
<file path=[Content_Types].xml><?xml version="1.0" encoding="utf-8"?>
<Types xmlns="http://schemas.openxmlformats.org/package/2006/content-types">
  <Default Extension="png" ContentType="image/png"/>
  <Default Extension="svg" ContentType="image/svg+xml"/>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16494042"/>
    <w:p w14:paraId="117144F0" w14:textId="470C3106" w:rsidR="00D01CE5" w:rsidRPr="00FF5FD6" w:rsidRDefault="00512B97" w:rsidP="00250BBF">
      <w:pPr>
        <w:pStyle w:val="Paragraphedeliste"/>
        <w:spacing w:line="480" w:lineRule="auto"/>
        <w:ind w:left="1080"/>
      </w:pPr>
      <w:r w:rsidRPr="00FF5FD6">
        <w:rPr>
          <w:noProof/>
          <w:lang w:eastAsia="fr-FR"/>
        </w:rPr>
        <mc:AlternateContent>
          <mc:Choice Requires="wps">
            <w:drawing>
              <wp:anchor distT="0" distB="0" distL="114300" distR="114300" simplePos="0" relativeHeight="251667459" behindDoc="0" locked="0" layoutInCell="1" allowOverlap="1" wp14:anchorId="39C19E2E" wp14:editId="2E56FF0A">
                <wp:simplePos x="0" y="0"/>
                <wp:positionH relativeFrom="margin">
                  <wp:posOffset>-130175</wp:posOffset>
                </wp:positionH>
                <wp:positionV relativeFrom="paragraph">
                  <wp:posOffset>631825</wp:posOffset>
                </wp:positionV>
                <wp:extent cx="6209325" cy="2530549"/>
                <wp:effectExtent l="0" t="0" r="0" b="3175"/>
                <wp:wrapNone/>
                <wp:docPr id="40" name="Zone de texte 40"/>
                <wp:cNvGraphicFramePr/>
                <a:graphic xmlns:a="http://schemas.openxmlformats.org/drawingml/2006/main">
                  <a:graphicData uri="http://schemas.microsoft.com/office/word/2010/wordprocessingShape">
                    <wps:wsp>
                      <wps:cNvSpPr txBox="1"/>
                      <wps:spPr>
                        <a:xfrm>
                          <a:off x="0" y="0"/>
                          <a:ext cx="6209325" cy="2530549"/>
                        </a:xfrm>
                        <a:prstGeom prst="rect">
                          <a:avLst/>
                        </a:prstGeom>
                        <a:noFill/>
                        <a:ln w="6350">
                          <a:noFill/>
                        </a:ln>
                      </wps:spPr>
                      <wps:txbx>
                        <w:txbxContent>
                          <w:p w14:paraId="4D2B1A35" w14:textId="77777777" w:rsidR="00512B97" w:rsidRDefault="00512B97" w:rsidP="00512B97">
                            <w:pPr>
                              <w:jc w:val="center"/>
                              <w:rPr>
                                <w:b/>
                                <w:color w:val="605C5B"/>
                                <w:sz w:val="40"/>
                                <w:szCs w:val="36"/>
                              </w:rPr>
                            </w:pPr>
                          </w:p>
                          <w:p w14:paraId="0999438A" w14:textId="77777777" w:rsidR="00512B97" w:rsidRDefault="00512B97" w:rsidP="00512B97">
                            <w:pPr>
                              <w:jc w:val="center"/>
                              <w:rPr>
                                <w:b/>
                                <w:color w:val="605C5B"/>
                                <w:sz w:val="40"/>
                                <w:szCs w:val="36"/>
                              </w:rPr>
                            </w:pPr>
                            <w:r>
                              <w:rPr>
                                <w:b/>
                                <w:color w:val="605C5B"/>
                                <w:sz w:val="40"/>
                                <w:szCs w:val="36"/>
                              </w:rPr>
                              <w:t>CENTRE HOSPITALIER DE CORNOUAILLE</w:t>
                            </w:r>
                          </w:p>
                          <w:p w14:paraId="57C0C844" w14:textId="77777777" w:rsidR="00512B97" w:rsidRDefault="00512B97" w:rsidP="00512B97">
                            <w:pPr>
                              <w:jc w:val="center"/>
                              <w:rPr>
                                <w:b/>
                                <w:color w:val="605C5B"/>
                                <w:sz w:val="28"/>
                                <w:szCs w:val="28"/>
                              </w:rPr>
                            </w:pPr>
                            <w:r w:rsidRPr="00034CD3">
                              <w:rPr>
                                <w:b/>
                                <w:color w:val="605C5B"/>
                                <w:sz w:val="28"/>
                                <w:szCs w:val="28"/>
                              </w:rPr>
                              <w:t>Lot 1 : Restructuration / Extension des urgences, des consultations externes, de l’hôpital de jour pluridisciplinaires et de l’Institut de Cancérologie de Cornouaille</w:t>
                            </w:r>
                          </w:p>
                          <w:p w14:paraId="19CFCF51" w14:textId="77777777" w:rsidR="00512B97" w:rsidRPr="00034CD3" w:rsidRDefault="00512B97" w:rsidP="00512B97">
                            <w:pPr>
                              <w:jc w:val="center"/>
                              <w:rPr>
                                <w:lang w:eastAsia="fr-FR"/>
                              </w:rPr>
                            </w:pPr>
                            <w:r w:rsidRPr="00034CD3">
                              <w:rPr>
                                <w:b/>
                                <w:color w:val="605C5B"/>
                                <w:sz w:val="28"/>
                                <w:szCs w:val="28"/>
                              </w:rPr>
                              <w:t xml:space="preserve">Lot 2 : </w:t>
                            </w:r>
                            <w:r w:rsidRPr="00034CD3">
                              <w:rPr>
                                <w:rFonts w:eastAsiaTheme="majorEastAsia"/>
                                <w:b/>
                                <w:bCs/>
                                <w:sz w:val="28"/>
                                <w:lang w:eastAsia="fr-FR"/>
                              </w:rPr>
                              <w:t>Restructuration des services d’hospitalisation, de l’imagerie, de l’accueil du site de Concarneau</w:t>
                            </w:r>
                          </w:p>
                          <w:p w14:paraId="54511E82" w14:textId="77777777" w:rsidR="00512B97" w:rsidRPr="0099481D" w:rsidRDefault="00512B97" w:rsidP="00512B97">
                            <w:pPr>
                              <w:jc w:val="center"/>
                              <w:rPr>
                                <w:b/>
                                <w:color w:val="605C5B"/>
                                <w:sz w:val="40"/>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9C19E2E" id="_x0000_t202" coordsize="21600,21600" o:spt="202" path="m,l,21600r21600,l21600,xe">
                <v:stroke joinstyle="miter"/>
                <v:path gradientshapeok="t" o:connecttype="rect"/>
              </v:shapetype>
              <v:shape id="Zone de texte 40" o:spid="_x0000_s1026" type="#_x0000_t202" style="position:absolute;left:0;text-align:left;margin-left:-10.25pt;margin-top:49.75pt;width:488.9pt;height:199.25pt;z-index:2516674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" filled="f" stroked="f" strokeweight=".5pt">
                <v:textbox>
                  <w:txbxContent>
                    <w:p w14:paraId="4D2B1A35" w14:textId="77777777" w:rsidR="00512B97" w:rsidRDefault="00512B97" w:rsidP="00512B97">
                      <w:pPr>
                        <w:jc w:val="center"/>
                        <w:rPr>
                          <w:b/>
                          <w:color w:val="605C5B"/>
                          <w:sz w:val="40"/>
                          <w:szCs w:val="36"/>
                        </w:rPr>
                      </w:pPr>
                    </w:p>
                    <w:p w14:paraId="0999438A" w14:textId="77777777" w:rsidR="00512B97" w:rsidRDefault="00512B97" w:rsidP="00512B97">
                      <w:pPr>
                        <w:jc w:val="center"/>
                        <w:rPr>
                          <w:b/>
                          <w:color w:val="605C5B"/>
                          <w:sz w:val="40"/>
                          <w:szCs w:val="36"/>
                        </w:rPr>
                      </w:pPr>
                      <w:r>
                        <w:rPr>
                          <w:b/>
                          <w:color w:val="605C5B"/>
                          <w:sz w:val="40"/>
                          <w:szCs w:val="36"/>
                        </w:rPr>
                        <w:t>CENTRE HOSPITALIER DE CORNOUAILLE</w:t>
                      </w:r>
                    </w:p>
                    <w:p w14:paraId="57C0C844" w14:textId="77777777" w:rsidR="00512B97" w:rsidRDefault="00512B97" w:rsidP="00512B97">
                      <w:pPr>
                        <w:jc w:val="center"/>
                        <w:rPr>
                          <w:b/>
                          <w:color w:val="605C5B"/>
                          <w:sz w:val="28"/>
                          <w:szCs w:val="28"/>
                        </w:rPr>
                      </w:pPr>
                      <w:r w:rsidRPr="00034CD3">
                        <w:rPr>
                          <w:b/>
                          <w:color w:val="605C5B"/>
                          <w:sz w:val="28"/>
                          <w:szCs w:val="28"/>
                        </w:rPr>
                        <w:t>Lot 1 : Restructuration / Extension des urgences, des consultations externes, de l’hôpital de jour pluridisciplinaires et de l’Institut de Cancérologie de Cornouaille</w:t>
                      </w:r>
                    </w:p>
                    <w:p w14:paraId="19CFCF51" w14:textId="77777777" w:rsidR="00512B97" w:rsidRPr="00034CD3" w:rsidRDefault="00512B97" w:rsidP="00512B97">
                      <w:pPr>
                        <w:jc w:val="center"/>
                        <w:rPr>
                          <w:lang w:eastAsia="fr-FR"/>
                        </w:rPr>
                      </w:pPr>
                      <w:r w:rsidRPr="00034CD3">
                        <w:rPr>
                          <w:b/>
                          <w:color w:val="605C5B"/>
                          <w:sz w:val="28"/>
                          <w:szCs w:val="28"/>
                        </w:rPr>
                        <w:t xml:space="preserve">Lot 2 : </w:t>
                      </w:r>
                      <w:r w:rsidRPr="00034CD3">
                        <w:rPr>
                          <w:rFonts w:eastAsiaTheme="majorEastAsia"/>
                          <w:b/>
                          <w:bCs/>
                          <w:sz w:val="28"/>
                          <w:lang w:eastAsia="fr-FR"/>
                        </w:rPr>
                        <w:t>Restructuration des services d’hospitalisation, de l’imagerie, de l’accueil du site de Concarneau</w:t>
                      </w:r>
                    </w:p>
                    <w:p w14:paraId="54511E82" w14:textId="77777777" w:rsidR="00512B97" w:rsidRPr="0099481D" w:rsidRDefault="00512B97" w:rsidP="00512B97">
                      <w:pPr>
                        <w:jc w:val="center"/>
                        <w:rPr>
                          <w:b/>
                          <w:color w:val="605C5B"/>
                          <w:sz w:val="40"/>
                          <w:szCs w:val="36"/>
                        </w:rPr>
                      </w:pPr>
                    </w:p>
                  </w:txbxContent>
                </v:textbox>
                <w10:wrap anchorx="margin"/>
              </v:shape>
            </w:pict>
          </mc:Fallback>
        </mc:AlternateContent>
      </w:r>
      <w:r>
        <w:rPr>
          <w:noProof/>
          <w:lang w:eastAsia="fr-FR"/>
        </w:rPr>
        <w:drawing>
          <wp:anchor distT="0" distB="0" distL="114300" distR="114300" simplePos="0" relativeHeight="251665411" behindDoc="1" locked="0" layoutInCell="1" allowOverlap="1" wp14:anchorId="66F4E0A8" wp14:editId="4916B38D">
            <wp:simplePos x="0" y="0"/>
            <wp:positionH relativeFrom="column">
              <wp:posOffset>1979295</wp:posOffset>
            </wp:positionH>
            <wp:positionV relativeFrom="paragraph">
              <wp:posOffset>186055</wp:posOffset>
            </wp:positionV>
            <wp:extent cx="1750695" cy="451485"/>
            <wp:effectExtent l="0" t="0" r="1905" b="5715"/>
            <wp:wrapNone/>
            <wp:docPr id="657848143" name="Image 1" descr="Nos offres d'emploi | CH Cornoua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s offres d'emploi | CH Cornouail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0695" cy="451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E6A70" w:rsidRPr="00FF5FD6">
        <w:rPr>
          <w:noProof/>
          <w:lang w:eastAsia="fr-FR"/>
        </w:rPr>
        <mc:AlternateContent>
          <mc:Choice Requires="wps">
            <w:drawing>
              <wp:anchor distT="0" distB="0" distL="114300" distR="114300" simplePos="0" relativeHeight="251658240" behindDoc="0" locked="0" layoutInCell="1" allowOverlap="1" wp14:anchorId="2E5F9284" wp14:editId="54EF06EE">
                <wp:simplePos x="0" y="0"/>
                <wp:positionH relativeFrom="margin">
                  <wp:posOffset>-1090211</wp:posOffset>
                </wp:positionH>
                <wp:positionV relativeFrom="paragraph">
                  <wp:posOffset>7522629</wp:posOffset>
                </wp:positionV>
                <wp:extent cx="7269480" cy="1233578"/>
                <wp:effectExtent l="0" t="0" r="0" b="5080"/>
                <wp:wrapNone/>
                <wp:docPr id="3" name="Zone de texte 3"/>
                <wp:cNvGraphicFramePr/>
                <a:graphic xmlns:a="http://schemas.openxmlformats.org/drawingml/2006/main">
                  <a:graphicData uri="http://schemas.microsoft.com/office/word/2010/wordprocessingShape">
                    <wps:wsp>
                      <wps:cNvSpPr txBox="1"/>
                      <wps:spPr>
                        <a:xfrm>
                          <a:off x="0" y="0"/>
                          <a:ext cx="7269480" cy="1233578"/>
                        </a:xfrm>
                        <a:prstGeom prst="rect">
                          <a:avLst/>
                        </a:prstGeom>
                        <a:noFill/>
                        <a:ln w="6350">
                          <a:noFill/>
                        </a:ln>
                      </wps:spPr>
                      <wps:txbx>
                        <w:txbxContent>
                          <w:p w14:paraId="5F9D6F39" w14:textId="326E7D5C" w:rsidR="00AE6A70" w:rsidRDefault="00AE6A70" w:rsidP="000A3CCC">
                            <w:pPr>
                              <w:jc w:val="right"/>
                              <w:rPr>
                                <w:rFonts w:eastAsia="Arial"/>
                                <w:b/>
                                <w:bCs/>
                                <w:color w:val="F3C345" w:themeColor="accent1"/>
                                <w:sz w:val="36"/>
                                <w:szCs w:val="40"/>
                              </w:rPr>
                            </w:pPr>
                            <w:r>
                              <w:rPr>
                                <w:rFonts w:eastAsia="Arial"/>
                                <w:b/>
                                <w:bCs/>
                                <w:color w:val="F3C345" w:themeColor="accent1"/>
                                <w:sz w:val="36"/>
                                <w:szCs w:val="40"/>
                              </w:rPr>
                              <w:t xml:space="preserve">Marché de </w:t>
                            </w:r>
                            <w:r w:rsidR="00C40C96">
                              <w:rPr>
                                <w:rFonts w:eastAsia="Arial"/>
                                <w:b/>
                                <w:bCs/>
                                <w:color w:val="F3C345" w:themeColor="accent1"/>
                                <w:sz w:val="36"/>
                                <w:szCs w:val="40"/>
                              </w:rPr>
                              <w:t xml:space="preserve">Coordination Sécurité et Protection Santé (CSPS) </w:t>
                            </w:r>
                          </w:p>
                          <w:p w14:paraId="26528F67" w14:textId="77777777" w:rsidR="00C40C96" w:rsidRDefault="00C40C96" w:rsidP="000A3CCC">
                            <w:pPr>
                              <w:jc w:val="right"/>
                              <w:rPr>
                                <w:rFonts w:eastAsia="Arial"/>
                                <w:b/>
                                <w:bCs/>
                                <w:color w:val="F3C345" w:themeColor="accent1"/>
                                <w:sz w:val="36"/>
                                <w:szCs w:val="40"/>
                              </w:rPr>
                            </w:pPr>
                            <w:r>
                              <w:rPr>
                                <w:rFonts w:eastAsia="Arial"/>
                                <w:b/>
                                <w:bCs/>
                                <w:color w:val="F3C345" w:themeColor="accent1"/>
                                <w:sz w:val="36"/>
                                <w:szCs w:val="40"/>
                              </w:rPr>
                              <w:t>Acte d’engagement</w:t>
                            </w:r>
                            <w:r w:rsidRPr="00ED141F">
                              <w:rPr>
                                <w:rFonts w:eastAsia="Arial"/>
                                <w:b/>
                                <w:bCs/>
                                <w:color w:val="F3C345" w:themeColor="accent1"/>
                                <w:sz w:val="36"/>
                                <w:szCs w:val="40"/>
                              </w:rPr>
                              <w:t xml:space="preserve"> (</w:t>
                            </w:r>
                            <w:r>
                              <w:rPr>
                                <w:rFonts w:eastAsia="Arial"/>
                                <w:b/>
                                <w:bCs/>
                                <w:color w:val="F3C345" w:themeColor="accent1"/>
                                <w:sz w:val="36"/>
                                <w:szCs w:val="40"/>
                              </w:rPr>
                              <w:t>AE</w:t>
                            </w:r>
                            <w:r w:rsidRPr="00ED141F">
                              <w:rPr>
                                <w:rFonts w:eastAsia="Arial"/>
                                <w:b/>
                                <w:bCs/>
                                <w:color w:val="F3C345" w:themeColor="accent1"/>
                                <w:sz w:val="36"/>
                                <w:szCs w:val="40"/>
                              </w:rPr>
                              <w:t>)</w:t>
                            </w:r>
                          </w:p>
                          <w:p w14:paraId="64F79D79" w14:textId="6865D969" w:rsidR="00F70BCC" w:rsidRPr="00615651" w:rsidRDefault="005A7885" w:rsidP="000A3CCC">
                            <w:pPr>
                              <w:jc w:val="right"/>
                              <w:rPr>
                                <w:rFonts w:eastAsia="Arial"/>
                                <w:b/>
                                <w:bCs/>
                                <w:color w:val="F3C345" w:themeColor="accent1"/>
                                <w:sz w:val="10"/>
                                <w:szCs w:val="10"/>
                              </w:rPr>
                            </w:pPr>
                            <w:r w:rsidRPr="00615651">
                              <w:rPr>
                                <w:rFonts w:eastAsia="Arial"/>
                                <w:b/>
                                <w:bCs/>
                                <w:noProof/>
                                <w:color w:val="F3C345" w:themeColor="accent1"/>
                                <w:sz w:val="10"/>
                                <w:szCs w:val="10"/>
                                <w:lang w:eastAsia="fr-FR"/>
                              </w:rPr>
                              <w:drawing>
                                <wp:inline distT="0" distB="0" distL="0" distR="0" wp14:anchorId="3BDA7258" wp14:editId="6D63EDDC">
                                  <wp:extent cx="1573530" cy="29845"/>
                                  <wp:effectExtent l="0" t="0" r="0" b="0"/>
                                  <wp:docPr id="2036644330" name="Image 2036644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3530" cy="29845"/>
                                          </a:xfrm>
                                          <a:prstGeom prst="rect">
                                            <a:avLst/>
                                          </a:prstGeom>
                                          <a:noFill/>
                                          <a:ln>
                                            <a:noFill/>
                                          </a:ln>
                                        </pic:spPr>
                                      </pic:pic>
                                    </a:graphicData>
                                  </a:graphic>
                                </wp:inline>
                              </w:drawing>
                            </w:r>
                          </w:p>
                          <w:p w14:paraId="7722860A" w14:textId="0721FC35" w:rsidR="003F7912" w:rsidRDefault="003F7912" w:rsidP="000A3CCC">
                            <w:pPr>
                              <w:rPr>
                                <w:rFonts w:eastAsia="Arial"/>
                                <w:b/>
                                <w:bCs/>
                                <w:color w:val="F3C345"/>
                                <w:sz w:val="36"/>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5F9284" id="_x0000_t202" coordsize="21600,21600" o:spt="202" path="m,l,21600r21600,l21600,xe">
                <v:stroke joinstyle="miter"/>
                <v:path gradientshapeok="t" o:connecttype="rect"/>
              </v:shapetype>
              <v:shape id="Zone de texte 3" o:spid="_x0000_s1027" type="#_x0000_t202" style="position:absolute;left:0;text-align:left;margin-left:-85.85pt;margin-top:592.35pt;width:572.4pt;height:97.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" filled="f" stroked="f" strokeweight=".5pt">
                <v:textbox>
                  <w:txbxContent>
                    <w:p w14:paraId="5F9D6F39" w14:textId="326E7D5C" w:rsidR="00AE6A70" w:rsidRDefault="00AE6A70" w:rsidP="000A3CCC">
                      <w:pPr>
                        <w:jc w:val="right"/>
                        <w:rPr>
                          <w:rFonts w:eastAsia="Arial"/>
                          <w:b/>
                          <w:bCs/>
                          <w:color w:val="F3C345" w:themeColor="accent1"/>
                          <w:sz w:val="36"/>
                          <w:szCs w:val="40"/>
                        </w:rPr>
                      </w:pPr>
                      <w:r>
                        <w:rPr>
                          <w:rFonts w:eastAsia="Arial"/>
                          <w:b/>
                          <w:bCs/>
                          <w:color w:val="F3C345" w:themeColor="accent1"/>
                          <w:sz w:val="36"/>
                          <w:szCs w:val="40"/>
                        </w:rPr>
                        <w:t xml:space="preserve">Marché de </w:t>
                      </w:r>
                      <w:r w:rsidR="00C40C96">
                        <w:rPr>
                          <w:rFonts w:eastAsia="Arial"/>
                          <w:b/>
                          <w:bCs/>
                          <w:color w:val="F3C345" w:themeColor="accent1"/>
                          <w:sz w:val="36"/>
                          <w:szCs w:val="40"/>
                        </w:rPr>
                        <w:t xml:space="preserve">Coordination Sécurité et Protection Santé (CSPS) </w:t>
                      </w:r>
                    </w:p>
                    <w:p w14:paraId="26528F67" w14:textId="77777777" w:rsidR="00C40C96" w:rsidRDefault="00C40C96" w:rsidP="000A3CCC">
                      <w:pPr>
                        <w:jc w:val="right"/>
                        <w:rPr>
                          <w:rFonts w:eastAsia="Arial"/>
                          <w:b/>
                          <w:bCs/>
                          <w:color w:val="F3C345" w:themeColor="accent1"/>
                          <w:sz w:val="36"/>
                          <w:szCs w:val="40"/>
                        </w:rPr>
                      </w:pPr>
                      <w:r>
                        <w:rPr>
                          <w:rFonts w:eastAsia="Arial"/>
                          <w:b/>
                          <w:bCs/>
                          <w:color w:val="F3C345" w:themeColor="accent1"/>
                          <w:sz w:val="36"/>
                          <w:szCs w:val="40"/>
                        </w:rPr>
                        <w:t>Acte d’engagement</w:t>
                      </w:r>
                      <w:r w:rsidRPr="00ED141F">
                        <w:rPr>
                          <w:rFonts w:eastAsia="Arial"/>
                          <w:b/>
                          <w:bCs/>
                          <w:color w:val="F3C345" w:themeColor="accent1"/>
                          <w:sz w:val="36"/>
                          <w:szCs w:val="40"/>
                        </w:rPr>
                        <w:t xml:space="preserve"> (</w:t>
                      </w:r>
                      <w:r>
                        <w:rPr>
                          <w:rFonts w:eastAsia="Arial"/>
                          <w:b/>
                          <w:bCs/>
                          <w:color w:val="F3C345" w:themeColor="accent1"/>
                          <w:sz w:val="36"/>
                          <w:szCs w:val="40"/>
                        </w:rPr>
                        <w:t>AE</w:t>
                      </w:r>
                      <w:r w:rsidRPr="00ED141F">
                        <w:rPr>
                          <w:rFonts w:eastAsia="Arial"/>
                          <w:b/>
                          <w:bCs/>
                          <w:color w:val="F3C345" w:themeColor="accent1"/>
                          <w:sz w:val="36"/>
                          <w:szCs w:val="40"/>
                        </w:rPr>
                        <w:t>)</w:t>
                      </w:r>
                    </w:p>
                    <w:p w14:paraId="64F79D79" w14:textId="6865D969" w:rsidR="00F70BCC" w:rsidRPr="00615651" w:rsidRDefault="005A7885" w:rsidP="000A3CCC">
                      <w:pPr>
                        <w:jc w:val="right"/>
                        <w:rPr>
                          <w:rFonts w:eastAsia="Arial"/>
                          <w:b/>
                          <w:bCs/>
                          <w:color w:val="F3C345" w:themeColor="accent1"/>
                          <w:sz w:val="10"/>
                          <w:szCs w:val="10"/>
                        </w:rPr>
                      </w:pPr>
                      <w:r w:rsidRPr="00615651">
                        <w:rPr>
                          <w:rFonts w:eastAsia="Arial"/>
                          <w:b/>
                          <w:bCs/>
                          <w:noProof/>
                          <w:color w:val="F3C345" w:themeColor="accent1"/>
                          <w:sz w:val="10"/>
                          <w:szCs w:val="10"/>
                          <w:lang w:eastAsia="fr-FR"/>
                        </w:rPr>
                        <w:drawing>
                          <wp:inline distT="0" distB="0" distL="0" distR="0" wp14:anchorId="3BDA7258" wp14:editId="6D63EDDC">
                            <wp:extent cx="1573530" cy="29845"/>
                            <wp:effectExtent l="0" t="0" r="0" b="0"/>
                            <wp:docPr id="2036644330" name="Image 2036644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3530" cy="29845"/>
                                    </a:xfrm>
                                    <a:prstGeom prst="rect">
                                      <a:avLst/>
                                    </a:prstGeom>
                                    <a:noFill/>
                                    <a:ln>
                                      <a:noFill/>
                                    </a:ln>
                                  </pic:spPr>
                                </pic:pic>
                              </a:graphicData>
                            </a:graphic>
                          </wp:inline>
                        </w:drawing>
                      </w:r>
                    </w:p>
                    <w:p w14:paraId="7722860A" w14:textId="0721FC35" w:rsidR="003F7912" w:rsidRDefault="003F7912" w:rsidP="000A3CCC">
                      <w:pPr>
                        <w:rPr>
                          <w:rFonts w:eastAsia="Arial"/>
                          <w:b/>
                          <w:bCs/>
                          <w:color w:val="F3C345"/>
                          <w:sz w:val="36"/>
                          <w:szCs w:val="40"/>
                        </w:rPr>
                      </w:pPr>
                    </w:p>
                  </w:txbxContent>
                </v:textbox>
                <w10:wrap anchorx="margin"/>
              </v:shape>
            </w:pict>
          </mc:Fallback>
        </mc:AlternateContent>
      </w:r>
      <w:bookmarkStart w:id="1" w:name="_Hlk70955031"/>
      <w:bookmarkEnd w:id="1"/>
      <w:r w:rsidR="00D01CE5" w:rsidRPr="00FF5FD6">
        <w:br w:type="page"/>
      </w:r>
    </w:p>
    <w:p w14:paraId="416E5479" w14:textId="5DF8AE1C" w:rsidR="006C6086" w:rsidRPr="00FF5FD6" w:rsidRDefault="006C6086" w:rsidP="009175F5">
      <w:pPr>
        <w:sectPr w:rsidR="006C6086" w:rsidRPr="00FF5FD6" w:rsidSect="00777230">
          <w:headerReference w:type="even" r:id="rId13"/>
          <w:headerReference w:type="first" r:id="rId14"/>
          <w:footerReference w:type="first" r:id="rId15"/>
          <w:type w:val="continuous"/>
          <w:pgSz w:w="11906" w:h="16838"/>
          <w:pgMar w:top="567" w:right="1418" w:bottom="1418" w:left="1418" w:header="709" w:footer="709" w:gutter="0"/>
          <w:cols w:space="708"/>
          <w:titlePg/>
          <w:docGrid w:linePitch="360"/>
        </w:sectPr>
      </w:pPr>
    </w:p>
    <w:tbl>
      <w:tblPr>
        <w:tblStyle w:val="Tableausimple4"/>
        <w:tblpPr w:leftFromText="141" w:rightFromText="141" w:horzAnchor="margin" w:tblpY="645"/>
        <w:tblW w:w="9076" w:type="dxa"/>
        <w:tblLook w:val="04A0" w:firstRow="1" w:lastRow="0" w:firstColumn="1" w:lastColumn="0" w:noHBand="0" w:noVBand="1"/>
      </w:tblPr>
      <w:tblGrid>
        <w:gridCol w:w="4820"/>
        <w:gridCol w:w="4256"/>
      </w:tblGrid>
      <w:tr w:rsidR="00512B97" w:rsidRPr="00FF5FD6" w14:paraId="0E1EB9DD" w14:textId="77777777" w:rsidTr="00512B97">
        <w:trPr>
          <w:cnfStyle w:val="100000000000" w:firstRow="1" w:lastRow="0" w:firstColumn="0" w:lastColumn="0" w:oddVBand="0" w:evenVBand="0" w:oddHBand="0" w:evenHBand="0" w:firstRowFirstColumn="0" w:firstRowLastColumn="0" w:lastRowFirstColumn="0" w:lastRowLastColumn="0"/>
          <w:trHeight w:val="952"/>
        </w:trPr>
        <w:tc>
          <w:tcPr>
            <w:cnfStyle w:val="001000000000" w:firstRow="0" w:lastRow="0" w:firstColumn="1" w:lastColumn="0" w:oddVBand="0" w:evenVBand="0" w:oddHBand="0" w:evenHBand="0" w:firstRowFirstColumn="0" w:firstRowLastColumn="0" w:lastRowFirstColumn="0" w:lastRowLastColumn="0"/>
            <w:tcW w:w="4820" w:type="dxa"/>
            <w:vAlign w:val="center"/>
          </w:tcPr>
          <w:p w14:paraId="0F546C39" w14:textId="1C2EE94D" w:rsidR="00512B97" w:rsidRPr="00FF5FD6" w:rsidRDefault="00512B97" w:rsidP="00512B97">
            <w:pPr>
              <w:spacing w:after="0" w:line="480" w:lineRule="auto"/>
              <w:jc w:val="left"/>
            </w:pPr>
            <w:r>
              <w:rPr>
                <w:noProof/>
                <w:lang w:eastAsia="fr-FR"/>
              </w:rPr>
              <w:lastRenderedPageBreak/>
              <w:drawing>
                <wp:anchor distT="0" distB="0" distL="114300" distR="114300" simplePos="0" relativeHeight="251671555" behindDoc="1" locked="0" layoutInCell="1" allowOverlap="1" wp14:anchorId="4EB8FBEC" wp14:editId="36C2302B">
                  <wp:simplePos x="0" y="0"/>
                  <wp:positionH relativeFrom="column">
                    <wp:posOffset>66675</wp:posOffset>
                  </wp:positionH>
                  <wp:positionV relativeFrom="paragraph">
                    <wp:posOffset>-485140</wp:posOffset>
                  </wp:positionV>
                  <wp:extent cx="1437005" cy="370205"/>
                  <wp:effectExtent l="0" t="0" r="0" b="0"/>
                  <wp:wrapNone/>
                  <wp:docPr id="919458790" name="Image 1" descr="Nos offres d'emploi | CH Cornoua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s offres d'emploi | CH Cornouail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7005" cy="3702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256" w:type="dxa"/>
            <w:vAlign w:val="center"/>
          </w:tcPr>
          <w:p w14:paraId="7B463540" w14:textId="77777777" w:rsidR="00512B97" w:rsidRPr="00907F3F" w:rsidRDefault="00512B97" w:rsidP="00512B97">
            <w:pPr>
              <w:spacing w:after="100" w:line="360" w:lineRule="auto"/>
              <w:jc w:val="left"/>
              <w:cnfStyle w:val="100000000000" w:firstRow="1" w:lastRow="0" w:firstColumn="0" w:lastColumn="0" w:oddVBand="0" w:evenVBand="0" w:oddHBand="0" w:evenHBand="0" w:firstRowFirstColumn="0" w:firstRowLastColumn="0" w:lastRowFirstColumn="0" w:lastRowLastColumn="0"/>
              <w:rPr>
                <w:b w:val="0"/>
                <w:color w:val="F3C345"/>
                <w:szCs w:val="22"/>
              </w:rPr>
            </w:pPr>
            <w:r w:rsidRPr="00907F3F">
              <w:rPr>
                <w:color w:val="F3C345"/>
                <w:szCs w:val="22"/>
              </w:rPr>
              <w:t>Maîtrise d’ouvrage</w:t>
            </w:r>
          </w:p>
          <w:p w14:paraId="4F75C126" w14:textId="77777777" w:rsidR="00512B97" w:rsidRDefault="00512B97" w:rsidP="00512B97">
            <w:pPr>
              <w:spacing w:after="100" w:line="360" w:lineRule="auto"/>
              <w:jc w:val="left"/>
              <w:cnfStyle w:val="100000000000" w:firstRow="1" w:lastRow="0" w:firstColumn="0" w:lastColumn="0" w:oddVBand="0" w:evenVBand="0" w:oddHBand="0" w:evenHBand="0" w:firstRowFirstColumn="0" w:firstRowLastColumn="0" w:lastRowFirstColumn="0" w:lastRowLastColumn="0"/>
              <w:rPr>
                <w:bCs w:val="0"/>
                <w:color w:val="5F5B58"/>
                <w:szCs w:val="20"/>
              </w:rPr>
            </w:pPr>
            <w:r>
              <w:rPr>
                <w:b w:val="0"/>
                <w:color w:val="5F5B58"/>
                <w:szCs w:val="20"/>
              </w:rPr>
              <w:t>Centre hospitalier de Cornouaille</w:t>
            </w:r>
          </w:p>
          <w:p w14:paraId="737FB408" w14:textId="77777777" w:rsidR="00512B97" w:rsidRPr="00907F3F" w:rsidRDefault="00512B97" w:rsidP="00512B97">
            <w:pPr>
              <w:spacing w:after="100" w:line="360" w:lineRule="auto"/>
              <w:jc w:val="left"/>
              <w:cnfStyle w:val="100000000000" w:firstRow="1" w:lastRow="0" w:firstColumn="0" w:lastColumn="0" w:oddVBand="0" w:evenVBand="0" w:oddHBand="0" w:evenHBand="0" w:firstRowFirstColumn="0" w:firstRowLastColumn="0" w:lastRowFirstColumn="0" w:lastRowLastColumn="0"/>
              <w:rPr>
                <w:b w:val="0"/>
                <w:color w:val="5F5B58"/>
                <w:szCs w:val="20"/>
              </w:rPr>
            </w:pPr>
            <w:r w:rsidRPr="00907F3F">
              <w:rPr>
                <w:b w:val="0"/>
                <w:color w:val="5F5B58"/>
                <w:szCs w:val="20"/>
              </w:rPr>
              <w:t xml:space="preserve">14 Av. Yves </w:t>
            </w:r>
            <w:proofErr w:type="spellStart"/>
            <w:r w:rsidRPr="00907F3F">
              <w:rPr>
                <w:b w:val="0"/>
                <w:color w:val="5F5B58"/>
                <w:szCs w:val="20"/>
              </w:rPr>
              <w:t>Thépot</w:t>
            </w:r>
            <w:proofErr w:type="spellEnd"/>
            <w:r w:rsidRPr="00907F3F">
              <w:rPr>
                <w:b w:val="0"/>
                <w:color w:val="5F5B58"/>
                <w:szCs w:val="20"/>
              </w:rPr>
              <w:t xml:space="preserve">, </w:t>
            </w:r>
          </w:p>
          <w:p w14:paraId="052A7FF6" w14:textId="77777777" w:rsidR="00512B97" w:rsidRDefault="00512B97" w:rsidP="00512B97">
            <w:pPr>
              <w:spacing w:after="100" w:line="360" w:lineRule="auto"/>
              <w:jc w:val="left"/>
              <w:cnfStyle w:val="100000000000" w:firstRow="1" w:lastRow="0" w:firstColumn="0" w:lastColumn="0" w:oddVBand="0" w:evenVBand="0" w:oddHBand="0" w:evenHBand="0" w:firstRowFirstColumn="0" w:firstRowLastColumn="0" w:lastRowFirstColumn="0" w:lastRowLastColumn="0"/>
              <w:rPr>
                <w:bCs w:val="0"/>
                <w:color w:val="5F5B58"/>
                <w:szCs w:val="20"/>
              </w:rPr>
            </w:pPr>
            <w:r w:rsidRPr="00907F3F">
              <w:rPr>
                <w:b w:val="0"/>
                <w:color w:val="5F5B58"/>
                <w:szCs w:val="20"/>
              </w:rPr>
              <w:t>29000 Quimper</w:t>
            </w:r>
          </w:p>
          <w:p w14:paraId="677EFF8D" w14:textId="77777777" w:rsidR="00512B97" w:rsidRPr="00FF5FD6" w:rsidRDefault="00512B97" w:rsidP="00512B97">
            <w:pPr>
              <w:spacing w:after="100" w:line="360" w:lineRule="auto"/>
              <w:jc w:val="left"/>
              <w:cnfStyle w:val="100000000000" w:firstRow="1" w:lastRow="0" w:firstColumn="0" w:lastColumn="0" w:oddVBand="0" w:evenVBand="0" w:oddHBand="0" w:evenHBand="0" w:firstRowFirstColumn="0" w:firstRowLastColumn="0" w:lastRowFirstColumn="0" w:lastRowLastColumn="0"/>
            </w:pPr>
          </w:p>
        </w:tc>
      </w:tr>
      <w:tr w:rsidR="00512B97" w:rsidRPr="00FF5FD6" w14:paraId="2A9FF11D" w14:textId="77777777" w:rsidTr="00512B97">
        <w:trPr>
          <w:cnfStyle w:val="000000100000" w:firstRow="0" w:lastRow="0" w:firstColumn="0" w:lastColumn="0" w:oddVBand="0" w:evenVBand="0" w:oddHBand="1" w:evenHBand="0" w:firstRowFirstColumn="0" w:firstRowLastColumn="0" w:lastRowFirstColumn="0" w:lastRowLastColumn="0"/>
          <w:trHeight w:val="878"/>
        </w:trPr>
        <w:tc>
          <w:tcPr>
            <w:cnfStyle w:val="001000000000" w:firstRow="0" w:lastRow="0" w:firstColumn="1" w:lastColumn="0" w:oddVBand="0" w:evenVBand="0" w:oddHBand="0" w:evenHBand="0" w:firstRowFirstColumn="0" w:firstRowLastColumn="0" w:lastRowFirstColumn="0" w:lastRowLastColumn="0"/>
            <w:tcW w:w="4820" w:type="dxa"/>
            <w:shd w:val="clear" w:color="auto" w:fill="auto"/>
            <w:vAlign w:val="center"/>
          </w:tcPr>
          <w:p w14:paraId="4BCD0D81" w14:textId="77777777" w:rsidR="00512B97" w:rsidRPr="00FF5FD6" w:rsidRDefault="00512B97" w:rsidP="00512B97">
            <w:pPr>
              <w:spacing w:after="0" w:line="480" w:lineRule="auto"/>
              <w:jc w:val="left"/>
            </w:pPr>
            <w:r>
              <w:rPr>
                <w:noProof/>
                <w:lang w:eastAsia="fr-FR"/>
              </w:rPr>
              <w:drawing>
                <wp:anchor distT="0" distB="0" distL="114300" distR="114300" simplePos="0" relativeHeight="251669507" behindDoc="0" locked="0" layoutInCell="1" allowOverlap="1" wp14:anchorId="5E1C0E69" wp14:editId="7561B978">
                  <wp:simplePos x="0" y="0"/>
                  <wp:positionH relativeFrom="column">
                    <wp:posOffset>-1616075</wp:posOffset>
                  </wp:positionH>
                  <wp:positionV relativeFrom="paragraph">
                    <wp:posOffset>-6985</wp:posOffset>
                  </wp:positionV>
                  <wp:extent cx="1501140" cy="561975"/>
                  <wp:effectExtent l="0" t="0" r="0" b="0"/>
                  <wp:wrapSquare wrapText="bothSides"/>
                  <wp:docPr id="70558971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89713" name="Image 15"/>
                          <pic:cNvPicPr>
                            <a:picLocks noChangeAspect="1" noChangeArrowheads="1"/>
                          </pic:cNvPicPr>
                        </pic:nvPicPr>
                        <pic:blipFill>
                          <a:blip r:embed="rId16">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7"/>
                              </a:ext>
                            </a:extLst>
                          </a:blip>
                          <a:stretch>
                            <a:fillRect/>
                          </a:stretch>
                        </pic:blipFill>
                        <pic:spPr bwMode="auto">
                          <a:xfrm>
                            <a:off x="0" y="0"/>
                            <a:ext cx="1501140" cy="561975"/>
                          </a:xfrm>
                          <a:prstGeom prst="rect">
                            <a:avLst/>
                          </a:prstGeom>
                        </pic:spPr>
                      </pic:pic>
                    </a:graphicData>
                  </a:graphic>
                  <wp14:sizeRelH relativeFrom="page">
                    <wp14:pctWidth>0</wp14:pctWidth>
                  </wp14:sizeRelH>
                  <wp14:sizeRelV relativeFrom="page">
                    <wp14:pctHeight>0</wp14:pctHeight>
                  </wp14:sizeRelV>
                </wp:anchor>
              </w:drawing>
            </w:r>
          </w:p>
        </w:tc>
        <w:tc>
          <w:tcPr>
            <w:tcW w:w="4256" w:type="dxa"/>
            <w:shd w:val="clear" w:color="auto" w:fill="auto"/>
            <w:vAlign w:val="center"/>
          </w:tcPr>
          <w:p w14:paraId="4A7BA6F4" w14:textId="77777777" w:rsidR="00512B97" w:rsidRDefault="00512B97" w:rsidP="00512B97">
            <w:pPr>
              <w:spacing w:after="100" w:line="360" w:lineRule="auto"/>
              <w:jc w:val="left"/>
              <w:cnfStyle w:val="000000100000" w:firstRow="0" w:lastRow="0" w:firstColumn="0" w:lastColumn="0" w:oddVBand="0" w:evenVBand="0" w:oddHBand="1" w:evenHBand="0" w:firstRowFirstColumn="0" w:firstRowLastColumn="0" w:lastRowFirstColumn="0" w:lastRowLastColumn="0"/>
              <w:rPr>
                <w:color w:val="5F5B58"/>
              </w:rPr>
            </w:pPr>
            <w:r w:rsidRPr="00907F3F">
              <w:rPr>
                <w:bCs/>
                <w:color w:val="F3C345"/>
                <w:szCs w:val="22"/>
              </w:rPr>
              <w:t>Mandataire</w:t>
            </w:r>
            <w:r w:rsidRPr="00907F3F">
              <w:rPr>
                <w:color w:val="5F5B58"/>
              </w:rPr>
              <w:t xml:space="preserve"> </w:t>
            </w:r>
          </w:p>
          <w:p w14:paraId="04C0CD63" w14:textId="77777777" w:rsidR="00512B97" w:rsidRPr="00907F3F" w:rsidRDefault="00512B97" w:rsidP="00512B97">
            <w:pPr>
              <w:spacing w:after="100" w:line="360" w:lineRule="auto"/>
              <w:jc w:val="left"/>
              <w:cnfStyle w:val="000000100000" w:firstRow="0" w:lastRow="0" w:firstColumn="0" w:lastColumn="0" w:oddVBand="0" w:evenVBand="0" w:oddHBand="1" w:evenHBand="0" w:firstRowFirstColumn="0" w:firstRowLastColumn="0" w:lastRowFirstColumn="0" w:lastRowLastColumn="0"/>
              <w:rPr>
                <w:color w:val="5F5B58"/>
                <w:sz w:val="22"/>
                <w:szCs w:val="20"/>
              </w:rPr>
            </w:pPr>
            <w:r w:rsidRPr="00907F3F">
              <w:rPr>
                <w:color w:val="5F5B58"/>
                <w:sz w:val="22"/>
                <w:szCs w:val="20"/>
              </w:rPr>
              <w:t>A2MO</w:t>
            </w:r>
          </w:p>
          <w:p w14:paraId="73941445" w14:textId="77777777" w:rsidR="00512B97" w:rsidRPr="00275A2D" w:rsidRDefault="00512B97" w:rsidP="00512B97">
            <w:pPr>
              <w:spacing w:after="100" w:line="360" w:lineRule="auto"/>
              <w:jc w:val="left"/>
              <w:cnfStyle w:val="000000100000" w:firstRow="0" w:lastRow="0" w:firstColumn="0" w:lastColumn="0" w:oddVBand="0" w:evenVBand="0" w:oddHBand="1" w:evenHBand="0" w:firstRowFirstColumn="0" w:firstRowLastColumn="0" w:lastRowFirstColumn="0" w:lastRowLastColumn="0"/>
              <w:rPr>
                <w:bCs/>
                <w:color w:val="5F5B58"/>
                <w:szCs w:val="20"/>
              </w:rPr>
            </w:pPr>
            <w:r w:rsidRPr="00275A2D">
              <w:rPr>
                <w:bCs/>
                <w:color w:val="5F5B58"/>
                <w:szCs w:val="20"/>
              </w:rPr>
              <w:t xml:space="preserve">5 Rue du Bosphore, </w:t>
            </w:r>
          </w:p>
          <w:p w14:paraId="56DB001B" w14:textId="12DA9BF2" w:rsidR="00512B97" w:rsidRPr="00FF5FD6" w:rsidRDefault="00512B97" w:rsidP="00512B97">
            <w:pPr>
              <w:spacing w:after="100" w:line="360" w:lineRule="auto"/>
              <w:jc w:val="left"/>
              <w:cnfStyle w:val="000000100000" w:firstRow="0" w:lastRow="0" w:firstColumn="0" w:lastColumn="0" w:oddVBand="0" w:evenVBand="0" w:oddHBand="1" w:evenHBand="0" w:firstRowFirstColumn="0" w:firstRowLastColumn="0" w:lastRowFirstColumn="0" w:lastRowLastColumn="0"/>
            </w:pPr>
            <w:r w:rsidRPr="00275A2D">
              <w:rPr>
                <w:bCs/>
                <w:color w:val="5F5B58"/>
                <w:szCs w:val="20"/>
              </w:rPr>
              <w:t>35200 Rennes</w:t>
            </w:r>
          </w:p>
        </w:tc>
      </w:tr>
      <w:tr w:rsidR="00F908CE" w:rsidRPr="00512B97" w14:paraId="66AC2D16" w14:textId="77777777" w:rsidTr="00512B97">
        <w:trPr>
          <w:trHeight w:val="145"/>
        </w:trPr>
        <w:tc>
          <w:tcPr>
            <w:cnfStyle w:val="001000000000" w:firstRow="0" w:lastRow="0" w:firstColumn="1" w:lastColumn="0" w:oddVBand="0" w:evenVBand="0" w:oddHBand="0" w:evenHBand="0" w:firstRowFirstColumn="0" w:firstRowLastColumn="0" w:lastRowFirstColumn="0" w:lastRowLastColumn="0"/>
            <w:tcW w:w="4820" w:type="dxa"/>
            <w:vAlign w:val="center"/>
          </w:tcPr>
          <w:p w14:paraId="54F1AF30" w14:textId="6B4604FA" w:rsidR="00F908CE" w:rsidRPr="00FF5FD6" w:rsidRDefault="00F908CE" w:rsidP="00D97056">
            <w:pPr>
              <w:spacing w:after="0" w:line="480" w:lineRule="auto"/>
              <w:jc w:val="left"/>
            </w:pPr>
          </w:p>
        </w:tc>
        <w:tc>
          <w:tcPr>
            <w:tcW w:w="4256" w:type="dxa"/>
            <w:vAlign w:val="center"/>
          </w:tcPr>
          <w:p w14:paraId="41FB745F" w14:textId="4A3841ED" w:rsidR="00F908CE" w:rsidRPr="00557F43" w:rsidRDefault="00F908CE" w:rsidP="00D97056">
            <w:pPr>
              <w:spacing w:after="100" w:line="360" w:lineRule="auto"/>
              <w:jc w:val="left"/>
              <w:cnfStyle w:val="000000000000" w:firstRow="0" w:lastRow="0" w:firstColumn="0" w:lastColumn="0" w:oddVBand="0" w:evenVBand="0" w:oddHBand="0" w:evenHBand="0" w:firstRowFirstColumn="0" w:firstRowLastColumn="0" w:lastRowFirstColumn="0" w:lastRowLastColumn="0"/>
              <w:rPr>
                <w:lang w:val="en-US"/>
              </w:rPr>
            </w:pPr>
          </w:p>
        </w:tc>
      </w:tr>
      <w:tr w:rsidR="00F908CE" w:rsidRPr="00512B97" w14:paraId="24839137" w14:textId="77777777" w:rsidTr="00D97056">
        <w:trPr>
          <w:cnfStyle w:val="000000100000" w:firstRow="0" w:lastRow="0" w:firstColumn="0" w:lastColumn="0" w:oddVBand="0" w:evenVBand="0" w:oddHBand="1" w:evenHBand="0" w:firstRowFirstColumn="0" w:firstRowLastColumn="0" w:lastRowFirstColumn="0" w:lastRowLastColumn="0"/>
          <w:trHeight w:val="768"/>
        </w:trPr>
        <w:tc>
          <w:tcPr>
            <w:cnfStyle w:val="001000000000" w:firstRow="0" w:lastRow="0" w:firstColumn="1" w:lastColumn="0" w:oddVBand="0" w:evenVBand="0" w:oddHBand="0" w:evenHBand="0" w:firstRowFirstColumn="0" w:firstRowLastColumn="0" w:lastRowFirstColumn="0" w:lastRowLastColumn="0"/>
            <w:tcW w:w="9076" w:type="dxa"/>
            <w:gridSpan w:val="2"/>
            <w:shd w:val="clear" w:color="auto" w:fill="auto"/>
          </w:tcPr>
          <w:p w14:paraId="764A9741" w14:textId="77777777" w:rsidR="00F908CE" w:rsidRPr="00557F43" w:rsidRDefault="00F908CE" w:rsidP="00D97056">
            <w:pPr>
              <w:spacing w:line="480" w:lineRule="auto"/>
              <w:rPr>
                <w:lang w:val="en-US"/>
              </w:rPr>
            </w:pPr>
          </w:p>
          <w:p w14:paraId="269998E4" w14:textId="77777777" w:rsidR="00F908CE" w:rsidRPr="00557F43" w:rsidRDefault="00F908CE" w:rsidP="00D97056">
            <w:pPr>
              <w:spacing w:line="480" w:lineRule="auto"/>
              <w:rPr>
                <w:lang w:val="en-US"/>
              </w:rPr>
            </w:pPr>
          </w:p>
          <w:p w14:paraId="6D8B3B77" w14:textId="77777777" w:rsidR="00F908CE" w:rsidRPr="00557F43" w:rsidRDefault="00F908CE" w:rsidP="00D97056">
            <w:pPr>
              <w:spacing w:line="480" w:lineRule="auto"/>
              <w:rPr>
                <w:lang w:val="en-US"/>
              </w:rPr>
            </w:pPr>
          </w:p>
          <w:p w14:paraId="11753FDE" w14:textId="77777777" w:rsidR="00F908CE" w:rsidRPr="00557F43" w:rsidRDefault="00F908CE" w:rsidP="00D97056">
            <w:pPr>
              <w:spacing w:line="480" w:lineRule="auto"/>
              <w:rPr>
                <w:lang w:val="en-US"/>
              </w:rPr>
            </w:pPr>
          </w:p>
          <w:p w14:paraId="5A1FD009" w14:textId="77777777" w:rsidR="00F908CE" w:rsidRPr="00557F43" w:rsidRDefault="00F908CE" w:rsidP="00D97056">
            <w:pPr>
              <w:spacing w:line="480" w:lineRule="auto"/>
              <w:rPr>
                <w:lang w:val="en-US"/>
              </w:rPr>
            </w:pPr>
          </w:p>
          <w:p w14:paraId="117CBF71" w14:textId="77777777" w:rsidR="00F908CE" w:rsidRPr="00557F43" w:rsidRDefault="00F908CE" w:rsidP="00D97056">
            <w:pPr>
              <w:spacing w:line="480" w:lineRule="auto"/>
              <w:rPr>
                <w:lang w:val="en-US"/>
              </w:rPr>
            </w:pPr>
          </w:p>
          <w:p w14:paraId="79C9012D" w14:textId="77777777" w:rsidR="00F908CE" w:rsidRPr="00557F43" w:rsidRDefault="00F908CE" w:rsidP="00D97056">
            <w:pPr>
              <w:spacing w:line="480" w:lineRule="auto"/>
              <w:rPr>
                <w:lang w:val="en-US"/>
              </w:rPr>
            </w:pPr>
          </w:p>
          <w:p w14:paraId="2F3F2538" w14:textId="77777777" w:rsidR="00F908CE" w:rsidRPr="00557F43" w:rsidRDefault="00F908CE" w:rsidP="00D97056">
            <w:pPr>
              <w:spacing w:line="480" w:lineRule="auto"/>
              <w:rPr>
                <w:lang w:val="en-US"/>
              </w:rPr>
            </w:pPr>
          </w:p>
        </w:tc>
      </w:tr>
    </w:tbl>
    <w:p w14:paraId="40AB8305" w14:textId="0B3CCAA6" w:rsidR="006C6086" w:rsidRPr="003D18D5" w:rsidRDefault="006C6086" w:rsidP="00F908CE">
      <w:pPr>
        <w:spacing w:line="360" w:lineRule="auto"/>
        <w:rPr>
          <w:lang w:val="en-US"/>
        </w:rPr>
      </w:pPr>
    </w:p>
    <w:p w14:paraId="4A66785D" w14:textId="1D231845" w:rsidR="003D18D5" w:rsidRPr="003D18D5" w:rsidRDefault="003D18D5">
      <w:pPr>
        <w:rPr>
          <w:b/>
          <w:bCs/>
          <w:lang w:val="en-US"/>
        </w:rPr>
      </w:pPr>
    </w:p>
    <w:p w14:paraId="0893B3DA" w14:textId="55CFFFE5" w:rsidR="003D18D5" w:rsidRPr="003D18D5" w:rsidRDefault="003D18D5">
      <w:pPr>
        <w:rPr>
          <w:b/>
          <w:bCs/>
          <w:lang w:val="en-US"/>
        </w:rPr>
      </w:pPr>
    </w:p>
    <w:p w14:paraId="3EF7FD26" w14:textId="2424C144" w:rsidR="003D18D5" w:rsidRPr="003D18D5" w:rsidRDefault="003D18D5">
      <w:pPr>
        <w:rPr>
          <w:b/>
          <w:bCs/>
          <w:lang w:val="en-US"/>
        </w:rPr>
      </w:pPr>
    </w:p>
    <w:p w14:paraId="7B19AE93" w14:textId="37B8BFFD" w:rsidR="003D18D5" w:rsidRPr="003D18D5" w:rsidRDefault="003D18D5">
      <w:pPr>
        <w:rPr>
          <w:b/>
          <w:bCs/>
          <w:lang w:val="en-US"/>
        </w:rPr>
      </w:pPr>
    </w:p>
    <w:p w14:paraId="1944EC86" w14:textId="6B1C448D" w:rsidR="003D18D5" w:rsidRPr="003D18D5" w:rsidRDefault="003D18D5">
      <w:pPr>
        <w:rPr>
          <w:b/>
          <w:bCs/>
          <w:lang w:val="en-US"/>
        </w:rPr>
      </w:pPr>
    </w:p>
    <w:p w14:paraId="4EED8A23" w14:textId="5B973BCD" w:rsidR="003D18D5" w:rsidRPr="003D18D5" w:rsidRDefault="003D18D5" w:rsidP="003D18D5">
      <w:pPr>
        <w:spacing w:before="240" w:after="240"/>
        <w:ind w:left="720" w:hanging="720"/>
        <w:rPr>
          <w:b/>
          <w:bCs/>
          <w:lang w:val="en-US"/>
        </w:rPr>
      </w:pPr>
      <w:r w:rsidRPr="003D18D5">
        <w:rPr>
          <w:b/>
          <w:bCs/>
          <w:lang w:val="en-US"/>
        </w:rPr>
        <w:br w:type="page"/>
      </w:r>
    </w:p>
    <w:p w14:paraId="501453FA" w14:textId="102C7D42" w:rsidR="00DC58E1" w:rsidRPr="00B849A1" w:rsidRDefault="00DC58E1" w:rsidP="00FD3759">
      <w:pPr>
        <w:spacing w:line="480" w:lineRule="auto"/>
        <w:rPr>
          <w:lang w:val="en-US"/>
        </w:rPr>
        <w:sectPr w:rsidR="00DC58E1" w:rsidRPr="00B849A1" w:rsidSect="008D3D08">
          <w:headerReference w:type="default" r:id="rId18"/>
          <w:footerReference w:type="even" r:id="rId19"/>
          <w:footerReference w:type="default" r:id="rId20"/>
          <w:pgSz w:w="11906" w:h="16838"/>
          <w:pgMar w:top="1417" w:right="1417" w:bottom="1417" w:left="1417" w:header="708" w:footer="708" w:gutter="0"/>
          <w:pgNumType w:start="1"/>
          <w:cols w:space="708"/>
          <w:docGrid w:linePitch="360"/>
        </w:sectPr>
      </w:pPr>
    </w:p>
    <w:bookmarkEnd w:id="0"/>
    <w:p w14:paraId="4698D704" w14:textId="77777777" w:rsidR="00D33BDC" w:rsidRPr="00B71BA8" w:rsidRDefault="00D33BDC" w:rsidP="00D33BDC">
      <w:pPr>
        <w:jc w:val="center"/>
        <w:rPr>
          <w:b/>
          <w:bCs/>
        </w:rPr>
      </w:pPr>
      <w:r w:rsidRPr="00B71BA8">
        <w:rPr>
          <w:b/>
          <w:bCs/>
        </w:rPr>
        <w:lastRenderedPageBreak/>
        <w:t>MARCHE PUBLIC DE PRESTATIONS INTELLECTUELLES</w:t>
      </w:r>
    </w:p>
    <w:p w14:paraId="707D8898" w14:textId="77777777" w:rsidR="00D33BDC" w:rsidRPr="00CF627E" w:rsidRDefault="00D33BDC" w:rsidP="00D33BDC">
      <w:pPr>
        <w:pStyle w:val="Cadrerelief"/>
        <w:pBdr>
          <w:top w:val="none" w:sz="0" w:space="0" w:color="auto"/>
          <w:left w:val="none" w:sz="0" w:space="0" w:color="auto"/>
          <w:bottom w:val="none" w:sz="0" w:space="0" w:color="auto"/>
          <w:right w:val="none" w:sz="0" w:space="0" w:color="auto"/>
        </w:pBdr>
        <w:shd w:val="pct5" w:color="auto" w:fill="auto"/>
        <w:jc w:val="center"/>
        <w:rPr>
          <w:rFonts w:ascii="Arial" w:hAnsi="Arial" w:cs="Arial"/>
          <w:b/>
          <w:bCs/>
        </w:rPr>
      </w:pPr>
      <w:r w:rsidRPr="00CF627E">
        <w:rPr>
          <w:rFonts w:ascii="Arial" w:hAnsi="Arial" w:cs="Arial"/>
          <w:b/>
          <w:bCs/>
        </w:rPr>
        <w:t>ACTE D’ENGAGEMENT (A.E)</w:t>
      </w:r>
    </w:p>
    <w:p w14:paraId="1AEE2EC0" w14:textId="77777777" w:rsidR="00D33BDC" w:rsidRPr="001B20E7" w:rsidRDefault="00D33BDC" w:rsidP="00D33BDC">
      <w:pPr>
        <w:jc w:val="center"/>
        <w:rPr>
          <w:szCs w:val="20"/>
        </w:rPr>
      </w:pPr>
    </w:p>
    <w:tbl>
      <w:tblPr>
        <w:tblW w:w="17816"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8908"/>
        <w:gridCol w:w="8908"/>
      </w:tblGrid>
      <w:tr w:rsidR="00512B97" w:rsidRPr="001B20E7" w14:paraId="70FA8B65" w14:textId="77777777" w:rsidTr="00512B97">
        <w:tc>
          <w:tcPr>
            <w:tcW w:w="8908" w:type="dxa"/>
            <w:tcBorders>
              <w:top w:val="single" w:sz="4" w:space="0" w:color="auto"/>
              <w:left w:val="nil"/>
              <w:bottom w:val="single" w:sz="6" w:space="0" w:color="auto"/>
              <w:right w:val="nil"/>
            </w:tcBorders>
          </w:tcPr>
          <w:p w14:paraId="32CD1B9C" w14:textId="37001EDD" w:rsidR="00512B97" w:rsidRPr="2405F91F" w:rsidRDefault="00512B97" w:rsidP="00512B97">
            <w:pPr>
              <w:spacing w:line="360" w:lineRule="auto"/>
              <w:jc w:val="center"/>
            </w:pPr>
            <w:r w:rsidRPr="2405F91F">
              <w:t>Maître de l’ouvrage</w:t>
            </w:r>
          </w:p>
        </w:tc>
        <w:tc>
          <w:tcPr>
            <w:tcW w:w="8908" w:type="dxa"/>
            <w:tcBorders>
              <w:top w:val="single" w:sz="4" w:space="0" w:color="auto"/>
              <w:left w:val="nil"/>
              <w:bottom w:val="single" w:sz="6" w:space="0" w:color="auto"/>
              <w:right w:val="nil"/>
            </w:tcBorders>
          </w:tcPr>
          <w:p w14:paraId="3E843538" w14:textId="179B104D" w:rsidR="00512B97" w:rsidRPr="001B20E7" w:rsidRDefault="00512B97" w:rsidP="00512B97">
            <w:pPr>
              <w:spacing w:line="360" w:lineRule="auto"/>
              <w:jc w:val="center"/>
            </w:pPr>
            <w:r w:rsidRPr="2405F91F">
              <w:t>Maître de l’ouvrage</w:t>
            </w:r>
          </w:p>
        </w:tc>
      </w:tr>
      <w:tr w:rsidR="00512B97" w:rsidRPr="001B20E7" w14:paraId="68052FDA" w14:textId="77777777" w:rsidTr="00512B97">
        <w:trPr>
          <w:trHeight w:val="551"/>
        </w:trPr>
        <w:tc>
          <w:tcPr>
            <w:tcW w:w="8908" w:type="dxa"/>
            <w:tcBorders>
              <w:top w:val="single" w:sz="6" w:space="0" w:color="auto"/>
              <w:left w:val="nil"/>
              <w:bottom w:val="single" w:sz="4" w:space="0" w:color="auto"/>
              <w:right w:val="nil"/>
            </w:tcBorders>
          </w:tcPr>
          <w:p w14:paraId="1AACE46C" w14:textId="77777777" w:rsidR="00512B97" w:rsidRDefault="00512B97" w:rsidP="00512B97">
            <w:pPr>
              <w:spacing w:after="0" w:line="360" w:lineRule="auto"/>
              <w:jc w:val="center"/>
              <w:rPr>
                <w:bCs/>
                <w:color w:val="5F5B58"/>
                <w:szCs w:val="20"/>
              </w:rPr>
            </w:pPr>
            <w:r>
              <w:rPr>
                <w:color w:val="5F5B58"/>
                <w:szCs w:val="20"/>
              </w:rPr>
              <w:t>Centre hospitalier de Cornouaille</w:t>
            </w:r>
          </w:p>
          <w:p w14:paraId="75C3B86E" w14:textId="77777777" w:rsidR="00512B97" w:rsidRPr="00907F3F" w:rsidRDefault="00512B97" w:rsidP="00512B97">
            <w:pPr>
              <w:spacing w:after="0" w:line="360" w:lineRule="auto"/>
              <w:jc w:val="center"/>
              <w:rPr>
                <w:b/>
                <w:color w:val="5F5B58"/>
                <w:szCs w:val="20"/>
              </w:rPr>
            </w:pPr>
            <w:r w:rsidRPr="00907F3F">
              <w:rPr>
                <w:color w:val="5F5B58"/>
                <w:szCs w:val="20"/>
              </w:rPr>
              <w:t xml:space="preserve">14 Av. Yves </w:t>
            </w:r>
            <w:proofErr w:type="spellStart"/>
            <w:r w:rsidRPr="00907F3F">
              <w:rPr>
                <w:color w:val="5F5B58"/>
                <w:szCs w:val="20"/>
              </w:rPr>
              <w:t>Thépot</w:t>
            </w:r>
            <w:proofErr w:type="spellEnd"/>
            <w:r w:rsidRPr="00907F3F">
              <w:rPr>
                <w:color w:val="5F5B58"/>
                <w:szCs w:val="20"/>
              </w:rPr>
              <w:t>,</w:t>
            </w:r>
          </w:p>
          <w:p w14:paraId="2EC49ACA" w14:textId="708752D0" w:rsidR="00512B97" w:rsidRPr="008D10FF" w:rsidRDefault="00512B97" w:rsidP="00512B97">
            <w:pPr>
              <w:pStyle w:val="Textebrut"/>
              <w:jc w:val="center"/>
              <w:rPr>
                <w:rFonts w:ascii="Arial" w:hAnsi="Arial" w:cs="Arial"/>
                <w:b/>
                <w:bCs/>
                <w:sz w:val="20"/>
                <w:highlight w:val="yellow"/>
              </w:rPr>
            </w:pPr>
            <w:r w:rsidRPr="00907F3F">
              <w:rPr>
                <w:rFonts w:ascii="Arial" w:hAnsi="Arial" w:cs="Arial"/>
                <w:color w:val="5F5B58"/>
                <w:szCs w:val="20"/>
              </w:rPr>
              <w:t>29000 Quimper</w:t>
            </w:r>
            <w:r w:rsidRPr="00293C5C">
              <w:rPr>
                <w:rFonts w:cs="Courier New"/>
                <w:sz w:val="20"/>
                <w:szCs w:val="20"/>
              </w:rPr>
              <w:t xml:space="preserve"> </w:t>
            </w:r>
          </w:p>
        </w:tc>
        <w:tc>
          <w:tcPr>
            <w:tcW w:w="8908" w:type="dxa"/>
            <w:tcBorders>
              <w:top w:val="single" w:sz="6" w:space="0" w:color="auto"/>
              <w:left w:val="nil"/>
              <w:bottom w:val="single" w:sz="4" w:space="0" w:color="auto"/>
              <w:right w:val="nil"/>
            </w:tcBorders>
          </w:tcPr>
          <w:p w14:paraId="56C28AAA" w14:textId="6FD08D2B" w:rsidR="00512B97" w:rsidRPr="008D10FF" w:rsidRDefault="00512B97" w:rsidP="00512B97">
            <w:pPr>
              <w:pStyle w:val="Textebrut"/>
              <w:jc w:val="center"/>
              <w:rPr>
                <w:rFonts w:ascii="Arial" w:hAnsi="Arial" w:cs="Arial"/>
                <w:b/>
                <w:bCs/>
                <w:sz w:val="20"/>
                <w:highlight w:val="yellow"/>
              </w:rPr>
            </w:pPr>
            <w:r w:rsidRPr="008D10FF">
              <w:rPr>
                <w:rFonts w:ascii="Arial" w:hAnsi="Arial" w:cs="Arial"/>
                <w:b/>
                <w:bCs/>
                <w:sz w:val="20"/>
                <w:highlight w:val="yellow"/>
              </w:rPr>
              <w:t>MOA</w:t>
            </w:r>
          </w:p>
          <w:p w14:paraId="004E8809" w14:textId="77777777" w:rsidR="00512B97" w:rsidRPr="008D10FF" w:rsidRDefault="00512B97" w:rsidP="00512B97">
            <w:pPr>
              <w:pStyle w:val="Corpsdetexte2"/>
              <w:spacing w:line="240" w:lineRule="atLeast"/>
              <w:ind w:right="212"/>
              <w:jc w:val="center"/>
              <w:rPr>
                <w:b/>
                <w:i/>
                <w:szCs w:val="21"/>
                <w:highlight w:val="yellow"/>
              </w:rPr>
            </w:pPr>
            <w:r w:rsidRPr="008D10FF">
              <w:rPr>
                <w:szCs w:val="21"/>
                <w:highlight w:val="yellow"/>
              </w:rPr>
              <w:t>Adresse 1</w:t>
            </w:r>
          </w:p>
          <w:p w14:paraId="5FC56070" w14:textId="77777777" w:rsidR="00512B97" w:rsidRPr="008D10FF" w:rsidRDefault="00512B97" w:rsidP="00512B97">
            <w:pPr>
              <w:pStyle w:val="Corpsdetexte2"/>
              <w:spacing w:line="240" w:lineRule="atLeast"/>
              <w:ind w:right="212"/>
              <w:jc w:val="center"/>
              <w:rPr>
                <w:b/>
                <w:i/>
                <w:szCs w:val="21"/>
              </w:rPr>
            </w:pPr>
            <w:r w:rsidRPr="008D10FF">
              <w:rPr>
                <w:szCs w:val="21"/>
                <w:highlight w:val="yellow"/>
              </w:rPr>
              <w:t>Adresse 2</w:t>
            </w:r>
            <w:r w:rsidRPr="008D10FF">
              <w:rPr>
                <w:szCs w:val="21"/>
              </w:rPr>
              <w:t xml:space="preserve"> </w:t>
            </w:r>
          </w:p>
          <w:p w14:paraId="3211981C" w14:textId="77777777" w:rsidR="00512B97" w:rsidRPr="00293C5C" w:rsidRDefault="00512B97" w:rsidP="00512B97">
            <w:pPr>
              <w:pStyle w:val="Textebrut"/>
              <w:jc w:val="center"/>
              <w:rPr>
                <w:rFonts w:cs="Courier New"/>
                <w:sz w:val="20"/>
                <w:szCs w:val="20"/>
              </w:rPr>
            </w:pPr>
          </w:p>
        </w:tc>
      </w:tr>
    </w:tbl>
    <w:p w14:paraId="2A09BB8D" w14:textId="77777777" w:rsidR="00D33BDC" w:rsidRPr="003854D1" w:rsidRDefault="00D33BDC" w:rsidP="00D33BDC">
      <w:pPr>
        <w:spacing w:line="360" w:lineRule="auto"/>
        <w:jc w:val="center"/>
        <w:rPr>
          <w:szCs w:val="20"/>
        </w:rPr>
      </w:pPr>
      <w:r>
        <w:rPr>
          <w:szCs w:val="20"/>
        </w:rPr>
        <w:t xml:space="preserve"> </w:t>
      </w:r>
      <w:r>
        <w:rPr>
          <w:szCs w:val="20"/>
        </w:rPr>
        <w:tab/>
      </w: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8908"/>
      </w:tblGrid>
      <w:tr w:rsidR="00D33BDC" w:rsidRPr="003854D1" w14:paraId="36B2A11E" w14:textId="77777777" w:rsidTr="00F100A7">
        <w:tc>
          <w:tcPr>
            <w:tcW w:w="8908" w:type="dxa"/>
            <w:shd w:val="pct20" w:color="auto" w:fill="auto"/>
          </w:tcPr>
          <w:p w14:paraId="526CE5A4" w14:textId="77777777" w:rsidR="00D33BDC" w:rsidRPr="001B20E7" w:rsidRDefault="00D33BDC" w:rsidP="00F100A7">
            <w:pPr>
              <w:spacing w:line="360" w:lineRule="auto"/>
              <w:jc w:val="center"/>
              <w:rPr>
                <w:szCs w:val="20"/>
              </w:rPr>
            </w:pPr>
            <w:r w:rsidRPr="001B20E7">
              <w:rPr>
                <w:szCs w:val="20"/>
              </w:rPr>
              <w:t>Objet du marché</w:t>
            </w:r>
          </w:p>
        </w:tc>
      </w:tr>
      <w:tr w:rsidR="00D33BDC" w:rsidRPr="003854D1" w14:paraId="005A3312" w14:textId="77777777" w:rsidTr="00F100A7">
        <w:tc>
          <w:tcPr>
            <w:tcW w:w="8908" w:type="dxa"/>
          </w:tcPr>
          <w:p w14:paraId="6CD03ED7" w14:textId="77777777" w:rsidR="00D33BDC" w:rsidRPr="00512B97" w:rsidRDefault="00D33BDC" w:rsidP="00F100A7">
            <w:pPr>
              <w:spacing w:line="360" w:lineRule="auto"/>
              <w:jc w:val="center"/>
              <w:rPr>
                <w:b/>
                <w:bCs/>
                <w:szCs w:val="20"/>
              </w:rPr>
            </w:pPr>
            <w:r w:rsidRPr="00512B97">
              <w:rPr>
                <w:b/>
                <w:bCs/>
                <w:szCs w:val="20"/>
              </w:rPr>
              <w:t>Mission de Coordination Sécurité et Protection de la Santé</w:t>
            </w:r>
          </w:p>
          <w:p w14:paraId="0C07B000" w14:textId="77777777" w:rsidR="00512B97" w:rsidRDefault="00A1086F" w:rsidP="00512B97">
            <w:pPr>
              <w:spacing w:after="0" w:line="360" w:lineRule="auto"/>
              <w:jc w:val="center"/>
              <w:rPr>
                <w:b/>
                <w:bCs/>
                <w:szCs w:val="20"/>
              </w:rPr>
            </w:pPr>
            <w:sdt>
              <w:sdtPr>
                <w:rPr>
                  <w:b/>
                  <w:bCs/>
                  <w:szCs w:val="20"/>
                </w:rPr>
                <w:id w:val="2061977434"/>
                <w14:checkbox>
                  <w14:checked w14:val="0"/>
                  <w14:checkedState w14:val="2612" w14:font="MS Gothic"/>
                  <w14:uncheckedState w14:val="2610" w14:font="MS Gothic"/>
                </w14:checkbox>
              </w:sdtPr>
              <w:sdtEndPr/>
              <w:sdtContent>
                <w:r w:rsidR="00512B97">
                  <w:rPr>
                    <w:rFonts w:ascii="MS Gothic" w:eastAsia="MS Gothic" w:hAnsi="MS Gothic" w:hint="eastAsia"/>
                    <w:b/>
                    <w:bCs/>
                    <w:szCs w:val="20"/>
                  </w:rPr>
                  <w:t>☐</w:t>
                </w:r>
              </w:sdtContent>
            </w:sdt>
            <w:r w:rsidR="00512B97">
              <w:rPr>
                <w:b/>
                <w:bCs/>
                <w:szCs w:val="20"/>
              </w:rPr>
              <w:t xml:space="preserve"> </w:t>
            </w:r>
            <w:r w:rsidR="00512B97" w:rsidRPr="00034CD3">
              <w:rPr>
                <w:b/>
                <w:bCs/>
                <w:szCs w:val="20"/>
              </w:rPr>
              <w:t>Lot 1 : Restructuration / Extension des urgences, des consultations externes, de l’hôpital de jour pluridisciplinaires et de l’Institut de Cancérologie de Cornouaille</w:t>
            </w:r>
          </w:p>
          <w:p w14:paraId="71C3D1F2" w14:textId="1DF7A713" w:rsidR="00512B97" w:rsidRPr="003854D1" w:rsidRDefault="00A1086F" w:rsidP="00512B97">
            <w:pPr>
              <w:spacing w:line="360" w:lineRule="auto"/>
              <w:jc w:val="center"/>
              <w:rPr>
                <w:szCs w:val="20"/>
              </w:rPr>
            </w:pPr>
            <w:sdt>
              <w:sdtPr>
                <w:rPr>
                  <w:b/>
                  <w:bCs/>
                  <w:szCs w:val="20"/>
                </w:rPr>
                <w:id w:val="-190607759"/>
                <w14:checkbox>
                  <w14:checked w14:val="0"/>
                  <w14:checkedState w14:val="2612" w14:font="MS Gothic"/>
                  <w14:uncheckedState w14:val="2610" w14:font="MS Gothic"/>
                </w14:checkbox>
              </w:sdtPr>
              <w:sdtEndPr/>
              <w:sdtContent>
                <w:r w:rsidR="00512B97">
                  <w:rPr>
                    <w:rFonts w:ascii="MS Gothic" w:eastAsia="MS Gothic" w:hAnsi="MS Gothic" w:hint="eastAsia"/>
                    <w:b/>
                    <w:bCs/>
                    <w:szCs w:val="20"/>
                  </w:rPr>
                  <w:t>☐</w:t>
                </w:r>
              </w:sdtContent>
            </w:sdt>
            <w:r w:rsidR="00512B97">
              <w:rPr>
                <w:b/>
                <w:bCs/>
                <w:szCs w:val="20"/>
              </w:rPr>
              <w:t xml:space="preserve">  </w:t>
            </w:r>
            <w:r w:rsidR="00512B97" w:rsidRPr="00034CD3">
              <w:rPr>
                <w:b/>
                <w:bCs/>
                <w:szCs w:val="20"/>
              </w:rPr>
              <w:t>Lot 2 : Restructuration des services d’hospitalisation, de l’imagerie, de l’accueil du site de Concarneau</w:t>
            </w:r>
          </w:p>
        </w:tc>
      </w:tr>
    </w:tbl>
    <w:p w14:paraId="1F65DA49" w14:textId="77777777" w:rsidR="00D33BDC" w:rsidRDefault="00D33BDC" w:rsidP="00D33BDC">
      <w:pPr>
        <w:jc w:val="center"/>
        <w:rPr>
          <w:szCs w:val="20"/>
        </w:rPr>
      </w:pPr>
    </w:p>
    <w:tbl>
      <w:tblPr>
        <w:tblW w:w="890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8908"/>
      </w:tblGrid>
      <w:tr w:rsidR="00D33BDC" w:rsidRPr="00512B97" w14:paraId="76103EBB" w14:textId="77777777" w:rsidTr="00F100A7">
        <w:tc>
          <w:tcPr>
            <w:tcW w:w="8908" w:type="dxa"/>
          </w:tcPr>
          <w:p w14:paraId="2173E476" w14:textId="77777777" w:rsidR="00D33BDC" w:rsidRPr="00512B97" w:rsidRDefault="00D33BDC" w:rsidP="00F100A7">
            <w:pPr>
              <w:spacing w:line="240" w:lineRule="atLeast"/>
              <w:jc w:val="center"/>
              <w:rPr>
                <w:szCs w:val="24"/>
              </w:rPr>
            </w:pPr>
            <w:r w:rsidRPr="00512B97">
              <w:rPr>
                <w:b/>
              </w:rPr>
              <w:t xml:space="preserve">Marché passé suivant la procédure adaptée avec possibilité de négocier avec les 3 candidats les mieux classés </w:t>
            </w:r>
            <w:r w:rsidRPr="00512B97">
              <w:rPr>
                <w:bCs/>
              </w:rPr>
              <w:t>(Il est</w:t>
            </w:r>
            <w:r w:rsidRPr="00512B97">
              <w:t xml:space="preserve"> soumis aux dispositions de l’article L2123-1 et passé selon les articles R2123-1 à R2123-8 et R2131-12 &amp; R2131-13 du Code de la Commande Publique)</w:t>
            </w:r>
          </w:p>
        </w:tc>
      </w:tr>
    </w:tbl>
    <w:p w14:paraId="68439127" w14:textId="77777777" w:rsidR="00D33BDC" w:rsidRDefault="00D33BDC" w:rsidP="00D33BDC">
      <w:pPr>
        <w:pStyle w:val="Corpsdetexte"/>
        <w:jc w:val="center"/>
        <w:rPr>
          <w:rFonts w:cs="Arial"/>
        </w:rPr>
      </w:pPr>
    </w:p>
    <w:p w14:paraId="032483E0" w14:textId="77777777" w:rsidR="00D33BDC" w:rsidRPr="008D10FF" w:rsidRDefault="00D33BDC" w:rsidP="00D33BDC">
      <w:pPr>
        <w:pStyle w:val="Corpsdetexte"/>
        <w:jc w:val="center"/>
        <w:rPr>
          <w:rFonts w:ascii="Arial" w:hAnsi="Arial" w:cs="Arial"/>
        </w:rPr>
      </w:pPr>
    </w:p>
    <w:p w14:paraId="2AE3E1C6" w14:textId="77777777" w:rsidR="00D33BDC" w:rsidRPr="008D10FF" w:rsidRDefault="00D33BDC" w:rsidP="00D33BDC">
      <w:pPr>
        <w:pStyle w:val="Corpsdetexte"/>
        <w:jc w:val="center"/>
        <w:rPr>
          <w:rFonts w:ascii="Arial" w:hAnsi="Arial" w:cs="Arial"/>
        </w:rPr>
      </w:pPr>
      <w:r w:rsidRPr="008D10FF">
        <w:rPr>
          <w:rFonts w:ascii="Arial" w:hAnsi="Arial" w:cs="Arial"/>
        </w:rPr>
        <w:t>L’offre a été établie sur la base des conditions économiques en vigueur</w:t>
      </w:r>
    </w:p>
    <w:p w14:paraId="035921A8" w14:textId="30FBB94E" w:rsidR="00D33BDC" w:rsidRPr="008D10FF" w:rsidRDefault="00D33BDC" w:rsidP="00D33BDC">
      <w:pPr>
        <w:pStyle w:val="Corpsdetexte"/>
        <w:jc w:val="center"/>
        <w:rPr>
          <w:rFonts w:ascii="Arial" w:hAnsi="Arial" w:cs="Arial"/>
        </w:rPr>
      </w:pPr>
      <w:proofErr w:type="gramStart"/>
      <w:r w:rsidRPr="008D10FF">
        <w:rPr>
          <w:rFonts w:ascii="Arial" w:hAnsi="Arial" w:cs="Arial"/>
        </w:rPr>
        <w:t>au</w:t>
      </w:r>
      <w:proofErr w:type="gramEnd"/>
      <w:r w:rsidRPr="008D10FF">
        <w:rPr>
          <w:rFonts w:ascii="Arial" w:hAnsi="Arial" w:cs="Arial"/>
        </w:rPr>
        <w:t xml:space="preserve"> mois de </w:t>
      </w:r>
      <w:r w:rsidR="008A2E2E" w:rsidRPr="008A2E2E">
        <w:rPr>
          <w:rFonts w:ascii="Arial" w:hAnsi="Arial" w:cs="Arial"/>
        </w:rPr>
        <w:t>Avril</w:t>
      </w:r>
      <w:r w:rsidRPr="008A2E2E">
        <w:rPr>
          <w:rFonts w:ascii="Arial" w:hAnsi="Arial" w:cs="Arial"/>
        </w:rPr>
        <w:t xml:space="preserve"> </w:t>
      </w:r>
      <w:r w:rsidR="00512B97" w:rsidRPr="008A2E2E">
        <w:rPr>
          <w:rFonts w:ascii="Arial" w:hAnsi="Arial" w:cs="Arial"/>
        </w:rPr>
        <w:t>2026</w:t>
      </w:r>
      <w:r w:rsidR="00512B97">
        <w:rPr>
          <w:rFonts w:ascii="Arial" w:hAnsi="Arial" w:cs="Arial"/>
        </w:rPr>
        <w:t xml:space="preserve"> </w:t>
      </w:r>
      <w:r w:rsidRPr="008D10FF">
        <w:rPr>
          <w:rFonts w:ascii="Arial" w:hAnsi="Arial" w:cs="Arial"/>
          <w:b/>
          <w:bCs/>
        </w:rPr>
        <w:t>(mois zéro)</w:t>
      </w:r>
      <w:r w:rsidRPr="008D10FF">
        <w:rPr>
          <w:rFonts w:ascii="Arial" w:hAnsi="Arial" w:cs="Arial"/>
        </w:rPr>
        <w:t>.</w:t>
      </w:r>
      <w:bookmarkStart w:id="2" w:name="_GoBack"/>
      <w:bookmarkEnd w:id="2"/>
    </w:p>
    <w:p w14:paraId="0D6CE168" w14:textId="77777777" w:rsidR="00D33BDC" w:rsidRDefault="00D33BDC" w:rsidP="00D33BDC">
      <w:pPr>
        <w:spacing w:line="360" w:lineRule="auto"/>
        <w:rPr>
          <w:sz w:val="8"/>
          <w:szCs w:val="8"/>
        </w:rPr>
      </w:pPr>
    </w:p>
    <w:tbl>
      <w:tblPr>
        <w:tblW w:w="0" w:type="auto"/>
        <w:tblLayout w:type="fixed"/>
        <w:tblCellMar>
          <w:left w:w="70" w:type="dxa"/>
          <w:right w:w="70" w:type="dxa"/>
        </w:tblCellMar>
        <w:tblLook w:val="0000" w:firstRow="0" w:lastRow="0" w:firstColumn="0" w:lastColumn="0" w:noHBand="0" w:noVBand="0"/>
      </w:tblPr>
      <w:tblGrid>
        <w:gridCol w:w="3756"/>
        <w:gridCol w:w="5456"/>
      </w:tblGrid>
      <w:tr w:rsidR="00D33BDC" w:rsidRPr="006076EA" w14:paraId="7C0169AE" w14:textId="77777777" w:rsidTr="00F100A7">
        <w:tc>
          <w:tcPr>
            <w:tcW w:w="3756" w:type="dxa"/>
            <w:tcBorders>
              <w:top w:val="single" w:sz="6" w:space="0" w:color="auto"/>
              <w:left w:val="single" w:sz="6" w:space="0" w:color="auto"/>
              <w:right w:val="single" w:sz="6" w:space="0" w:color="auto"/>
            </w:tcBorders>
            <w:shd w:val="pct20" w:color="auto" w:fill="auto"/>
          </w:tcPr>
          <w:p w14:paraId="25100F2D" w14:textId="77777777" w:rsidR="00D33BDC" w:rsidRPr="006076EA" w:rsidRDefault="00D33BDC" w:rsidP="00F100A7">
            <w:pPr>
              <w:spacing w:line="360" w:lineRule="auto"/>
              <w:rPr>
                <w:b/>
                <w:i/>
              </w:rPr>
            </w:pPr>
            <w:r w:rsidRPr="006076EA">
              <w:rPr>
                <w:b/>
                <w:i/>
              </w:rPr>
              <w:t>Date du marché</w:t>
            </w:r>
          </w:p>
        </w:tc>
        <w:tc>
          <w:tcPr>
            <w:tcW w:w="5456" w:type="dxa"/>
            <w:tcBorders>
              <w:left w:val="nil"/>
            </w:tcBorders>
          </w:tcPr>
          <w:p w14:paraId="7422F441" w14:textId="77777777" w:rsidR="00D33BDC" w:rsidRPr="006076EA" w:rsidRDefault="00D33BDC" w:rsidP="00F100A7">
            <w:pPr>
              <w:spacing w:line="360" w:lineRule="auto"/>
              <w:jc w:val="center"/>
            </w:pPr>
            <w:r w:rsidRPr="006076EA">
              <w:t>(Réservé pour la mention d'exemplaire unique du marché)</w:t>
            </w:r>
          </w:p>
        </w:tc>
      </w:tr>
      <w:tr w:rsidR="00D33BDC" w:rsidRPr="006076EA" w14:paraId="1C3231D9" w14:textId="77777777" w:rsidTr="00F100A7">
        <w:tc>
          <w:tcPr>
            <w:tcW w:w="3756" w:type="dxa"/>
            <w:tcBorders>
              <w:top w:val="single" w:sz="6" w:space="0" w:color="auto"/>
              <w:left w:val="single" w:sz="6" w:space="0" w:color="auto"/>
              <w:right w:val="single" w:sz="6" w:space="0" w:color="auto"/>
            </w:tcBorders>
          </w:tcPr>
          <w:p w14:paraId="5D403304" w14:textId="77777777" w:rsidR="00D33BDC" w:rsidRPr="006076EA" w:rsidRDefault="00D33BDC" w:rsidP="00F100A7">
            <w:pPr>
              <w:spacing w:line="360" w:lineRule="auto"/>
            </w:pPr>
          </w:p>
        </w:tc>
        <w:tc>
          <w:tcPr>
            <w:tcW w:w="5456" w:type="dxa"/>
            <w:tcBorders>
              <w:left w:val="nil"/>
            </w:tcBorders>
          </w:tcPr>
          <w:p w14:paraId="02F21592" w14:textId="77777777" w:rsidR="00D33BDC" w:rsidRPr="006076EA" w:rsidRDefault="00D33BDC" w:rsidP="00F100A7">
            <w:pPr>
              <w:spacing w:line="360" w:lineRule="auto"/>
            </w:pPr>
          </w:p>
        </w:tc>
      </w:tr>
      <w:tr w:rsidR="00D33BDC" w:rsidRPr="006076EA" w14:paraId="4A9A858A" w14:textId="77777777" w:rsidTr="00F100A7">
        <w:tc>
          <w:tcPr>
            <w:tcW w:w="3756" w:type="dxa"/>
            <w:tcBorders>
              <w:top w:val="single" w:sz="6" w:space="0" w:color="auto"/>
              <w:left w:val="single" w:sz="6" w:space="0" w:color="auto"/>
              <w:right w:val="single" w:sz="6" w:space="0" w:color="auto"/>
            </w:tcBorders>
            <w:shd w:val="pct20" w:color="auto" w:fill="auto"/>
          </w:tcPr>
          <w:p w14:paraId="4CAF00F7" w14:textId="77777777" w:rsidR="00D33BDC" w:rsidRPr="006076EA" w:rsidRDefault="00D33BDC" w:rsidP="00F100A7">
            <w:pPr>
              <w:spacing w:line="360" w:lineRule="auto"/>
              <w:rPr>
                <w:b/>
                <w:i/>
              </w:rPr>
            </w:pPr>
            <w:r w:rsidRPr="006076EA">
              <w:rPr>
                <w:b/>
                <w:i/>
              </w:rPr>
              <w:t>Montant TTC</w:t>
            </w:r>
          </w:p>
        </w:tc>
        <w:tc>
          <w:tcPr>
            <w:tcW w:w="5456" w:type="dxa"/>
            <w:tcBorders>
              <w:left w:val="nil"/>
            </w:tcBorders>
          </w:tcPr>
          <w:p w14:paraId="70C4D7DF" w14:textId="77777777" w:rsidR="00D33BDC" w:rsidRPr="006076EA" w:rsidRDefault="00D33BDC" w:rsidP="00F100A7">
            <w:pPr>
              <w:tabs>
                <w:tab w:val="left" w:pos="3700"/>
              </w:tabs>
              <w:spacing w:line="360" w:lineRule="auto"/>
            </w:pPr>
            <w:r w:rsidRPr="006076EA">
              <w:tab/>
            </w:r>
          </w:p>
        </w:tc>
      </w:tr>
      <w:tr w:rsidR="00D33BDC" w:rsidRPr="006076EA" w14:paraId="763FD4A1" w14:textId="77777777" w:rsidTr="00F100A7">
        <w:tc>
          <w:tcPr>
            <w:tcW w:w="3756" w:type="dxa"/>
            <w:tcBorders>
              <w:top w:val="single" w:sz="6" w:space="0" w:color="auto"/>
              <w:left w:val="single" w:sz="6" w:space="0" w:color="auto"/>
              <w:right w:val="single" w:sz="6" w:space="0" w:color="auto"/>
            </w:tcBorders>
          </w:tcPr>
          <w:p w14:paraId="2501DEF8" w14:textId="77777777" w:rsidR="00D33BDC" w:rsidRPr="006076EA" w:rsidRDefault="00D33BDC" w:rsidP="00F100A7">
            <w:pPr>
              <w:spacing w:line="360" w:lineRule="auto"/>
            </w:pPr>
          </w:p>
        </w:tc>
        <w:tc>
          <w:tcPr>
            <w:tcW w:w="5456" w:type="dxa"/>
            <w:tcBorders>
              <w:left w:val="nil"/>
            </w:tcBorders>
          </w:tcPr>
          <w:p w14:paraId="53D38FC8" w14:textId="77777777" w:rsidR="00D33BDC" w:rsidRPr="006076EA" w:rsidRDefault="00D33BDC" w:rsidP="00F100A7">
            <w:pPr>
              <w:spacing w:line="360" w:lineRule="auto"/>
            </w:pPr>
          </w:p>
        </w:tc>
      </w:tr>
      <w:tr w:rsidR="00D33BDC" w:rsidRPr="006076EA" w14:paraId="4D9B980A" w14:textId="77777777" w:rsidTr="00F100A7">
        <w:tc>
          <w:tcPr>
            <w:tcW w:w="3756" w:type="dxa"/>
            <w:tcBorders>
              <w:top w:val="single" w:sz="6" w:space="0" w:color="auto"/>
              <w:left w:val="single" w:sz="6" w:space="0" w:color="auto"/>
              <w:right w:val="single" w:sz="6" w:space="0" w:color="auto"/>
            </w:tcBorders>
            <w:shd w:val="pct20" w:color="auto" w:fill="auto"/>
          </w:tcPr>
          <w:p w14:paraId="09CD10B0" w14:textId="77777777" w:rsidR="00D33BDC" w:rsidRPr="006076EA" w:rsidRDefault="00D33BDC" w:rsidP="00F100A7">
            <w:pPr>
              <w:spacing w:line="360" w:lineRule="auto"/>
              <w:rPr>
                <w:b/>
                <w:i/>
              </w:rPr>
            </w:pPr>
            <w:r w:rsidRPr="006076EA">
              <w:rPr>
                <w:b/>
                <w:i/>
              </w:rPr>
              <w:t>Imputation</w:t>
            </w:r>
          </w:p>
        </w:tc>
        <w:tc>
          <w:tcPr>
            <w:tcW w:w="5456" w:type="dxa"/>
            <w:tcBorders>
              <w:left w:val="nil"/>
            </w:tcBorders>
          </w:tcPr>
          <w:p w14:paraId="1B05EE81" w14:textId="77777777" w:rsidR="00D33BDC" w:rsidRPr="006076EA" w:rsidRDefault="00D33BDC" w:rsidP="00F100A7">
            <w:pPr>
              <w:spacing w:line="360" w:lineRule="auto"/>
            </w:pPr>
          </w:p>
        </w:tc>
      </w:tr>
      <w:tr w:rsidR="00D33BDC" w:rsidRPr="006076EA" w14:paraId="75DF20D8" w14:textId="77777777" w:rsidTr="00F100A7">
        <w:tc>
          <w:tcPr>
            <w:tcW w:w="3756" w:type="dxa"/>
            <w:tcBorders>
              <w:top w:val="single" w:sz="6" w:space="0" w:color="auto"/>
              <w:left w:val="single" w:sz="6" w:space="0" w:color="auto"/>
              <w:bottom w:val="single" w:sz="6" w:space="0" w:color="auto"/>
              <w:right w:val="single" w:sz="6" w:space="0" w:color="auto"/>
            </w:tcBorders>
          </w:tcPr>
          <w:p w14:paraId="652494EB" w14:textId="77777777" w:rsidR="00D33BDC" w:rsidRPr="006076EA" w:rsidRDefault="00D33BDC" w:rsidP="00F100A7">
            <w:pPr>
              <w:spacing w:line="360" w:lineRule="auto"/>
            </w:pPr>
          </w:p>
        </w:tc>
        <w:tc>
          <w:tcPr>
            <w:tcW w:w="5456" w:type="dxa"/>
            <w:tcBorders>
              <w:left w:val="nil"/>
            </w:tcBorders>
          </w:tcPr>
          <w:p w14:paraId="4771DAAE" w14:textId="77777777" w:rsidR="00D33BDC" w:rsidRPr="006076EA" w:rsidRDefault="00D33BDC" w:rsidP="00F100A7">
            <w:pPr>
              <w:spacing w:line="360" w:lineRule="auto"/>
            </w:pPr>
          </w:p>
        </w:tc>
      </w:tr>
    </w:tbl>
    <w:p w14:paraId="0BFC044B" w14:textId="77777777" w:rsidR="00D33BDC" w:rsidRDefault="00D33BDC" w:rsidP="00D33BDC">
      <w:pPr>
        <w:spacing w:line="360" w:lineRule="auto"/>
        <w:rPr>
          <w:sz w:val="8"/>
          <w:szCs w:val="8"/>
        </w:rPr>
      </w:pPr>
    </w:p>
    <w:p w14:paraId="5E3D749B" w14:textId="77777777" w:rsidR="00D33BDC" w:rsidRDefault="00D33BDC" w:rsidP="00D33BDC"/>
    <w:p w14:paraId="76AF4375" w14:textId="77777777" w:rsidR="00D33BDC" w:rsidRDefault="00D33BDC" w:rsidP="00D33BDC">
      <w:pPr>
        <w:spacing w:after="0"/>
        <w:jc w:val="left"/>
        <w:rPr>
          <w:rFonts w:eastAsia="Times New Roman"/>
          <w:szCs w:val="20"/>
          <w:lang w:eastAsia="fr-FR"/>
        </w:rPr>
      </w:pPr>
      <w:r>
        <w:br w:type="page"/>
      </w:r>
    </w:p>
    <w:p w14:paraId="3CBBE7F3" w14:textId="77777777" w:rsidR="00D33BDC" w:rsidRPr="003C2A87" w:rsidRDefault="00D33BDC" w:rsidP="00D33BDC">
      <w:pPr>
        <w:pStyle w:val="Cadrerelief"/>
        <w:pBdr>
          <w:top w:val="single" w:sz="4" w:space="1" w:color="auto"/>
          <w:left w:val="single" w:sz="4" w:space="14" w:color="auto"/>
          <w:bottom w:val="single" w:sz="4" w:space="1" w:color="auto"/>
          <w:right w:val="single" w:sz="4" w:space="4" w:color="auto"/>
        </w:pBdr>
        <w:shd w:val="pct5" w:color="auto" w:fill="auto"/>
        <w:jc w:val="center"/>
        <w:rPr>
          <w:rFonts w:ascii="Arial" w:hAnsi="Arial" w:cs="Arial"/>
        </w:rPr>
      </w:pPr>
      <w:r w:rsidRPr="003C2A87">
        <w:rPr>
          <w:rFonts w:ascii="Arial" w:hAnsi="Arial" w:cs="Arial"/>
        </w:rPr>
        <w:lastRenderedPageBreak/>
        <w:t>ACTE D’ENGAGEMENT (A.E)</w:t>
      </w:r>
    </w:p>
    <w:p w14:paraId="1295B55B" w14:textId="77777777" w:rsidR="00512B97" w:rsidRDefault="00512B97" w:rsidP="00512B97">
      <w:pPr>
        <w:rPr>
          <w:szCs w:val="20"/>
        </w:rPr>
      </w:pPr>
    </w:p>
    <w:tbl>
      <w:tblPr>
        <w:tblW w:w="8908"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8908"/>
      </w:tblGrid>
      <w:tr w:rsidR="00512B97" w:rsidRPr="001B20E7" w14:paraId="07EA3A31" w14:textId="77777777" w:rsidTr="00740659">
        <w:tc>
          <w:tcPr>
            <w:tcW w:w="8908" w:type="dxa"/>
            <w:tcBorders>
              <w:top w:val="single" w:sz="4" w:space="0" w:color="auto"/>
              <w:left w:val="nil"/>
              <w:bottom w:val="single" w:sz="6" w:space="0" w:color="auto"/>
              <w:right w:val="nil"/>
            </w:tcBorders>
            <w:shd w:val="pct20" w:color="auto" w:fill="auto"/>
          </w:tcPr>
          <w:p w14:paraId="145B26BF" w14:textId="77777777" w:rsidR="00512B97" w:rsidRPr="001B20E7" w:rsidRDefault="00512B97" w:rsidP="00740659">
            <w:pPr>
              <w:spacing w:line="360" w:lineRule="auto"/>
              <w:jc w:val="center"/>
              <w:rPr>
                <w:szCs w:val="20"/>
              </w:rPr>
            </w:pPr>
            <w:r w:rsidRPr="001B20E7">
              <w:rPr>
                <w:szCs w:val="20"/>
              </w:rPr>
              <w:t>Maître de l’ouvrage</w:t>
            </w:r>
          </w:p>
        </w:tc>
      </w:tr>
      <w:tr w:rsidR="00512B97" w:rsidRPr="001B20E7" w14:paraId="2B7903FB" w14:textId="77777777" w:rsidTr="00740659">
        <w:trPr>
          <w:trHeight w:val="551"/>
        </w:trPr>
        <w:tc>
          <w:tcPr>
            <w:tcW w:w="8908" w:type="dxa"/>
            <w:tcBorders>
              <w:top w:val="single" w:sz="6" w:space="0" w:color="auto"/>
              <w:left w:val="nil"/>
              <w:bottom w:val="single" w:sz="4" w:space="0" w:color="auto"/>
              <w:right w:val="nil"/>
            </w:tcBorders>
          </w:tcPr>
          <w:p w14:paraId="3FC7243F" w14:textId="77777777" w:rsidR="00512B97" w:rsidRDefault="00512B97" w:rsidP="00740659">
            <w:pPr>
              <w:spacing w:after="0" w:line="360" w:lineRule="auto"/>
              <w:jc w:val="center"/>
              <w:rPr>
                <w:bCs/>
                <w:color w:val="5F5B58"/>
                <w:szCs w:val="20"/>
              </w:rPr>
            </w:pPr>
            <w:r>
              <w:rPr>
                <w:color w:val="5F5B58"/>
                <w:szCs w:val="20"/>
              </w:rPr>
              <w:t>Centre hospitalier de Cornouaille</w:t>
            </w:r>
          </w:p>
          <w:p w14:paraId="55C65270" w14:textId="77777777" w:rsidR="00512B97" w:rsidRPr="00907F3F" w:rsidRDefault="00512B97" w:rsidP="00740659">
            <w:pPr>
              <w:spacing w:after="0" w:line="360" w:lineRule="auto"/>
              <w:jc w:val="center"/>
              <w:rPr>
                <w:b/>
                <w:color w:val="5F5B58"/>
                <w:szCs w:val="20"/>
              </w:rPr>
            </w:pPr>
            <w:r w:rsidRPr="00907F3F">
              <w:rPr>
                <w:color w:val="5F5B58"/>
                <w:szCs w:val="20"/>
              </w:rPr>
              <w:t xml:space="preserve">14 Av. Yves </w:t>
            </w:r>
            <w:proofErr w:type="spellStart"/>
            <w:r w:rsidRPr="00907F3F">
              <w:rPr>
                <w:color w:val="5F5B58"/>
                <w:szCs w:val="20"/>
              </w:rPr>
              <w:t>Thépot</w:t>
            </w:r>
            <w:proofErr w:type="spellEnd"/>
            <w:r w:rsidRPr="00907F3F">
              <w:rPr>
                <w:color w:val="5F5B58"/>
                <w:szCs w:val="20"/>
              </w:rPr>
              <w:t>,</w:t>
            </w:r>
          </w:p>
          <w:p w14:paraId="34556C74" w14:textId="77777777" w:rsidR="00512B97" w:rsidRPr="00FB7DE8" w:rsidRDefault="00512B97" w:rsidP="00740659">
            <w:pPr>
              <w:pStyle w:val="Corpsdetexte2"/>
              <w:spacing w:after="0" w:line="240" w:lineRule="atLeast"/>
              <w:ind w:right="212"/>
              <w:jc w:val="center"/>
              <w:rPr>
                <w:b/>
                <w:i/>
                <w:szCs w:val="21"/>
              </w:rPr>
            </w:pPr>
            <w:r w:rsidRPr="00907F3F">
              <w:rPr>
                <w:color w:val="5F5B58"/>
                <w:szCs w:val="20"/>
              </w:rPr>
              <w:t>29000 Quimper</w:t>
            </w:r>
          </w:p>
          <w:p w14:paraId="4C2E68D8" w14:textId="77777777" w:rsidR="00512B97" w:rsidRPr="00293C5C" w:rsidRDefault="00512B97" w:rsidP="00740659">
            <w:pPr>
              <w:pStyle w:val="Textebrut"/>
              <w:jc w:val="center"/>
              <w:rPr>
                <w:rFonts w:cs="Courier New"/>
                <w:sz w:val="20"/>
                <w:szCs w:val="20"/>
              </w:rPr>
            </w:pPr>
          </w:p>
        </w:tc>
      </w:tr>
    </w:tbl>
    <w:p w14:paraId="5C9A8208" w14:textId="77777777" w:rsidR="00512B97" w:rsidRDefault="00512B97" w:rsidP="00512B97">
      <w:pPr>
        <w:rPr>
          <w:szCs w:val="20"/>
        </w:rPr>
      </w:pP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8908"/>
      </w:tblGrid>
      <w:tr w:rsidR="00512B97" w:rsidRPr="001B20E7" w14:paraId="2B669147" w14:textId="77777777" w:rsidTr="00740659">
        <w:tc>
          <w:tcPr>
            <w:tcW w:w="8908" w:type="dxa"/>
            <w:shd w:val="pct20" w:color="auto" w:fill="auto"/>
            <w:hideMark/>
          </w:tcPr>
          <w:p w14:paraId="2E7B628C" w14:textId="77777777" w:rsidR="00512B97" w:rsidRPr="001B20E7" w:rsidRDefault="00512B97" w:rsidP="00740659">
            <w:pPr>
              <w:jc w:val="center"/>
              <w:rPr>
                <w:szCs w:val="20"/>
              </w:rPr>
            </w:pPr>
            <w:r w:rsidRPr="001B20E7">
              <w:rPr>
                <w:szCs w:val="20"/>
              </w:rPr>
              <w:t>Personnes habilitées à donner les renseignements</w:t>
            </w:r>
          </w:p>
          <w:p w14:paraId="4E804F14" w14:textId="77777777" w:rsidR="00512B97" w:rsidRPr="001B20E7" w:rsidRDefault="00512B97" w:rsidP="00740659">
            <w:pPr>
              <w:jc w:val="center"/>
              <w:rPr>
                <w:szCs w:val="20"/>
              </w:rPr>
            </w:pPr>
            <w:r w:rsidRPr="005B4A17">
              <w:rPr>
                <w:szCs w:val="20"/>
              </w:rPr>
              <w:t>prévus aux articles R2191-60 et R2191-61 du Code de la Commande Publique</w:t>
            </w:r>
          </w:p>
        </w:tc>
      </w:tr>
      <w:tr w:rsidR="00512B97" w:rsidRPr="001B20E7" w14:paraId="33A59A34" w14:textId="77777777" w:rsidTr="00740659">
        <w:tc>
          <w:tcPr>
            <w:tcW w:w="8908" w:type="dxa"/>
            <w:hideMark/>
          </w:tcPr>
          <w:p w14:paraId="18E0108F" w14:textId="77777777" w:rsidR="00512B97" w:rsidRPr="00263403" w:rsidRDefault="00512B97" w:rsidP="00740659">
            <w:pPr>
              <w:pStyle w:val="Reponse"/>
              <w:jc w:val="center"/>
              <w:rPr>
                <w:rFonts w:ascii="Arial" w:hAnsi="Arial" w:cs="Arial"/>
                <w:color w:val="auto"/>
              </w:rPr>
            </w:pPr>
            <w:r w:rsidRPr="00263403">
              <w:rPr>
                <w:rFonts w:ascii="Arial" w:hAnsi="Arial" w:cs="Arial"/>
                <w:color w:val="auto"/>
              </w:rPr>
              <w:t xml:space="preserve">Monsieur le directeur du Centre Hospitalier de Cornouaille </w:t>
            </w:r>
          </w:p>
          <w:p w14:paraId="66E80787" w14:textId="77777777" w:rsidR="00512B97" w:rsidRPr="00263403" w:rsidRDefault="00512B97" w:rsidP="00740659">
            <w:pPr>
              <w:pStyle w:val="Reponse"/>
              <w:jc w:val="center"/>
              <w:rPr>
                <w:rFonts w:ascii="Arial" w:hAnsi="Arial" w:cs="Arial"/>
                <w:color w:val="auto"/>
              </w:rPr>
            </w:pPr>
            <w:r w:rsidRPr="00263403">
              <w:rPr>
                <w:rFonts w:ascii="Arial" w:hAnsi="Arial" w:cs="Arial"/>
                <w:color w:val="auto"/>
              </w:rPr>
              <w:t xml:space="preserve">02.98.52.61.70 </w:t>
            </w:r>
          </w:p>
          <w:p w14:paraId="6E75AE1E" w14:textId="77777777" w:rsidR="00512B97" w:rsidRPr="00FB7DE8" w:rsidRDefault="00512B97" w:rsidP="00740659">
            <w:pPr>
              <w:pStyle w:val="Reponse"/>
              <w:jc w:val="center"/>
              <w:rPr>
                <w:rFonts w:ascii="Arial" w:hAnsi="Arial" w:cs="Arial"/>
              </w:rPr>
            </w:pPr>
            <w:r w:rsidRPr="00263403">
              <w:rPr>
                <w:rFonts w:ascii="Arial" w:hAnsi="Arial" w:cs="Arial"/>
                <w:color w:val="auto"/>
              </w:rPr>
              <w:t>sa.drm@ch-cornouaille.fr</w:t>
            </w:r>
          </w:p>
        </w:tc>
      </w:tr>
    </w:tbl>
    <w:p w14:paraId="7319868B" w14:textId="77777777" w:rsidR="00512B97" w:rsidRDefault="00512B97" w:rsidP="00512B97">
      <w:pPr>
        <w:jc w:val="center"/>
        <w:rPr>
          <w:szCs w:val="20"/>
        </w:rPr>
      </w:pP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908"/>
      </w:tblGrid>
      <w:tr w:rsidR="00512B97" w:rsidRPr="001B20E7" w14:paraId="2A4F9C77" w14:textId="77777777" w:rsidTr="00740659">
        <w:tc>
          <w:tcPr>
            <w:tcW w:w="8908" w:type="dxa"/>
            <w:tcBorders>
              <w:top w:val="single" w:sz="4" w:space="0" w:color="auto"/>
              <w:bottom w:val="single" w:sz="4" w:space="0" w:color="auto"/>
            </w:tcBorders>
            <w:shd w:val="pct20" w:color="auto" w:fill="auto"/>
          </w:tcPr>
          <w:p w14:paraId="354B718A" w14:textId="77777777" w:rsidR="00512B97" w:rsidRPr="001B20E7" w:rsidRDefault="00512B97" w:rsidP="00740659">
            <w:pPr>
              <w:spacing w:line="360" w:lineRule="auto"/>
              <w:jc w:val="center"/>
              <w:rPr>
                <w:szCs w:val="20"/>
              </w:rPr>
            </w:pPr>
            <w:r>
              <w:rPr>
                <w:szCs w:val="20"/>
              </w:rPr>
              <w:t>Ordonnateur</w:t>
            </w:r>
          </w:p>
        </w:tc>
      </w:tr>
      <w:tr w:rsidR="00512B97" w:rsidRPr="001B20E7" w14:paraId="3AB13DE2" w14:textId="77777777" w:rsidTr="00740659">
        <w:tc>
          <w:tcPr>
            <w:tcW w:w="8908" w:type="dxa"/>
            <w:tcBorders>
              <w:top w:val="single" w:sz="4" w:space="0" w:color="auto"/>
              <w:bottom w:val="single" w:sz="4" w:space="0" w:color="auto"/>
            </w:tcBorders>
            <w:shd w:val="clear" w:color="auto" w:fill="FFFFFF" w:themeFill="background1"/>
          </w:tcPr>
          <w:p w14:paraId="4B325932" w14:textId="77777777" w:rsidR="00512B97" w:rsidRPr="00263403" w:rsidRDefault="00512B97" w:rsidP="00740659">
            <w:pPr>
              <w:spacing w:after="0" w:line="360" w:lineRule="auto"/>
              <w:jc w:val="center"/>
              <w:rPr>
                <w:color w:val="auto"/>
                <w:szCs w:val="20"/>
              </w:rPr>
            </w:pPr>
            <w:r w:rsidRPr="00263403">
              <w:rPr>
                <w:color w:val="auto"/>
                <w:szCs w:val="20"/>
              </w:rPr>
              <w:t>Monsieur le directeur du Centre Hospitalier de Cornouaille</w:t>
            </w:r>
          </w:p>
          <w:p w14:paraId="6594B671" w14:textId="77777777" w:rsidR="00512B97" w:rsidRPr="00263403" w:rsidRDefault="00512B97" w:rsidP="00740659">
            <w:pPr>
              <w:spacing w:after="0" w:line="360" w:lineRule="auto"/>
              <w:jc w:val="center"/>
              <w:rPr>
                <w:color w:val="auto"/>
                <w:szCs w:val="20"/>
              </w:rPr>
            </w:pPr>
            <w:r w:rsidRPr="00263403">
              <w:rPr>
                <w:color w:val="auto"/>
                <w:szCs w:val="20"/>
              </w:rPr>
              <w:t>02.98.52.61.70</w:t>
            </w:r>
          </w:p>
          <w:p w14:paraId="152800BE" w14:textId="77777777" w:rsidR="00512B97" w:rsidRPr="00263403" w:rsidRDefault="00512B97" w:rsidP="00740659">
            <w:pPr>
              <w:spacing w:after="0" w:line="360" w:lineRule="auto"/>
              <w:jc w:val="center"/>
              <w:rPr>
                <w:szCs w:val="20"/>
              </w:rPr>
            </w:pPr>
            <w:r w:rsidRPr="00263403">
              <w:rPr>
                <w:color w:val="auto"/>
                <w:szCs w:val="20"/>
              </w:rPr>
              <w:t>sa.drm@ch-cornouaille.fr</w:t>
            </w:r>
          </w:p>
        </w:tc>
      </w:tr>
    </w:tbl>
    <w:p w14:paraId="3C9FDE2B" w14:textId="77777777" w:rsidR="00512B97" w:rsidRDefault="00512B97" w:rsidP="00512B97"/>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908"/>
      </w:tblGrid>
      <w:tr w:rsidR="00512B97" w:rsidRPr="00EB1240" w14:paraId="110FC925" w14:textId="77777777" w:rsidTr="00740659">
        <w:tc>
          <w:tcPr>
            <w:tcW w:w="8908" w:type="dxa"/>
            <w:shd w:val="pct20" w:color="auto" w:fill="auto"/>
          </w:tcPr>
          <w:p w14:paraId="5C1AF402" w14:textId="77777777" w:rsidR="00512B97" w:rsidRPr="00EB1240" w:rsidRDefault="00512B97" w:rsidP="00740659">
            <w:pPr>
              <w:spacing w:line="360" w:lineRule="auto"/>
              <w:jc w:val="center"/>
              <w:rPr>
                <w:i/>
              </w:rPr>
            </w:pPr>
            <w:r w:rsidRPr="005A6B32">
              <w:rPr>
                <w:szCs w:val="20"/>
              </w:rPr>
              <w:t>Comptable public assignataire des paiements</w:t>
            </w:r>
          </w:p>
        </w:tc>
      </w:tr>
      <w:tr w:rsidR="00512B97" w:rsidRPr="00EB1240" w14:paraId="1D690A11" w14:textId="77777777" w:rsidTr="00740659">
        <w:trPr>
          <w:trHeight w:val="258"/>
        </w:trPr>
        <w:tc>
          <w:tcPr>
            <w:tcW w:w="8908" w:type="dxa"/>
          </w:tcPr>
          <w:p w14:paraId="25A450CF" w14:textId="77777777" w:rsidR="00512B97" w:rsidRPr="00263403" w:rsidRDefault="00512B97" w:rsidP="00740659">
            <w:pPr>
              <w:spacing w:after="0" w:line="360" w:lineRule="auto"/>
              <w:jc w:val="center"/>
              <w:rPr>
                <w:color w:val="auto"/>
                <w:szCs w:val="20"/>
              </w:rPr>
            </w:pPr>
            <w:r w:rsidRPr="00263403">
              <w:rPr>
                <w:color w:val="auto"/>
                <w:szCs w:val="20"/>
              </w:rPr>
              <w:t xml:space="preserve">Monsieur le directeur du Centre Hospitalier de Cornouaille </w:t>
            </w:r>
          </w:p>
          <w:p w14:paraId="2BBCC9CD" w14:textId="77777777" w:rsidR="00512B97" w:rsidRPr="00263403" w:rsidRDefault="00512B97" w:rsidP="00740659">
            <w:pPr>
              <w:spacing w:after="0" w:line="360" w:lineRule="auto"/>
              <w:jc w:val="center"/>
              <w:rPr>
                <w:color w:val="auto"/>
                <w:szCs w:val="20"/>
              </w:rPr>
            </w:pPr>
            <w:r w:rsidRPr="00263403">
              <w:rPr>
                <w:color w:val="auto"/>
                <w:szCs w:val="20"/>
              </w:rPr>
              <w:t xml:space="preserve">02.98.52.61.70 </w:t>
            </w:r>
          </w:p>
          <w:p w14:paraId="04968495" w14:textId="77777777" w:rsidR="00512B97" w:rsidRPr="00FB7DE8" w:rsidRDefault="00512B97" w:rsidP="00740659">
            <w:pPr>
              <w:spacing w:after="0" w:line="360" w:lineRule="auto"/>
              <w:jc w:val="center"/>
              <w:rPr>
                <w:rFonts w:eastAsiaTheme="minorEastAsia"/>
                <w:color w:val="auto"/>
              </w:rPr>
            </w:pPr>
            <w:r w:rsidRPr="00263403">
              <w:rPr>
                <w:color w:val="auto"/>
                <w:szCs w:val="20"/>
              </w:rPr>
              <w:t>sa.drm@ch-cornouaille.fr</w:t>
            </w:r>
          </w:p>
        </w:tc>
      </w:tr>
    </w:tbl>
    <w:p w14:paraId="61B40205" w14:textId="77777777" w:rsidR="00512B97" w:rsidRDefault="00512B97" w:rsidP="00512B97">
      <w:pPr>
        <w:jc w:val="center"/>
        <w:rPr>
          <w:szCs w:val="20"/>
        </w:rPr>
      </w:pP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8908"/>
      </w:tblGrid>
      <w:tr w:rsidR="00512B97" w:rsidRPr="001B20E7" w14:paraId="0F14B4C4" w14:textId="77777777" w:rsidTr="00740659">
        <w:tc>
          <w:tcPr>
            <w:tcW w:w="8908" w:type="dxa"/>
            <w:shd w:val="pct20" w:color="auto" w:fill="auto"/>
          </w:tcPr>
          <w:p w14:paraId="51BE5D78" w14:textId="77777777" w:rsidR="00512B97" w:rsidRPr="001B20E7" w:rsidRDefault="00512B97" w:rsidP="00740659">
            <w:pPr>
              <w:jc w:val="center"/>
              <w:rPr>
                <w:szCs w:val="20"/>
              </w:rPr>
            </w:pPr>
            <w:r w:rsidRPr="001B20E7">
              <w:rPr>
                <w:szCs w:val="20"/>
              </w:rPr>
              <w:t>Assistant Maître d’ouvrage</w:t>
            </w:r>
          </w:p>
        </w:tc>
      </w:tr>
      <w:tr w:rsidR="00512B97" w:rsidRPr="001B20E7" w14:paraId="6F635F1C" w14:textId="77777777" w:rsidTr="00740659">
        <w:tc>
          <w:tcPr>
            <w:tcW w:w="8908" w:type="dxa"/>
          </w:tcPr>
          <w:p w14:paraId="28677375" w14:textId="77777777" w:rsidR="00512B97" w:rsidRPr="00FB7DE8" w:rsidRDefault="00512B97" w:rsidP="00740659">
            <w:pPr>
              <w:pStyle w:val="Reponse"/>
              <w:jc w:val="center"/>
              <w:rPr>
                <w:rFonts w:ascii="Arial" w:hAnsi="Arial" w:cs="Arial"/>
                <w:color w:val="auto"/>
              </w:rPr>
            </w:pPr>
            <w:r w:rsidRPr="00FB7DE8">
              <w:rPr>
                <w:rFonts w:ascii="Arial" w:hAnsi="Arial" w:cs="Arial"/>
                <w:color w:val="auto"/>
              </w:rPr>
              <w:t>Société A2MO</w:t>
            </w:r>
          </w:p>
          <w:p w14:paraId="23C52872" w14:textId="77777777" w:rsidR="00512B97" w:rsidRPr="00DB6842" w:rsidRDefault="00512B97" w:rsidP="00740659">
            <w:pPr>
              <w:pStyle w:val="Reponse"/>
              <w:jc w:val="center"/>
              <w:rPr>
                <w:rFonts w:ascii="Arial" w:hAnsi="Arial" w:cs="Arial"/>
                <w:color w:val="auto"/>
              </w:rPr>
            </w:pPr>
            <w:r w:rsidRPr="00DB6842">
              <w:rPr>
                <w:rFonts w:ascii="Arial" w:hAnsi="Arial" w:cs="Arial"/>
                <w:color w:val="auto"/>
              </w:rPr>
              <w:t>Tour Alma</w:t>
            </w:r>
          </w:p>
          <w:p w14:paraId="5DAD6831" w14:textId="77777777" w:rsidR="00512B97" w:rsidRPr="00DB6842" w:rsidRDefault="00512B97" w:rsidP="00740659">
            <w:pPr>
              <w:pStyle w:val="Paragraphe"/>
              <w:spacing w:before="0"/>
              <w:jc w:val="center"/>
              <w:rPr>
                <w:rFonts w:ascii="Arial" w:hAnsi="Arial" w:cs="Arial"/>
              </w:rPr>
            </w:pPr>
            <w:r w:rsidRPr="00DB6842">
              <w:rPr>
                <w:rFonts w:ascii="Arial" w:hAnsi="Arial" w:cs="Arial"/>
              </w:rPr>
              <w:t>5, rue du Bosphore – Bât B – 35200 RENNES</w:t>
            </w:r>
          </w:p>
          <w:p w14:paraId="60830447" w14:textId="77777777" w:rsidR="00512B97" w:rsidRPr="00DB6842" w:rsidRDefault="00512B97" w:rsidP="00740659">
            <w:pPr>
              <w:pStyle w:val="Paragraphe"/>
              <w:spacing w:before="0"/>
              <w:jc w:val="center"/>
              <w:rPr>
                <w:rFonts w:ascii="Arial" w:hAnsi="Arial" w:cs="Arial"/>
              </w:rPr>
            </w:pPr>
            <w:r w:rsidRPr="00DB6842">
              <w:rPr>
                <w:rFonts w:ascii="Arial" w:hAnsi="Arial" w:cs="Arial"/>
              </w:rPr>
              <w:t>Tél : 02.99.86.30.16 - Fax : 02.99.86.30.17</w:t>
            </w:r>
          </w:p>
          <w:p w14:paraId="1D4807E3" w14:textId="77777777" w:rsidR="00512B97" w:rsidRPr="001B20E7" w:rsidRDefault="00512B97" w:rsidP="00740659">
            <w:pPr>
              <w:pStyle w:val="Reponse"/>
              <w:jc w:val="center"/>
              <w:rPr>
                <w:rFonts w:asciiTheme="minorHAnsi" w:hAnsiTheme="minorHAnsi" w:cs="Arial"/>
                <w:color w:val="auto"/>
              </w:rPr>
            </w:pPr>
            <w:r w:rsidRPr="00DB6842">
              <w:rPr>
                <w:rFonts w:ascii="Arial" w:hAnsi="Arial" w:cs="Arial"/>
                <w:color w:val="auto"/>
              </w:rPr>
              <w:t>Représentée par Mme DANIEL</w:t>
            </w:r>
          </w:p>
        </w:tc>
      </w:tr>
    </w:tbl>
    <w:p w14:paraId="5244B898" w14:textId="77777777" w:rsidR="00512B97" w:rsidRPr="001B20E7" w:rsidRDefault="00512B97" w:rsidP="00512B97">
      <w:pPr>
        <w:spacing w:line="360" w:lineRule="auto"/>
        <w:ind w:left="2880"/>
        <w:jc w:val="center"/>
        <w:rPr>
          <w:szCs w:val="20"/>
        </w:rPr>
      </w:pP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8908"/>
      </w:tblGrid>
      <w:tr w:rsidR="00512B97" w:rsidRPr="003817AC" w14:paraId="60285E49" w14:textId="77777777" w:rsidTr="00740659">
        <w:tc>
          <w:tcPr>
            <w:tcW w:w="8908" w:type="dxa"/>
            <w:shd w:val="pct20" w:color="auto" w:fill="auto"/>
          </w:tcPr>
          <w:p w14:paraId="316A9023" w14:textId="77777777" w:rsidR="00512B97" w:rsidRPr="00730B50" w:rsidRDefault="00512B97" w:rsidP="00740659">
            <w:pPr>
              <w:jc w:val="center"/>
              <w:rPr>
                <w:b/>
                <w:i/>
                <w:sz w:val="28"/>
              </w:rPr>
            </w:pPr>
            <w:r w:rsidRPr="00C005E1">
              <w:rPr>
                <w:szCs w:val="20"/>
              </w:rPr>
              <w:t>Mandataire</w:t>
            </w:r>
            <w:r>
              <w:rPr>
                <w:szCs w:val="20"/>
              </w:rPr>
              <w:t xml:space="preserve"> </w:t>
            </w:r>
            <w:r w:rsidRPr="00C005E1">
              <w:rPr>
                <w:szCs w:val="20"/>
              </w:rPr>
              <w:t xml:space="preserve">Maîtrise d’œuvre </w:t>
            </w:r>
          </w:p>
        </w:tc>
      </w:tr>
      <w:tr w:rsidR="00512B97" w:rsidRPr="003817AC" w14:paraId="59D94A98" w14:textId="77777777" w:rsidTr="00740659">
        <w:tc>
          <w:tcPr>
            <w:tcW w:w="8908" w:type="dxa"/>
          </w:tcPr>
          <w:p w14:paraId="07B612FB" w14:textId="77777777" w:rsidR="00512B97" w:rsidRDefault="00512B97" w:rsidP="00740659">
            <w:pPr>
              <w:pStyle w:val="Corpsdetexte2"/>
              <w:spacing w:line="240" w:lineRule="atLeast"/>
              <w:ind w:right="212"/>
              <w:jc w:val="center"/>
            </w:pPr>
            <w:r w:rsidRPr="00345340">
              <w:t xml:space="preserve">Lot 1 : En cours de désignation </w:t>
            </w:r>
          </w:p>
          <w:p w14:paraId="6F02CF58" w14:textId="77777777" w:rsidR="00512B97" w:rsidRPr="00FB7DE8" w:rsidRDefault="00512B97" w:rsidP="00740659">
            <w:pPr>
              <w:pStyle w:val="Corpsdetexte2"/>
              <w:spacing w:line="240" w:lineRule="atLeast"/>
              <w:ind w:right="212"/>
              <w:jc w:val="center"/>
              <w:rPr>
                <w:b/>
                <w:sz w:val="22"/>
                <w:szCs w:val="22"/>
              </w:rPr>
            </w:pPr>
            <w:r>
              <w:t>Lot 2 : ENO Architectes</w:t>
            </w:r>
          </w:p>
        </w:tc>
      </w:tr>
    </w:tbl>
    <w:p w14:paraId="000F8B27" w14:textId="77777777" w:rsidR="00512B97" w:rsidRDefault="00512B97" w:rsidP="00512B97">
      <w:pPr>
        <w:rPr>
          <w:lang w:eastAsia="fr-FR"/>
        </w:rPr>
      </w:pPr>
    </w:p>
    <w:p w14:paraId="6F5A1A27" w14:textId="77777777" w:rsidR="00512B97" w:rsidRDefault="00512B97" w:rsidP="00512B97"/>
    <w:p w14:paraId="4E01569E" w14:textId="77777777" w:rsidR="00D33BDC" w:rsidRDefault="00D33BDC" w:rsidP="00D33BDC"/>
    <w:p w14:paraId="2464CA56" w14:textId="77777777" w:rsidR="00D33BDC" w:rsidRDefault="00D33BDC" w:rsidP="00D33BDC"/>
    <w:p w14:paraId="051AF1F3" w14:textId="77777777" w:rsidR="00137331" w:rsidRPr="00D33BDC" w:rsidRDefault="00137331" w:rsidP="00D33BDC">
      <w:r w:rsidRPr="00D33BDC">
        <w:br w:type="page"/>
      </w:r>
    </w:p>
    <w:p w14:paraId="7636A511" w14:textId="427106B4" w:rsidR="00005058" w:rsidRPr="00024ACE" w:rsidRDefault="004D4F51" w:rsidP="00024ACE">
      <w:pPr>
        <w:spacing w:line="480" w:lineRule="auto"/>
        <w:jc w:val="center"/>
        <w:rPr>
          <w:b/>
          <w:bCs/>
          <w:color w:val="F3C345" w:themeColor="accent1"/>
          <w:sz w:val="40"/>
          <w:szCs w:val="36"/>
          <w:lang w:val="en-US"/>
        </w:rPr>
      </w:pPr>
      <w:r w:rsidRPr="004D4F51">
        <w:rPr>
          <w:b/>
          <w:bCs/>
          <w:color w:val="F3C345" w:themeColor="accent1"/>
          <w:sz w:val="40"/>
          <w:szCs w:val="36"/>
          <w:lang w:val="en-US"/>
        </w:rPr>
        <w:lastRenderedPageBreak/>
        <w:t>SOMMAIRE</w:t>
      </w:r>
    </w:p>
    <w:p w14:paraId="79A0276D" w14:textId="2F6BFB59" w:rsidR="005A415F" w:rsidRDefault="00090A3F">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r>
        <w:rPr>
          <w:lang w:val="en-US"/>
        </w:rPr>
        <w:fldChar w:fldCharType="begin"/>
      </w:r>
      <w:r>
        <w:rPr>
          <w:lang w:val="en-US"/>
        </w:rPr>
        <w:instrText xml:space="preserve"> TOC \o "1-4" \h \z \u </w:instrText>
      </w:r>
      <w:r>
        <w:rPr>
          <w:lang w:val="en-US"/>
        </w:rPr>
        <w:fldChar w:fldCharType="separate"/>
      </w:r>
      <w:hyperlink w:anchor="_Toc222132217" w:history="1">
        <w:r w:rsidR="005A415F" w:rsidRPr="0027725B">
          <w:rPr>
            <w:rStyle w:val="Lienhypertexte"/>
            <w:noProof/>
          </w:rPr>
          <w:t>1.</w:t>
        </w:r>
        <w:r w:rsidR="005A415F">
          <w:rPr>
            <w:rFonts w:asciiTheme="minorHAnsi" w:eastAsiaTheme="minorEastAsia" w:hAnsiTheme="minorHAnsi" w:cstheme="minorBidi"/>
            <w:b w:val="0"/>
            <w:smallCaps w:val="0"/>
            <w:noProof/>
            <w:color w:val="auto"/>
            <w:kern w:val="2"/>
            <w:sz w:val="24"/>
            <w:szCs w:val="24"/>
            <w:lang w:eastAsia="fr-FR"/>
            <w14:ligatures w14:val="standardContextual"/>
          </w:rPr>
          <w:tab/>
        </w:r>
        <w:r w:rsidR="005A415F" w:rsidRPr="0027725B">
          <w:rPr>
            <w:rStyle w:val="Lienhypertexte"/>
            <w:noProof/>
          </w:rPr>
          <w:t>Contractant(s)</w:t>
        </w:r>
        <w:r w:rsidR="005A415F">
          <w:rPr>
            <w:noProof/>
            <w:webHidden/>
          </w:rPr>
          <w:tab/>
        </w:r>
        <w:r w:rsidR="005A415F">
          <w:rPr>
            <w:noProof/>
            <w:webHidden/>
          </w:rPr>
          <w:fldChar w:fldCharType="begin"/>
        </w:r>
        <w:r w:rsidR="005A415F">
          <w:rPr>
            <w:noProof/>
            <w:webHidden/>
          </w:rPr>
          <w:instrText xml:space="preserve"> PAGEREF _Toc222132217 \h </w:instrText>
        </w:r>
        <w:r w:rsidR="005A415F">
          <w:rPr>
            <w:noProof/>
            <w:webHidden/>
          </w:rPr>
        </w:r>
        <w:r w:rsidR="005A415F">
          <w:rPr>
            <w:noProof/>
            <w:webHidden/>
          </w:rPr>
          <w:fldChar w:fldCharType="separate"/>
        </w:r>
        <w:r w:rsidR="005A415F">
          <w:rPr>
            <w:noProof/>
            <w:webHidden/>
          </w:rPr>
          <w:t>4</w:t>
        </w:r>
        <w:r w:rsidR="005A415F">
          <w:rPr>
            <w:noProof/>
            <w:webHidden/>
          </w:rPr>
          <w:fldChar w:fldCharType="end"/>
        </w:r>
      </w:hyperlink>
    </w:p>
    <w:p w14:paraId="10157F14" w14:textId="0CF98D40" w:rsidR="005A415F" w:rsidRDefault="00A1086F">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22132218" w:history="1">
        <w:r w:rsidR="005A415F" w:rsidRPr="0027725B">
          <w:rPr>
            <w:rStyle w:val="Lienhypertexte"/>
            <w:noProof/>
          </w:rPr>
          <w:t>2.</w:t>
        </w:r>
        <w:r w:rsidR="005A415F">
          <w:rPr>
            <w:rFonts w:asciiTheme="minorHAnsi" w:eastAsiaTheme="minorEastAsia" w:hAnsiTheme="minorHAnsi" w:cstheme="minorBidi"/>
            <w:b w:val="0"/>
            <w:smallCaps w:val="0"/>
            <w:noProof/>
            <w:color w:val="auto"/>
            <w:kern w:val="2"/>
            <w:sz w:val="24"/>
            <w:szCs w:val="24"/>
            <w:lang w:eastAsia="fr-FR"/>
            <w14:ligatures w14:val="standardContextual"/>
          </w:rPr>
          <w:tab/>
        </w:r>
        <w:r w:rsidR="005A415F" w:rsidRPr="0027725B">
          <w:rPr>
            <w:rStyle w:val="Lienhypertexte"/>
            <w:noProof/>
          </w:rPr>
          <w:t>Engagement du titulaire</w:t>
        </w:r>
        <w:r w:rsidR="005A415F">
          <w:rPr>
            <w:noProof/>
            <w:webHidden/>
          </w:rPr>
          <w:tab/>
        </w:r>
        <w:r w:rsidR="005A415F">
          <w:rPr>
            <w:noProof/>
            <w:webHidden/>
          </w:rPr>
          <w:fldChar w:fldCharType="begin"/>
        </w:r>
        <w:r w:rsidR="005A415F">
          <w:rPr>
            <w:noProof/>
            <w:webHidden/>
          </w:rPr>
          <w:instrText xml:space="preserve"> PAGEREF _Toc222132218 \h </w:instrText>
        </w:r>
        <w:r w:rsidR="005A415F">
          <w:rPr>
            <w:noProof/>
            <w:webHidden/>
          </w:rPr>
        </w:r>
        <w:r w:rsidR="005A415F">
          <w:rPr>
            <w:noProof/>
            <w:webHidden/>
          </w:rPr>
          <w:fldChar w:fldCharType="separate"/>
        </w:r>
        <w:r w:rsidR="005A415F">
          <w:rPr>
            <w:noProof/>
            <w:webHidden/>
          </w:rPr>
          <w:t>7</w:t>
        </w:r>
        <w:r w:rsidR="005A415F">
          <w:rPr>
            <w:noProof/>
            <w:webHidden/>
          </w:rPr>
          <w:fldChar w:fldCharType="end"/>
        </w:r>
      </w:hyperlink>
    </w:p>
    <w:p w14:paraId="23B8ED1F" w14:textId="619C845C" w:rsidR="005A415F" w:rsidRDefault="00A1086F">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22132219" w:history="1">
        <w:r w:rsidR="005A415F" w:rsidRPr="0027725B">
          <w:rPr>
            <w:rStyle w:val="Lienhypertexte"/>
            <w:noProof/>
          </w:rPr>
          <w:t>3.</w:t>
        </w:r>
        <w:r w:rsidR="005A415F">
          <w:rPr>
            <w:rFonts w:asciiTheme="minorHAnsi" w:eastAsiaTheme="minorEastAsia" w:hAnsiTheme="minorHAnsi" w:cstheme="minorBidi"/>
            <w:b w:val="0"/>
            <w:smallCaps w:val="0"/>
            <w:noProof/>
            <w:color w:val="auto"/>
            <w:kern w:val="2"/>
            <w:sz w:val="24"/>
            <w:szCs w:val="24"/>
            <w:lang w:eastAsia="fr-FR"/>
            <w14:ligatures w14:val="standardContextual"/>
          </w:rPr>
          <w:tab/>
        </w:r>
        <w:r w:rsidR="005A415F" w:rsidRPr="0027725B">
          <w:rPr>
            <w:rStyle w:val="Lienhypertexte"/>
            <w:noProof/>
          </w:rPr>
          <w:t>Prix</w:t>
        </w:r>
        <w:r w:rsidR="005A415F">
          <w:rPr>
            <w:noProof/>
            <w:webHidden/>
          </w:rPr>
          <w:tab/>
        </w:r>
        <w:r w:rsidR="005A415F">
          <w:rPr>
            <w:noProof/>
            <w:webHidden/>
          </w:rPr>
          <w:fldChar w:fldCharType="begin"/>
        </w:r>
        <w:r w:rsidR="005A415F">
          <w:rPr>
            <w:noProof/>
            <w:webHidden/>
          </w:rPr>
          <w:instrText xml:space="preserve"> PAGEREF _Toc222132219 \h </w:instrText>
        </w:r>
        <w:r w:rsidR="005A415F">
          <w:rPr>
            <w:noProof/>
            <w:webHidden/>
          </w:rPr>
        </w:r>
        <w:r w:rsidR="005A415F">
          <w:rPr>
            <w:noProof/>
            <w:webHidden/>
          </w:rPr>
          <w:fldChar w:fldCharType="separate"/>
        </w:r>
        <w:r w:rsidR="005A415F">
          <w:rPr>
            <w:noProof/>
            <w:webHidden/>
          </w:rPr>
          <w:t>8</w:t>
        </w:r>
        <w:r w:rsidR="005A415F">
          <w:rPr>
            <w:noProof/>
            <w:webHidden/>
          </w:rPr>
          <w:fldChar w:fldCharType="end"/>
        </w:r>
      </w:hyperlink>
    </w:p>
    <w:p w14:paraId="086D8359" w14:textId="19B48452" w:rsidR="005A415F" w:rsidRDefault="00A1086F">
      <w:pPr>
        <w:pStyle w:val="TM2"/>
        <w:tabs>
          <w:tab w:val="left" w:pos="960"/>
          <w:tab w:val="right" w:leader="dot" w:pos="9628"/>
        </w:tabs>
        <w:rPr>
          <w:rFonts w:asciiTheme="minorHAnsi" w:eastAsiaTheme="minorEastAsia" w:hAnsiTheme="minorHAnsi" w:cstheme="minorBidi"/>
          <w:noProof/>
          <w:color w:val="auto"/>
          <w:kern w:val="2"/>
          <w:sz w:val="24"/>
          <w:szCs w:val="24"/>
          <w:lang w:eastAsia="fr-FR"/>
          <w14:ligatures w14:val="standardContextual"/>
        </w:rPr>
      </w:pPr>
      <w:hyperlink w:anchor="_Toc222132220" w:history="1">
        <w:r w:rsidR="005A415F" w:rsidRPr="0027725B">
          <w:rPr>
            <w:rStyle w:val="Lienhypertexte"/>
            <w:noProof/>
          </w:rPr>
          <w:t>3.1.</w:t>
        </w:r>
        <w:r w:rsidR="005A415F">
          <w:rPr>
            <w:rFonts w:asciiTheme="minorHAnsi" w:eastAsiaTheme="minorEastAsia" w:hAnsiTheme="minorHAnsi" w:cstheme="minorBidi"/>
            <w:noProof/>
            <w:color w:val="auto"/>
            <w:kern w:val="2"/>
            <w:sz w:val="24"/>
            <w:szCs w:val="24"/>
            <w:lang w:eastAsia="fr-FR"/>
            <w14:ligatures w14:val="standardContextual"/>
          </w:rPr>
          <w:tab/>
        </w:r>
        <w:r w:rsidR="005A415F" w:rsidRPr="0027725B">
          <w:rPr>
            <w:rStyle w:val="Lienhypertexte"/>
            <w:noProof/>
          </w:rPr>
          <w:t>Montant du marché</w:t>
        </w:r>
        <w:r w:rsidR="005A415F">
          <w:rPr>
            <w:noProof/>
            <w:webHidden/>
          </w:rPr>
          <w:tab/>
        </w:r>
        <w:r w:rsidR="005A415F">
          <w:rPr>
            <w:noProof/>
            <w:webHidden/>
          </w:rPr>
          <w:fldChar w:fldCharType="begin"/>
        </w:r>
        <w:r w:rsidR="005A415F">
          <w:rPr>
            <w:noProof/>
            <w:webHidden/>
          </w:rPr>
          <w:instrText xml:space="preserve"> PAGEREF _Toc222132220 \h </w:instrText>
        </w:r>
        <w:r w:rsidR="005A415F">
          <w:rPr>
            <w:noProof/>
            <w:webHidden/>
          </w:rPr>
        </w:r>
        <w:r w:rsidR="005A415F">
          <w:rPr>
            <w:noProof/>
            <w:webHidden/>
          </w:rPr>
          <w:fldChar w:fldCharType="separate"/>
        </w:r>
        <w:r w:rsidR="005A415F">
          <w:rPr>
            <w:noProof/>
            <w:webHidden/>
          </w:rPr>
          <w:t>8</w:t>
        </w:r>
        <w:r w:rsidR="005A415F">
          <w:rPr>
            <w:noProof/>
            <w:webHidden/>
          </w:rPr>
          <w:fldChar w:fldCharType="end"/>
        </w:r>
      </w:hyperlink>
    </w:p>
    <w:p w14:paraId="6C54B2F0" w14:textId="18365765" w:rsidR="005A415F" w:rsidRDefault="00A1086F">
      <w:pPr>
        <w:pStyle w:val="TM2"/>
        <w:tabs>
          <w:tab w:val="left" w:pos="960"/>
          <w:tab w:val="right" w:leader="dot" w:pos="9628"/>
        </w:tabs>
        <w:rPr>
          <w:rFonts w:asciiTheme="minorHAnsi" w:eastAsiaTheme="minorEastAsia" w:hAnsiTheme="minorHAnsi" w:cstheme="minorBidi"/>
          <w:noProof/>
          <w:color w:val="auto"/>
          <w:kern w:val="2"/>
          <w:sz w:val="24"/>
          <w:szCs w:val="24"/>
          <w:lang w:eastAsia="fr-FR"/>
          <w14:ligatures w14:val="standardContextual"/>
        </w:rPr>
      </w:pPr>
      <w:hyperlink w:anchor="_Toc222132221" w:history="1">
        <w:r w:rsidR="005A415F" w:rsidRPr="0027725B">
          <w:rPr>
            <w:rStyle w:val="Lienhypertexte"/>
            <w:noProof/>
          </w:rPr>
          <w:t>3.2.</w:t>
        </w:r>
        <w:r w:rsidR="005A415F">
          <w:rPr>
            <w:rFonts w:asciiTheme="minorHAnsi" w:eastAsiaTheme="minorEastAsia" w:hAnsiTheme="minorHAnsi" w:cstheme="minorBidi"/>
            <w:noProof/>
            <w:color w:val="auto"/>
            <w:kern w:val="2"/>
            <w:sz w:val="24"/>
            <w:szCs w:val="24"/>
            <w:lang w:eastAsia="fr-FR"/>
            <w14:ligatures w14:val="standardContextual"/>
          </w:rPr>
          <w:tab/>
        </w:r>
        <w:r w:rsidR="005A415F" w:rsidRPr="0027725B">
          <w:rPr>
            <w:rStyle w:val="Lienhypertexte"/>
            <w:noProof/>
          </w:rPr>
          <w:t>Avance</w:t>
        </w:r>
        <w:r w:rsidR="005A415F">
          <w:rPr>
            <w:noProof/>
            <w:webHidden/>
          </w:rPr>
          <w:tab/>
        </w:r>
        <w:r w:rsidR="005A415F">
          <w:rPr>
            <w:noProof/>
            <w:webHidden/>
          </w:rPr>
          <w:fldChar w:fldCharType="begin"/>
        </w:r>
        <w:r w:rsidR="005A415F">
          <w:rPr>
            <w:noProof/>
            <w:webHidden/>
          </w:rPr>
          <w:instrText xml:space="preserve"> PAGEREF _Toc222132221 \h </w:instrText>
        </w:r>
        <w:r w:rsidR="005A415F">
          <w:rPr>
            <w:noProof/>
            <w:webHidden/>
          </w:rPr>
        </w:r>
        <w:r w:rsidR="005A415F">
          <w:rPr>
            <w:noProof/>
            <w:webHidden/>
          </w:rPr>
          <w:fldChar w:fldCharType="separate"/>
        </w:r>
        <w:r w:rsidR="005A415F">
          <w:rPr>
            <w:noProof/>
            <w:webHidden/>
          </w:rPr>
          <w:t>8</w:t>
        </w:r>
        <w:r w:rsidR="005A415F">
          <w:rPr>
            <w:noProof/>
            <w:webHidden/>
          </w:rPr>
          <w:fldChar w:fldCharType="end"/>
        </w:r>
      </w:hyperlink>
    </w:p>
    <w:p w14:paraId="08619794" w14:textId="2393A55C" w:rsidR="005A415F" w:rsidRDefault="00A1086F">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22132222" w:history="1">
        <w:r w:rsidR="005A415F" w:rsidRPr="0027725B">
          <w:rPr>
            <w:rStyle w:val="Lienhypertexte"/>
            <w:noProof/>
          </w:rPr>
          <w:t>4.</w:t>
        </w:r>
        <w:r w:rsidR="005A415F">
          <w:rPr>
            <w:rFonts w:asciiTheme="minorHAnsi" w:eastAsiaTheme="minorEastAsia" w:hAnsiTheme="minorHAnsi" w:cstheme="minorBidi"/>
            <w:b w:val="0"/>
            <w:smallCaps w:val="0"/>
            <w:noProof/>
            <w:color w:val="auto"/>
            <w:kern w:val="2"/>
            <w:sz w:val="24"/>
            <w:szCs w:val="24"/>
            <w:lang w:eastAsia="fr-FR"/>
            <w14:ligatures w14:val="standardContextual"/>
          </w:rPr>
          <w:tab/>
        </w:r>
        <w:r w:rsidR="005A415F" w:rsidRPr="0027725B">
          <w:rPr>
            <w:rStyle w:val="Lienhypertexte"/>
            <w:noProof/>
          </w:rPr>
          <w:t>Durée et délai d’exécution du marché</w:t>
        </w:r>
        <w:r w:rsidR="005A415F">
          <w:rPr>
            <w:noProof/>
            <w:webHidden/>
          </w:rPr>
          <w:tab/>
        </w:r>
        <w:r w:rsidR="005A415F">
          <w:rPr>
            <w:noProof/>
            <w:webHidden/>
          </w:rPr>
          <w:fldChar w:fldCharType="begin"/>
        </w:r>
        <w:r w:rsidR="005A415F">
          <w:rPr>
            <w:noProof/>
            <w:webHidden/>
          </w:rPr>
          <w:instrText xml:space="preserve"> PAGEREF _Toc222132222 \h </w:instrText>
        </w:r>
        <w:r w:rsidR="005A415F">
          <w:rPr>
            <w:noProof/>
            <w:webHidden/>
          </w:rPr>
        </w:r>
        <w:r w:rsidR="005A415F">
          <w:rPr>
            <w:noProof/>
            <w:webHidden/>
          </w:rPr>
          <w:fldChar w:fldCharType="separate"/>
        </w:r>
        <w:r w:rsidR="005A415F">
          <w:rPr>
            <w:noProof/>
            <w:webHidden/>
          </w:rPr>
          <w:t>9</w:t>
        </w:r>
        <w:r w:rsidR="005A415F">
          <w:rPr>
            <w:noProof/>
            <w:webHidden/>
          </w:rPr>
          <w:fldChar w:fldCharType="end"/>
        </w:r>
      </w:hyperlink>
    </w:p>
    <w:p w14:paraId="2300BBF2" w14:textId="6ED6CC7F" w:rsidR="005A415F" w:rsidRDefault="00A1086F">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22132223" w:history="1">
        <w:r w:rsidR="005A415F" w:rsidRPr="0027725B">
          <w:rPr>
            <w:rStyle w:val="Lienhypertexte"/>
            <w:noProof/>
          </w:rPr>
          <w:t>5.</w:t>
        </w:r>
        <w:r w:rsidR="005A415F">
          <w:rPr>
            <w:rFonts w:asciiTheme="minorHAnsi" w:eastAsiaTheme="minorEastAsia" w:hAnsiTheme="minorHAnsi" w:cstheme="minorBidi"/>
            <w:b w:val="0"/>
            <w:smallCaps w:val="0"/>
            <w:noProof/>
            <w:color w:val="auto"/>
            <w:kern w:val="2"/>
            <w:sz w:val="24"/>
            <w:szCs w:val="24"/>
            <w:lang w:eastAsia="fr-FR"/>
            <w14:ligatures w14:val="standardContextual"/>
          </w:rPr>
          <w:tab/>
        </w:r>
        <w:r w:rsidR="005A415F" w:rsidRPr="0027725B">
          <w:rPr>
            <w:rStyle w:val="Lienhypertexte"/>
            <w:noProof/>
          </w:rPr>
          <w:t>Paiements</w:t>
        </w:r>
        <w:r w:rsidR="005A415F">
          <w:rPr>
            <w:noProof/>
            <w:webHidden/>
          </w:rPr>
          <w:tab/>
        </w:r>
        <w:r w:rsidR="005A415F">
          <w:rPr>
            <w:noProof/>
            <w:webHidden/>
          </w:rPr>
          <w:fldChar w:fldCharType="begin"/>
        </w:r>
        <w:r w:rsidR="005A415F">
          <w:rPr>
            <w:noProof/>
            <w:webHidden/>
          </w:rPr>
          <w:instrText xml:space="preserve"> PAGEREF _Toc222132223 \h </w:instrText>
        </w:r>
        <w:r w:rsidR="005A415F">
          <w:rPr>
            <w:noProof/>
            <w:webHidden/>
          </w:rPr>
        </w:r>
        <w:r w:rsidR="005A415F">
          <w:rPr>
            <w:noProof/>
            <w:webHidden/>
          </w:rPr>
          <w:fldChar w:fldCharType="separate"/>
        </w:r>
        <w:r w:rsidR="005A415F">
          <w:rPr>
            <w:noProof/>
            <w:webHidden/>
          </w:rPr>
          <w:t>9</w:t>
        </w:r>
        <w:r w:rsidR="005A415F">
          <w:rPr>
            <w:noProof/>
            <w:webHidden/>
          </w:rPr>
          <w:fldChar w:fldCharType="end"/>
        </w:r>
      </w:hyperlink>
    </w:p>
    <w:p w14:paraId="6E36E8B6" w14:textId="05DE72FA" w:rsidR="005A415F" w:rsidRDefault="00A1086F">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22132224" w:history="1">
        <w:r w:rsidR="005A415F" w:rsidRPr="0027725B">
          <w:rPr>
            <w:rStyle w:val="Lienhypertexte"/>
            <w:noProof/>
          </w:rPr>
          <w:t>6.</w:t>
        </w:r>
        <w:r w:rsidR="005A415F">
          <w:rPr>
            <w:rFonts w:asciiTheme="minorHAnsi" w:eastAsiaTheme="minorEastAsia" w:hAnsiTheme="minorHAnsi" w:cstheme="minorBidi"/>
            <w:b w:val="0"/>
            <w:smallCaps w:val="0"/>
            <w:noProof/>
            <w:color w:val="auto"/>
            <w:kern w:val="2"/>
            <w:sz w:val="24"/>
            <w:szCs w:val="24"/>
            <w:lang w:eastAsia="fr-FR"/>
            <w14:ligatures w14:val="standardContextual"/>
          </w:rPr>
          <w:tab/>
        </w:r>
        <w:r w:rsidR="005A415F" w:rsidRPr="0027725B">
          <w:rPr>
            <w:rStyle w:val="Lienhypertexte"/>
            <w:noProof/>
          </w:rPr>
          <w:t>Signature du marché</w:t>
        </w:r>
        <w:r w:rsidR="005A415F">
          <w:rPr>
            <w:noProof/>
            <w:webHidden/>
          </w:rPr>
          <w:tab/>
        </w:r>
        <w:r w:rsidR="005A415F">
          <w:rPr>
            <w:noProof/>
            <w:webHidden/>
          </w:rPr>
          <w:fldChar w:fldCharType="begin"/>
        </w:r>
        <w:r w:rsidR="005A415F">
          <w:rPr>
            <w:noProof/>
            <w:webHidden/>
          </w:rPr>
          <w:instrText xml:space="preserve"> PAGEREF _Toc222132224 \h </w:instrText>
        </w:r>
        <w:r w:rsidR="005A415F">
          <w:rPr>
            <w:noProof/>
            <w:webHidden/>
          </w:rPr>
        </w:r>
        <w:r w:rsidR="005A415F">
          <w:rPr>
            <w:noProof/>
            <w:webHidden/>
          </w:rPr>
          <w:fldChar w:fldCharType="separate"/>
        </w:r>
        <w:r w:rsidR="005A415F">
          <w:rPr>
            <w:noProof/>
            <w:webHidden/>
          </w:rPr>
          <w:t>11</w:t>
        </w:r>
        <w:r w:rsidR="005A415F">
          <w:rPr>
            <w:noProof/>
            <w:webHidden/>
          </w:rPr>
          <w:fldChar w:fldCharType="end"/>
        </w:r>
      </w:hyperlink>
    </w:p>
    <w:p w14:paraId="4B8A77FE" w14:textId="53648D83" w:rsidR="005A415F" w:rsidRDefault="00A1086F">
      <w:pPr>
        <w:pStyle w:val="TM2"/>
        <w:tabs>
          <w:tab w:val="right" w:leader="dot" w:pos="9628"/>
        </w:tabs>
        <w:rPr>
          <w:rFonts w:asciiTheme="minorHAnsi" w:eastAsiaTheme="minorEastAsia" w:hAnsiTheme="minorHAnsi" w:cstheme="minorBidi"/>
          <w:noProof/>
          <w:color w:val="auto"/>
          <w:kern w:val="2"/>
          <w:sz w:val="24"/>
          <w:szCs w:val="24"/>
          <w:lang w:eastAsia="fr-FR"/>
          <w14:ligatures w14:val="standardContextual"/>
        </w:rPr>
      </w:pPr>
      <w:hyperlink w:anchor="_Toc222132225" w:history="1">
        <w:r w:rsidR="005A415F" w:rsidRPr="0027725B">
          <w:rPr>
            <w:rStyle w:val="Lienhypertexte"/>
            <w:noProof/>
          </w:rPr>
          <w:t>Par le titulaire</w:t>
        </w:r>
        <w:r w:rsidR="005A415F">
          <w:rPr>
            <w:noProof/>
            <w:webHidden/>
          </w:rPr>
          <w:tab/>
        </w:r>
        <w:r w:rsidR="005A415F">
          <w:rPr>
            <w:noProof/>
            <w:webHidden/>
          </w:rPr>
          <w:fldChar w:fldCharType="begin"/>
        </w:r>
        <w:r w:rsidR="005A415F">
          <w:rPr>
            <w:noProof/>
            <w:webHidden/>
          </w:rPr>
          <w:instrText xml:space="preserve"> PAGEREF _Toc222132225 \h </w:instrText>
        </w:r>
        <w:r w:rsidR="005A415F">
          <w:rPr>
            <w:noProof/>
            <w:webHidden/>
          </w:rPr>
        </w:r>
        <w:r w:rsidR="005A415F">
          <w:rPr>
            <w:noProof/>
            <w:webHidden/>
          </w:rPr>
          <w:fldChar w:fldCharType="separate"/>
        </w:r>
        <w:r w:rsidR="005A415F">
          <w:rPr>
            <w:noProof/>
            <w:webHidden/>
          </w:rPr>
          <w:t>11</w:t>
        </w:r>
        <w:r w:rsidR="005A415F">
          <w:rPr>
            <w:noProof/>
            <w:webHidden/>
          </w:rPr>
          <w:fldChar w:fldCharType="end"/>
        </w:r>
      </w:hyperlink>
    </w:p>
    <w:p w14:paraId="1A2A1814" w14:textId="3271038A" w:rsidR="005A415F" w:rsidRDefault="00A1086F">
      <w:pPr>
        <w:pStyle w:val="TM2"/>
        <w:tabs>
          <w:tab w:val="left" w:pos="960"/>
          <w:tab w:val="right" w:leader="dot" w:pos="9628"/>
        </w:tabs>
        <w:rPr>
          <w:rFonts w:asciiTheme="minorHAnsi" w:eastAsiaTheme="minorEastAsia" w:hAnsiTheme="minorHAnsi" w:cstheme="minorBidi"/>
          <w:noProof/>
          <w:color w:val="auto"/>
          <w:kern w:val="2"/>
          <w:sz w:val="24"/>
          <w:szCs w:val="24"/>
          <w:lang w:eastAsia="fr-FR"/>
          <w14:ligatures w14:val="standardContextual"/>
        </w:rPr>
      </w:pPr>
      <w:hyperlink w:anchor="_Toc222132226" w:history="1">
        <w:r w:rsidR="005A415F" w:rsidRPr="0027725B">
          <w:rPr>
            <w:rStyle w:val="Lienhypertexte"/>
            <w:noProof/>
          </w:rPr>
          <w:t>6.1.</w:t>
        </w:r>
        <w:r w:rsidR="005A415F">
          <w:rPr>
            <w:rFonts w:asciiTheme="minorHAnsi" w:eastAsiaTheme="minorEastAsia" w:hAnsiTheme="minorHAnsi" w:cstheme="minorBidi"/>
            <w:noProof/>
            <w:color w:val="auto"/>
            <w:kern w:val="2"/>
            <w:sz w:val="24"/>
            <w:szCs w:val="24"/>
            <w:lang w:eastAsia="fr-FR"/>
            <w14:ligatures w14:val="standardContextual"/>
          </w:rPr>
          <w:tab/>
        </w:r>
        <w:r w:rsidR="005A415F" w:rsidRPr="0027725B">
          <w:rPr>
            <w:rStyle w:val="Lienhypertexte"/>
            <w:noProof/>
          </w:rPr>
          <w:t>Par le pouvoir adjudicateur</w:t>
        </w:r>
        <w:r w:rsidR="005A415F">
          <w:rPr>
            <w:noProof/>
            <w:webHidden/>
          </w:rPr>
          <w:tab/>
        </w:r>
        <w:r w:rsidR="005A415F">
          <w:rPr>
            <w:noProof/>
            <w:webHidden/>
          </w:rPr>
          <w:fldChar w:fldCharType="begin"/>
        </w:r>
        <w:r w:rsidR="005A415F">
          <w:rPr>
            <w:noProof/>
            <w:webHidden/>
          </w:rPr>
          <w:instrText xml:space="preserve"> PAGEREF _Toc222132226 \h </w:instrText>
        </w:r>
        <w:r w:rsidR="005A415F">
          <w:rPr>
            <w:noProof/>
            <w:webHidden/>
          </w:rPr>
        </w:r>
        <w:r w:rsidR="005A415F">
          <w:rPr>
            <w:noProof/>
            <w:webHidden/>
          </w:rPr>
          <w:fldChar w:fldCharType="separate"/>
        </w:r>
        <w:r w:rsidR="005A415F">
          <w:rPr>
            <w:noProof/>
            <w:webHidden/>
          </w:rPr>
          <w:t>11</w:t>
        </w:r>
        <w:r w:rsidR="005A415F">
          <w:rPr>
            <w:noProof/>
            <w:webHidden/>
          </w:rPr>
          <w:fldChar w:fldCharType="end"/>
        </w:r>
      </w:hyperlink>
    </w:p>
    <w:p w14:paraId="5BEA71B5" w14:textId="3337D7DA" w:rsidR="005A415F" w:rsidRDefault="00A1086F">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22132227" w:history="1">
        <w:r w:rsidR="005A415F" w:rsidRPr="0027725B">
          <w:rPr>
            <w:rStyle w:val="Lienhypertexte"/>
            <w:noProof/>
          </w:rPr>
          <w:t>7.</w:t>
        </w:r>
        <w:r w:rsidR="005A415F">
          <w:rPr>
            <w:rFonts w:asciiTheme="minorHAnsi" w:eastAsiaTheme="minorEastAsia" w:hAnsiTheme="minorHAnsi" w:cstheme="minorBidi"/>
            <w:b w:val="0"/>
            <w:smallCaps w:val="0"/>
            <w:noProof/>
            <w:color w:val="auto"/>
            <w:kern w:val="2"/>
            <w:sz w:val="24"/>
            <w:szCs w:val="24"/>
            <w:lang w:eastAsia="fr-FR"/>
            <w14:ligatures w14:val="standardContextual"/>
          </w:rPr>
          <w:tab/>
        </w:r>
        <w:r w:rsidR="005A415F" w:rsidRPr="0027725B">
          <w:rPr>
            <w:rStyle w:val="Lienhypertexte"/>
            <w:noProof/>
          </w:rPr>
          <w:t>Annexe n°1 à l’acte d’engagement</w:t>
        </w:r>
        <w:r w:rsidR="005A415F">
          <w:rPr>
            <w:noProof/>
            <w:webHidden/>
          </w:rPr>
          <w:tab/>
        </w:r>
        <w:r w:rsidR="005A415F">
          <w:rPr>
            <w:noProof/>
            <w:webHidden/>
          </w:rPr>
          <w:fldChar w:fldCharType="begin"/>
        </w:r>
        <w:r w:rsidR="005A415F">
          <w:rPr>
            <w:noProof/>
            <w:webHidden/>
          </w:rPr>
          <w:instrText xml:space="preserve"> PAGEREF _Toc222132227 \h </w:instrText>
        </w:r>
        <w:r w:rsidR="005A415F">
          <w:rPr>
            <w:noProof/>
            <w:webHidden/>
          </w:rPr>
        </w:r>
        <w:r w:rsidR="005A415F">
          <w:rPr>
            <w:noProof/>
            <w:webHidden/>
          </w:rPr>
          <w:fldChar w:fldCharType="separate"/>
        </w:r>
        <w:r w:rsidR="005A415F">
          <w:rPr>
            <w:noProof/>
            <w:webHidden/>
          </w:rPr>
          <w:t>12</w:t>
        </w:r>
        <w:r w:rsidR="005A415F">
          <w:rPr>
            <w:noProof/>
            <w:webHidden/>
          </w:rPr>
          <w:fldChar w:fldCharType="end"/>
        </w:r>
      </w:hyperlink>
    </w:p>
    <w:p w14:paraId="15718AC9" w14:textId="4C1920AB" w:rsidR="00F94416" w:rsidRDefault="00090A3F" w:rsidP="00FD3759">
      <w:pPr>
        <w:spacing w:line="480" w:lineRule="auto"/>
        <w:rPr>
          <w:lang w:val="en-US"/>
        </w:rPr>
      </w:pPr>
      <w:r>
        <w:rPr>
          <w:lang w:val="en-US"/>
        </w:rPr>
        <w:fldChar w:fldCharType="end"/>
      </w:r>
    </w:p>
    <w:p w14:paraId="212ACF17" w14:textId="77777777" w:rsidR="00B74A72" w:rsidRDefault="00B74A72" w:rsidP="00FD3759">
      <w:pPr>
        <w:spacing w:line="480" w:lineRule="auto"/>
        <w:rPr>
          <w:lang w:val="en-US"/>
        </w:rPr>
      </w:pPr>
    </w:p>
    <w:p w14:paraId="3E23FB3C" w14:textId="77777777" w:rsidR="00C93B7B" w:rsidRDefault="00C93B7B" w:rsidP="00FD3759">
      <w:pPr>
        <w:spacing w:line="480" w:lineRule="auto"/>
        <w:rPr>
          <w:lang w:val="en-US"/>
        </w:rPr>
      </w:pPr>
    </w:p>
    <w:p w14:paraId="653CAD72" w14:textId="77777777" w:rsidR="00B7332E" w:rsidRDefault="00B7332E" w:rsidP="00FD3759">
      <w:pPr>
        <w:spacing w:before="240" w:after="240" w:line="480" w:lineRule="auto"/>
        <w:ind w:left="720" w:hanging="720"/>
        <w:rPr>
          <w:lang w:val="en-US"/>
        </w:rPr>
      </w:pPr>
      <w:r>
        <w:rPr>
          <w:lang w:val="en-US"/>
        </w:rPr>
        <w:br w:type="page"/>
      </w:r>
    </w:p>
    <w:p w14:paraId="121D88AB" w14:textId="77777777" w:rsidR="007F7B8A" w:rsidRDefault="007F7B8A" w:rsidP="007F7B8A">
      <w:pPr>
        <w:pStyle w:val="Titre1"/>
      </w:pPr>
      <w:bookmarkStart w:id="3" w:name="_Toc181718475"/>
      <w:bookmarkStart w:id="4" w:name="_Toc222132217"/>
      <w:r>
        <w:lastRenderedPageBreak/>
        <w:t>Contractant(s)</w:t>
      </w:r>
      <w:bookmarkEnd w:id="3"/>
      <w:bookmarkEnd w:id="4"/>
    </w:p>
    <w:p w14:paraId="1210BB00" w14:textId="77777777" w:rsidR="007F7B8A" w:rsidRPr="00B71BA8" w:rsidRDefault="007F7B8A" w:rsidP="007F7B8A"/>
    <w:p w14:paraId="207E624E" w14:textId="77777777" w:rsidR="00512B97" w:rsidRPr="006D4753" w:rsidRDefault="00512B97" w:rsidP="00512B97">
      <w:pPr>
        <w:rPr>
          <w:b/>
          <w:sz w:val="22"/>
        </w:rPr>
      </w:pPr>
      <w:r w:rsidRPr="006D4753">
        <w:rPr>
          <w:b/>
          <w:sz w:val="22"/>
        </w:rPr>
        <w:t>Le pouvoir adjudicateur contractant,</w:t>
      </w:r>
    </w:p>
    <w:p w14:paraId="2B8E03F5" w14:textId="77777777" w:rsidR="00512B97" w:rsidRPr="006D4753" w:rsidRDefault="00512B97" w:rsidP="00512B97">
      <w:pPr>
        <w:rPr>
          <w:sz w:val="22"/>
        </w:rPr>
      </w:pPr>
    </w:p>
    <w:p w14:paraId="023A9BA2" w14:textId="77777777" w:rsidR="00512B97" w:rsidRPr="00263403" w:rsidRDefault="00512B97" w:rsidP="00512B97">
      <w:pPr>
        <w:rPr>
          <w:b/>
          <w:sz w:val="22"/>
        </w:rPr>
      </w:pPr>
      <w:r w:rsidRPr="00263403">
        <w:rPr>
          <w:sz w:val="22"/>
        </w:rPr>
        <w:t xml:space="preserve">Le </w:t>
      </w:r>
      <w:r w:rsidRPr="00263403">
        <w:rPr>
          <w:b/>
          <w:sz w:val="22"/>
        </w:rPr>
        <w:t xml:space="preserve">CH de Cornouaille, établissement support du GHT, </w:t>
      </w:r>
    </w:p>
    <w:p w14:paraId="1D715039" w14:textId="77777777" w:rsidR="00512B97" w:rsidRPr="00263403" w:rsidRDefault="00512B97" w:rsidP="00512B97">
      <w:pPr>
        <w:rPr>
          <w:sz w:val="22"/>
        </w:rPr>
      </w:pPr>
      <w:proofErr w:type="gramStart"/>
      <w:r w:rsidRPr="00263403">
        <w:rPr>
          <w:sz w:val="22"/>
        </w:rPr>
        <w:t>dont</w:t>
      </w:r>
      <w:proofErr w:type="gramEnd"/>
      <w:r w:rsidRPr="00263403">
        <w:rPr>
          <w:sz w:val="22"/>
        </w:rPr>
        <w:t xml:space="preserve"> le siège est sis : 14 Av. Yves </w:t>
      </w:r>
      <w:proofErr w:type="spellStart"/>
      <w:r w:rsidRPr="00263403">
        <w:rPr>
          <w:sz w:val="22"/>
        </w:rPr>
        <w:t>Thépot</w:t>
      </w:r>
      <w:proofErr w:type="spellEnd"/>
      <w:r w:rsidRPr="00263403">
        <w:rPr>
          <w:sz w:val="22"/>
        </w:rPr>
        <w:t>, 29000 Quimper</w:t>
      </w:r>
    </w:p>
    <w:p w14:paraId="1F1F614B" w14:textId="77777777" w:rsidR="00512B97" w:rsidRPr="00263403" w:rsidRDefault="00512B97" w:rsidP="00512B97">
      <w:pPr>
        <w:rPr>
          <w:sz w:val="22"/>
        </w:rPr>
      </w:pPr>
      <w:r w:rsidRPr="00263403">
        <w:rPr>
          <w:sz w:val="22"/>
        </w:rPr>
        <w:t>Représenté par son Directeur, Mr DUBOIS</w:t>
      </w:r>
    </w:p>
    <w:p w14:paraId="11E448C6" w14:textId="77777777" w:rsidR="00512B97" w:rsidRPr="00263403" w:rsidRDefault="00512B97" w:rsidP="00512B97">
      <w:pPr>
        <w:jc w:val="right"/>
        <w:rPr>
          <w:sz w:val="22"/>
        </w:rPr>
      </w:pPr>
      <w:proofErr w:type="gramStart"/>
      <w:r w:rsidRPr="00263403">
        <w:rPr>
          <w:sz w:val="22"/>
        </w:rPr>
        <w:t>ci</w:t>
      </w:r>
      <w:proofErr w:type="gramEnd"/>
      <w:r w:rsidRPr="00263403">
        <w:rPr>
          <w:sz w:val="22"/>
        </w:rPr>
        <w:t>-après dénommé "</w:t>
      </w:r>
      <w:r w:rsidRPr="00263403">
        <w:rPr>
          <w:b/>
          <w:sz w:val="22"/>
        </w:rPr>
        <w:t>le CH de Cornouaille</w:t>
      </w:r>
      <w:r w:rsidRPr="00263403">
        <w:rPr>
          <w:sz w:val="22"/>
        </w:rPr>
        <w:t>",</w:t>
      </w:r>
    </w:p>
    <w:p w14:paraId="7DC89530" w14:textId="77777777" w:rsidR="00512B97" w:rsidRPr="00263403" w:rsidRDefault="00512B97" w:rsidP="00512B97">
      <w:pPr>
        <w:pStyle w:val="5Articlenormal"/>
        <w:ind w:left="0" w:right="0"/>
        <w:rPr>
          <w:sz w:val="22"/>
          <w:szCs w:val="22"/>
        </w:rPr>
      </w:pPr>
    </w:p>
    <w:p w14:paraId="13105AA9" w14:textId="77777777" w:rsidR="00512B97" w:rsidRPr="00263403" w:rsidRDefault="00512B97" w:rsidP="00512B97">
      <w:pPr>
        <w:rPr>
          <w:sz w:val="22"/>
        </w:rPr>
      </w:pPr>
      <w:r w:rsidRPr="00263403">
        <w:rPr>
          <w:sz w:val="22"/>
        </w:rPr>
        <w:t>Agissant au nom et pour le compte du Centre Hospitalier</w:t>
      </w:r>
      <w:r>
        <w:rPr>
          <w:sz w:val="22"/>
        </w:rPr>
        <w:t xml:space="preserve"> de Cornouaille</w:t>
      </w:r>
      <w:r w:rsidRPr="00263403">
        <w:rPr>
          <w:sz w:val="22"/>
        </w:rPr>
        <w:t>,</w:t>
      </w:r>
    </w:p>
    <w:p w14:paraId="7572C18F" w14:textId="77777777" w:rsidR="00512B97" w:rsidRPr="00263403" w:rsidRDefault="00512B97" w:rsidP="00512B97">
      <w:pPr>
        <w:rPr>
          <w:sz w:val="22"/>
        </w:rPr>
      </w:pPr>
      <w:proofErr w:type="gramStart"/>
      <w:r w:rsidRPr="00263403">
        <w:rPr>
          <w:sz w:val="22"/>
        </w:rPr>
        <w:t>dont</w:t>
      </w:r>
      <w:proofErr w:type="gramEnd"/>
      <w:r w:rsidRPr="00263403">
        <w:rPr>
          <w:sz w:val="22"/>
        </w:rPr>
        <w:t xml:space="preserve"> le siège est 14 Av. Yves </w:t>
      </w:r>
      <w:proofErr w:type="spellStart"/>
      <w:r w:rsidRPr="00263403">
        <w:rPr>
          <w:sz w:val="22"/>
        </w:rPr>
        <w:t>Thépot</w:t>
      </w:r>
      <w:proofErr w:type="spellEnd"/>
      <w:r w:rsidRPr="00263403">
        <w:rPr>
          <w:sz w:val="22"/>
        </w:rPr>
        <w:t>, 29000 Quimper</w:t>
      </w:r>
    </w:p>
    <w:p w14:paraId="4E7885AE" w14:textId="77777777" w:rsidR="00512B97" w:rsidRPr="00263403" w:rsidRDefault="00512B97" w:rsidP="00512B97">
      <w:pPr>
        <w:rPr>
          <w:sz w:val="22"/>
        </w:rPr>
      </w:pPr>
    </w:p>
    <w:p w14:paraId="00AD526F" w14:textId="77777777" w:rsidR="00512B97" w:rsidRPr="00263403" w:rsidRDefault="00512B97" w:rsidP="00512B97">
      <w:pPr>
        <w:rPr>
          <w:sz w:val="22"/>
        </w:rPr>
      </w:pPr>
      <w:r w:rsidRPr="00263403">
        <w:rPr>
          <w:sz w:val="22"/>
        </w:rPr>
        <w:t>Représenté par son Directeur, Mr DUBOIS</w:t>
      </w:r>
    </w:p>
    <w:p w14:paraId="14402739" w14:textId="77777777" w:rsidR="00512B97" w:rsidRPr="00263403" w:rsidRDefault="00512B97" w:rsidP="00512B97">
      <w:pPr>
        <w:pStyle w:val="5Articlenormal"/>
        <w:ind w:left="0" w:right="0"/>
        <w:rPr>
          <w:sz w:val="22"/>
          <w:szCs w:val="22"/>
        </w:rPr>
      </w:pPr>
    </w:p>
    <w:p w14:paraId="7C2D6057" w14:textId="77777777" w:rsidR="00512B97" w:rsidRPr="006D4753" w:rsidRDefault="00512B97" w:rsidP="00512B97">
      <w:pPr>
        <w:jc w:val="right"/>
        <w:rPr>
          <w:sz w:val="22"/>
        </w:rPr>
      </w:pPr>
      <w:r>
        <w:rPr>
          <w:sz w:val="22"/>
        </w:rPr>
        <w:t xml:space="preserve">  </w:t>
      </w:r>
      <w:proofErr w:type="gramStart"/>
      <w:r w:rsidRPr="00263403">
        <w:rPr>
          <w:sz w:val="22"/>
        </w:rPr>
        <w:t>ci</w:t>
      </w:r>
      <w:proofErr w:type="gramEnd"/>
      <w:r w:rsidRPr="00263403">
        <w:rPr>
          <w:sz w:val="22"/>
        </w:rPr>
        <w:t>-après dénommé "</w:t>
      </w:r>
      <w:r w:rsidRPr="00263403">
        <w:rPr>
          <w:b/>
          <w:sz w:val="22"/>
        </w:rPr>
        <w:t>le</w:t>
      </w:r>
      <w:r>
        <w:rPr>
          <w:b/>
          <w:sz w:val="22"/>
        </w:rPr>
        <w:t xml:space="preserve"> </w:t>
      </w:r>
      <w:r w:rsidRPr="00263403">
        <w:rPr>
          <w:b/>
          <w:sz w:val="22"/>
        </w:rPr>
        <w:t>CH de Cornouaille</w:t>
      </w:r>
      <w:r w:rsidRPr="00263403">
        <w:rPr>
          <w:sz w:val="22"/>
        </w:rPr>
        <w:t xml:space="preserve"> ",</w:t>
      </w:r>
    </w:p>
    <w:p w14:paraId="73D5DC81" w14:textId="77777777" w:rsidR="00512B97" w:rsidRDefault="00512B97" w:rsidP="00512B97">
      <w:pPr>
        <w:ind w:left="-284"/>
        <w:rPr>
          <w:sz w:val="22"/>
        </w:rPr>
      </w:pPr>
    </w:p>
    <w:p w14:paraId="09C609D1" w14:textId="77777777" w:rsidR="007F7B8A" w:rsidRDefault="007F7B8A" w:rsidP="00976B89"/>
    <w:p w14:paraId="0D73422A" w14:textId="77777777" w:rsidR="007F7B8A" w:rsidRPr="00976B89" w:rsidRDefault="007F7B8A" w:rsidP="007F7B8A">
      <w:pPr>
        <w:pStyle w:val="5Articlenormal"/>
        <w:ind w:left="0" w:right="0"/>
      </w:pPr>
      <w:r w:rsidRPr="00976B89">
        <w:rPr>
          <w:b/>
          <w:sz w:val="22"/>
          <w:szCs w:val="22"/>
          <w:u w:val="single"/>
        </w:rPr>
        <w:t>Et, le(s) (</w:t>
      </w:r>
      <w:proofErr w:type="spellStart"/>
      <w:r w:rsidRPr="00976B89">
        <w:rPr>
          <w:b/>
          <w:sz w:val="22"/>
          <w:szCs w:val="22"/>
          <w:u w:val="single"/>
        </w:rPr>
        <w:t>co</w:t>
      </w:r>
      <w:proofErr w:type="spellEnd"/>
      <w:r w:rsidRPr="00976B89">
        <w:rPr>
          <w:b/>
          <w:sz w:val="22"/>
          <w:szCs w:val="22"/>
          <w:u w:val="single"/>
        </w:rPr>
        <w:t>)contractant(s) titulaire(s) du marché suivant(s) :</w:t>
      </w:r>
    </w:p>
    <w:p w14:paraId="19BDF151" w14:textId="77777777" w:rsidR="007F7B8A" w:rsidRPr="00B71BA8" w:rsidRDefault="007F7B8A" w:rsidP="007F7B8A"/>
    <w:p w14:paraId="26DF82C6" w14:textId="77777777" w:rsidR="007F7B8A" w:rsidRPr="00EB1240" w:rsidRDefault="00A1086F" w:rsidP="007F7B8A">
      <w:pPr>
        <w:ind w:left="-284"/>
      </w:pPr>
      <w:sdt>
        <w:sdtPr>
          <w:rPr>
            <w:rFonts w:ascii="Wingdings" w:eastAsia="Wingdings" w:hAnsi="Wingdings" w:cs="Wingdings"/>
            <w:sz w:val="36"/>
          </w:rPr>
          <w:id w:val="1875882475"/>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36"/>
            </w:rPr>
            <w:t>☐</w:t>
          </w:r>
        </w:sdtContent>
      </w:sdt>
      <w:r w:rsidR="007F7B8A" w:rsidRPr="00EB1240">
        <w:rPr>
          <w:sz w:val="36"/>
        </w:rPr>
        <w:t xml:space="preserve">  </w:t>
      </w:r>
      <w:r w:rsidR="007F7B8A" w:rsidRPr="00EB1240">
        <w:rPr>
          <w:b/>
          <w:u w:val="single"/>
        </w:rPr>
        <w:t>Je soussigné</w:t>
      </w:r>
      <w:r w:rsidR="007F7B8A" w:rsidRPr="00EB1240">
        <w:rPr>
          <w:b/>
        </w:rPr>
        <w:t>,</w:t>
      </w:r>
    </w:p>
    <w:tbl>
      <w:tblPr>
        <w:tblW w:w="9474"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141"/>
        <w:gridCol w:w="729"/>
        <w:gridCol w:w="63"/>
        <w:gridCol w:w="375"/>
        <w:gridCol w:w="41"/>
        <w:gridCol w:w="352"/>
        <w:gridCol w:w="437"/>
        <w:gridCol w:w="437"/>
        <w:gridCol w:w="436"/>
        <w:gridCol w:w="436"/>
        <w:gridCol w:w="436"/>
        <w:gridCol w:w="436"/>
        <w:gridCol w:w="436"/>
        <w:gridCol w:w="436"/>
        <w:gridCol w:w="436"/>
        <w:gridCol w:w="371"/>
        <w:gridCol w:w="65"/>
        <w:gridCol w:w="436"/>
        <w:gridCol w:w="436"/>
        <w:gridCol w:w="436"/>
        <w:gridCol w:w="424"/>
        <w:gridCol w:w="6"/>
        <w:gridCol w:w="11"/>
        <w:gridCol w:w="40"/>
        <w:gridCol w:w="50"/>
      </w:tblGrid>
      <w:tr w:rsidR="007F7B8A" w:rsidRPr="00EB1240" w14:paraId="7A1EC34F" w14:textId="77777777" w:rsidTr="00F100A7">
        <w:trPr>
          <w:trHeight w:hRule="exact" w:val="60"/>
        </w:trPr>
        <w:tc>
          <w:tcPr>
            <w:tcW w:w="35" w:type="dxa"/>
            <w:tcBorders>
              <w:top w:val="single" w:sz="6" w:space="0" w:color="auto"/>
              <w:bottom w:val="nil"/>
            </w:tcBorders>
          </w:tcPr>
          <w:p w14:paraId="67A8B14E" w14:textId="77777777" w:rsidR="007F7B8A" w:rsidRPr="00EB1240" w:rsidRDefault="007F7B8A" w:rsidP="00F100A7">
            <w:pPr>
              <w:rPr>
                <w:sz w:val="18"/>
              </w:rPr>
            </w:pPr>
          </w:p>
        </w:tc>
        <w:tc>
          <w:tcPr>
            <w:tcW w:w="2470" w:type="dxa"/>
            <w:gridSpan w:val="5"/>
            <w:tcBorders>
              <w:top w:val="single" w:sz="6" w:space="0" w:color="auto"/>
              <w:bottom w:val="nil"/>
              <w:right w:val="nil"/>
            </w:tcBorders>
          </w:tcPr>
          <w:p w14:paraId="4DA6F333" w14:textId="77777777" w:rsidR="007F7B8A" w:rsidRPr="00EB1240" w:rsidRDefault="007F7B8A" w:rsidP="00F100A7">
            <w:pPr>
              <w:rPr>
                <w:sz w:val="18"/>
              </w:rPr>
            </w:pPr>
          </w:p>
        </w:tc>
        <w:tc>
          <w:tcPr>
            <w:tcW w:w="6862" w:type="dxa"/>
            <w:gridSpan w:val="18"/>
            <w:tcBorders>
              <w:top w:val="single" w:sz="6" w:space="0" w:color="auto"/>
              <w:left w:val="nil"/>
              <w:bottom w:val="nil"/>
              <w:right w:val="nil"/>
            </w:tcBorders>
          </w:tcPr>
          <w:p w14:paraId="18CCBAA8" w14:textId="77777777" w:rsidR="007F7B8A" w:rsidRPr="00EB1240" w:rsidRDefault="007F7B8A" w:rsidP="00F100A7">
            <w:pPr>
              <w:rPr>
                <w:sz w:val="18"/>
              </w:rPr>
            </w:pPr>
          </w:p>
        </w:tc>
        <w:tc>
          <w:tcPr>
            <w:tcW w:w="107" w:type="dxa"/>
            <w:gridSpan w:val="4"/>
            <w:tcBorders>
              <w:top w:val="single" w:sz="6" w:space="0" w:color="auto"/>
              <w:left w:val="nil"/>
              <w:bottom w:val="nil"/>
              <w:right w:val="single" w:sz="4" w:space="0" w:color="auto"/>
            </w:tcBorders>
          </w:tcPr>
          <w:p w14:paraId="01216B51" w14:textId="77777777" w:rsidR="007F7B8A" w:rsidRPr="00EB1240" w:rsidRDefault="007F7B8A" w:rsidP="00F100A7">
            <w:pPr>
              <w:rPr>
                <w:sz w:val="18"/>
              </w:rPr>
            </w:pPr>
          </w:p>
        </w:tc>
      </w:tr>
      <w:tr w:rsidR="007F7B8A" w:rsidRPr="00EB1240" w14:paraId="34863DA6" w14:textId="77777777" w:rsidTr="00F100A7">
        <w:tc>
          <w:tcPr>
            <w:tcW w:w="35" w:type="dxa"/>
            <w:tcBorders>
              <w:top w:val="nil"/>
            </w:tcBorders>
          </w:tcPr>
          <w:p w14:paraId="0937B972" w14:textId="77777777" w:rsidR="007F7B8A" w:rsidRPr="00EB1240" w:rsidRDefault="007F7B8A" w:rsidP="00F100A7"/>
        </w:tc>
        <w:tc>
          <w:tcPr>
            <w:tcW w:w="1537" w:type="dxa"/>
            <w:gridSpan w:val="2"/>
            <w:tcBorders>
              <w:top w:val="nil"/>
              <w:bottom w:val="nil"/>
              <w:right w:val="nil"/>
            </w:tcBorders>
          </w:tcPr>
          <w:p w14:paraId="39D2004A" w14:textId="77777777" w:rsidR="007F7B8A" w:rsidRPr="00EB1240" w:rsidRDefault="007F7B8A" w:rsidP="00F100A7">
            <w:pPr>
              <w:spacing w:before="120"/>
            </w:pPr>
            <w:r w:rsidRPr="00EB1240">
              <w:t>Nom et prénom :</w:t>
            </w:r>
          </w:p>
          <w:p w14:paraId="4861E15D" w14:textId="77777777" w:rsidR="007F7B8A" w:rsidRPr="00EB1240" w:rsidRDefault="007F7B8A" w:rsidP="00F100A7">
            <w:r w:rsidRPr="00EB1240">
              <w:t>En qualité de :</w:t>
            </w:r>
          </w:p>
        </w:tc>
        <w:tc>
          <w:tcPr>
            <w:tcW w:w="7795" w:type="dxa"/>
            <w:gridSpan w:val="21"/>
            <w:tcBorders>
              <w:top w:val="dotted" w:sz="6" w:space="0" w:color="auto"/>
              <w:left w:val="dotted" w:sz="6" w:space="0" w:color="auto"/>
              <w:bottom w:val="dotted" w:sz="6" w:space="0" w:color="auto"/>
              <w:right w:val="dotted" w:sz="6" w:space="0" w:color="auto"/>
            </w:tcBorders>
            <w:shd w:val="pct5" w:color="auto" w:fill="auto"/>
          </w:tcPr>
          <w:p w14:paraId="6E0F7563" w14:textId="77777777" w:rsidR="007F7B8A" w:rsidRPr="00EB1240" w:rsidRDefault="007F7B8A" w:rsidP="00F100A7">
            <w:pPr>
              <w:spacing w:before="240"/>
            </w:pPr>
          </w:p>
        </w:tc>
        <w:tc>
          <w:tcPr>
            <w:tcW w:w="107" w:type="dxa"/>
            <w:gridSpan w:val="4"/>
            <w:tcBorders>
              <w:top w:val="nil"/>
              <w:left w:val="nil"/>
              <w:bottom w:val="nil"/>
              <w:right w:val="single" w:sz="4" w:space="0" w:color="auto"/>
            </w:tcBorders>
          </w:tcPr>
          <w:p w14:paraId="6217578A" w14:textId="77777777" w:rsidR="007F7B8A" w:rsidRPr="00EB1240" w:rsidRDefault="007F7B8A" w:rsidP="00F100A7"/>
        </w:tc>
      </w:tr>
      <w:tr w:rsidR="007F7B8A" w:rsidRPr="00EB1240" w14:paraId="2BAC3C38" w14:textId="77777777" w:rsidTr="00F100A7">
        <w:trPr>
          <w:trHeight w:hRule="exact" w:val="60"/>
        </w:trPr>
        <w:tc>
          <w:tcPr>
            <w:tcW w:w="35" w:type="dxa"/>
            <w:tcBorders>
              <w:top w:val="nil"/>
              <w:bottom w:val="nil"/>
            </w:tcBorders>
          </w:tcPr>
          <w:p w14:paraId="1CF7CE17" w14:textId="77777777" w:rsidR="007F7B8A" w:rsidRPr="00EB1240" w:rsidRDefault="007F7B8A" w:rsidP="00F100A7">
            <w:pPr>
              <w:rPr>
                <w:sz w:val="18"/>
              </w:rPr>
            </w:pPr>
          </w:p>
        </w:tc>
        <w:tc>
          <w:tcPr>
            <w:tcW w:w="2845" w:type="dxa"/>
            <w:gridSpan w:val="6"/>
            <w:tcBorders>
              <w:top w:val="nil"/>
              <w:bottom w:val="nil"/>
              <w:right w:val="nil"/>
            </w:tcBorders>
          </w:tcPr>
          <w:p w14:paraId="69AA1874" w14:textId="77777777" w:rsidR="007F7B8A" w:rsidRPr="00EB1240" w:rsidRDefault="007F7B8A" w:rsidP="00F100A7">
            <w:pPr>
              <w:rPr>
                <w:sz w:val="18"/>
              </w:rPr>
            </w:pPr>
          </w:p>
        </w:tc>
        <w:tc>
          <w:tcPr>
            <w:tcW w:w="6487" w:type="dxa"/>
            <w:gridSpan w:val="17"/>
            <w:tcBorders>
              <w:top w:val="nil"/>
              <w:left w:val="nil"/>
              <w:bottom w:val="nil"/>
              <w:right w:val="nil"/>
            </w:tcBorders>
          </w:tcPr>
          <w:p w14:paraId="3D78FAA6" w14:textId="77777777" w:rsidR="007F7B8A" w:rsidRPr="00EB1240" w:rsidRDefault="007F7B8A" w:rsidP="00F100A7">
            <w:pPr>
              <w:rPr>
                <w:sz w:val="18"/>
              </w:rPr>
            </w:pPr>
          </w:p>
        </w:tc>
        <w:tc>
          <w:tcPr>
            <w:tcW w:w="107" w:type="dxa"/>
            <w:gridSpan w:val="4"/>
            <w:tcBorders>
              <w:top w:val="nil"/>
              <w:left w:val="nil"/>
              <w:bottom w:val="nil"/>
              <w:right w:val="single" w:sz="4" w:space="0" w:color="auto"/>
            </w:tcBorders>
          </w:tcPr>
          <w:p w14:paraId="65348A58" w14:textId="77777777" w:rsidR="007F7B8A" w:rsidRPr="00EB1240" w:rsidRDefault="007F7B8A" w:rsidP="00F100A7">
            <w:pPr>
              <w:rPr>
                <w:sz w:val="18"/>
              </w:rPr>
            </w:pPr>
          </w:p>
        </w:tc>
      </w:tr>
      <w:tr w:rsidR="007F7B8A" w:rsidRPr="00EB1240" w14:paraId="027C9982" w14:textId="77777777" w:rsidTr="00F100A7">
        <w:tc>
          <w:tcPr>
            <w:tcW w:w="35" w:type="dxa"/>
            <w:tcBorders>
              <w:top w:val="single" w:sz="6" w:space="0" w:color="auto"/>
              <w:bottom w:val="nil"/>
            </w:tcBorders>
          </w:tcPr>
          <w:p w14:paraId="098EF98D" w14:textId="77777777" w:rsidR="007F7B8A" w:rsidRPr="00EB1240" w:rsidRDefault="007F7B8A" w:rsidP="00F100A7"/>
        </w:tc>
        <w:tc>
          <w:tcPr>
            <w:tcW w:w="9338" w:type="dxa"/>
            <w:gridSpan w:val="24"/>
            <w:tcBorders>
              <w:top w:val="single" w:sz="6" w:space="0" w:color="auto"/>
              <w:bottom w:val="nil"/>
              <w:right w:val="nil"/>
            </w:tcBorders>
          </w:tcPr>
          <w:p w14:paraId="4D085B75" w14:textId="3721A678" w:rsidR="007F7B8A" w:rsidRPr="00EB1240" w:rsidRDefault="00A1086F" w:rsidP="00F100A7">
            <w:sdt>
              <w:sdtPr>
                <w:rPr>
                  <w:rFonts w:ascii="Wingdings" w:eastAsia="Wingdings" w:hAnsi="Wingdings" w:cs="Wingdings"/>
                  <w:sz w:val="22"/>
                </w:rPr>
                <w:id w:val="-12150216"/>
                <w14:checkbox>
                  <w14:checked w14:val="0"/>
                  <w14:checkedState w14:val="2612" w14:font="MS Gothic"/>
                  <w14:uncheckedState w14:val="2610" w14:font="MS Gothic"/>
                </w14:checkbox>
              </w:sdtPr>
              <w:sdtEndPr/>
              <w:sdtContent>
                <w:r w:rsidR="002C6491">
                  <w:rPr>
                    <w:rFonts w:ascii="MS Gothic" w:eastAsia="MS Gothic" w:hAnsi="MS Gothic" w:cs="Wingdings" w:hint="eastAsia"/>
                    <w:sz w:val="22"/>
                  </w:rPr>
                  <w:t>☐</w:t>
                </w:r>
              </w:sdtContent>
            </w:sdt>
            <w:r w:rsidR="007F7B8A" w:rsidRPr="00EB1240">
              <w:rPr>
                <w:sz w:val="22"/>
              </w:rPr>
              <w:t xml:space="preserve"> </w:t>
            </w:r>
            <w:r w:rsidR="007F7B8A" w:rsidRPr="00EB1240">
              <w:rPr>
                <w:b/>
                <w:sz w:val="22"/>
              </w:rPr>
              <w:t>Agissant en mon nom personnel</w:t>
            </w:r>
            <w:r w:rsidR="007F7B8A" w:rsidRPr="00EB1240">
              <w:rPr>
                <w:sz w:val="22"/>
              </w:rPr>
              <w:t xml:space="preserve"> ou </w:t>
            </w:r>
            <w:r w:rsidR="007F7B8A" w:rsidRPr="00EB1240">
              <w:rPr>
                <w:b/>
                <w:sz w:val="22"/>
              </w:rPr>
              <w:t>sous le nom de :</w:t>
            </w:r>
          </w:p>
        </w:tc>
        <w:tc>
          <w:tcPr>
            <w:tcW w:w="101" w:type="dxa"/>
            <w:gridSpan w:val="3"/>
            <w:tcBorders>
              <w:top w:val="single" w:sz="6" w:space="0" w:color="auto"/>
              <w:left w:val="nil"/>
              <w:bottom w:val="nil"/>
              <w:right w:val="single" w:sz="4" w:space="0" w:color="auto"/>
            </w:tcBorders>
          </w:tcPr>
          <w:p w14:paraId="54A96B0C" w14:textId="77777777" w:rsidR="007F7B8A" w:rsidRPr="00EB1240" w:rsidRDefault="007F7B8A" w:rsidP="00F100A7"/>
        </w:tc>
      </w:tr>
      <w:tr w:rsidR="007F7B8A" w:rsidRPr="00EB1240" w14:paraId="512ACE29" w14:textId="77777777" w:rsidTr="00F100A7">
        <w:tc>
          <w:tcPr>
            <w:tcW w:w="35" w:type="dxa"/>
            <w:tcBorders>
              <w:bottom w:val="nil"/>
              <w:right w:val="nil"/>
            </w:tcBorders>
          </w:tcPr>
          <w:p w14:paraId="0119C428" w14:textId="77777777" w:rsidR="007F7B8A" w:rsidRPr="00EB1240" w:rsidRDefault="007F7B8A" w:rsidP="00F100A7"/>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5486E14A" w14:textId="77777777" w:rsidR="007F7B8A" w:rsidRPr="00EB1240" w:rsidRDefault="007F7B8A" w:rsidP="00F100A7"/>
        </w:tc>
        <w:tc>
          <w:tcPr>
            <w:tcW w:w="90" w:type="dxa"/>
            <w:gridSpan w:val="2"/>
            <w:tcBorders>
              <w:top w:val="nil"/>
              <w:left w:val="nil"/>
              <w:bottom w:val="nil"/>
              <w:right w:val="single" w:sz="4" w:space="0" w:color="auto"/>
            </w:tcBorders>
          </w:tcPr>
          <w:p w14:paraId="557DAB8B" w14:textId="77777777" w:rsidR="007F7B8A" w:rsidRPr="00EB1240" w:rsidRDefault="007F7B8A" w:rsidP="00F100A7"/>
        </w:tc>
      </w:tr>
      <w:tr w:rsidR="007F7B8A" w:rsidRPr="00EB1240" w14:paraId="73A01597" w14:textId="77777777" w:rsidTr="00F100A7">
        <w:trPr>
          <w:trHeight w:hRule="exact" w:val="60"/>
        </w:trPr>
        <w:tc>
          <w:tcPr>
            <w:tcW w:w="35" w:type="dxa"/>
            <w:tcBorders>
              <w:top w:val="nil"/>
            </w:tcBorders>
          </w:tcPr>
          <w:p w14:paraId="7233CC7D" w14:textId="77777777" w:rsidR="007F7B8A" w:rsidRPr="00EB1240" w:rsidRDefault="007F7B8A" w:rsidP="00F100A7">
            <w:pPr>
              <w:rPr>
                <w:sz w:val="18"/>
              </w:rPr>
            </w:pPr>
          </w:p>
        </w:tc>
        <w:tc>
          <w:tcPr>
            <w:tcW w:w="2886" w:type="dxa"/>
            <w:gridSpan w:val="7"/>
            <w:tcBorders>
              <w:top w:val="nil"/>
              <w:bottom w:val="nil"/>
              <w:right w:val="nil"/>
            </w:tcBorders>
          </w:tcPr>
          <w:p w14:paraId="4838D032" w14:textId="77777777" w:rsidR="007F7B8A" w:rsidRPr="00EB1240" w:rsidRDefault="007F7B8A" w:rsidP="00F100A7">
            <w:pPr>
              <w:rPr>
                <w:sz w:val="18"/>
              </w:rPr>
            </w:pPr>
          </w:p>
        </w:tc>
        <w:tc>
          <w:tcPr>
            <w:tcW w:w="6463" w:type="dxa"/>
            <w:gridSpan w:val="18"/>
            <w:tcBorders>
              <w:top w:val="nil"/>
              <w:left w:val="nil"/>
              <w:bottom w:val="nil"/>
              <w:right w:val="nil"/>
            </w:tcBorders>
          </w:tcPr>
          <w:p w14:paraId="4697E083" w14:textId="77777777" w:rsidR="007F7B8A" w:rsidRPr="00EB1240" w:rsidRDefault="007F7B8A" w:rsidP="00F100A7">
            <w:pPr>
              <w:rPr>
                <w:sz w:val="18"/>
              </w:rPr>
            </w:pPr>
          </w:p>
        </w:tc>
        <w:tc>
          <w:tcPr>
            <w:tcW w:w="90" w:type="dxa"/>
            <w:gridSpan w:val="2"/>
            <w:tcBorders>
              <w:top w:val="nil"/>
              <w:left w:val="nil"/>
              <w:bottom w:val="nil"/>
              <w:right w:val="single" w:sz="4" w:space="0" w:color="auto"/>
            </w:tcBorders>
          </w:tcPr>
          <w:p w14:paraId="4B8CCCF8" w14:textId="77777777" w:rsidR="007F7B8A" w:rsidRPr="00EB1240" w:rsidRDefault="007F7B8A" w:rsidP="00F100A7">
            <w:pPr>
              <w:rPr>
                <w:sz w:val="18"/>
              </w:rPr>
            </w:pPr>
          </w:p>
        </w:tc>
      </w:tr>
      <w:tr w:rsidR="007F7B8A" w:rsidRPr="00EB1240" w14:paraId="5C5EF840" w14:textId="77777777" w:rsidTr="00F100A7">
        <w:trPr>
          <w:trHeight w:hRule="exact" w:val="680"/>
        </w:trPr>
        <w:tc>
          <w:tcPr>
            <w:tcW w:w="35" w:type="dxa"/>
            <w:tcBorders>
              <w:bottom w:val="nil"/>
            </w:tcBorders>
          </w:tcPr>
          <w:p w14:paraId="5F693757" w14:textId="77777777" w:rsidR="007F7B8A" w:rsidRPr="00EB1240" w:rsidRDefault="007F7B8A" w:rsidP="00F100A7"/>
        </w:tc>
        <w:tc>
          <w:tcPr>
            <w:tcW w:w="1111" w:type="dxa"/>
            <w:tcBorders>
              <w:top w:val="nil"/>
              <w:bottom w:val="nil"/>
              <w:right w:val="nil"/>
            </w:tcBorders>
          </w:tcPr>
          <w:p w14:paraId="627CFD9D" w14:textId="77777777" w:rsidR="007F7B8A" w:rsidRPr="00EB1240" w:rsidRDefault="007F7B8A" w:rsidP="00F100A7">
            <w:r w:rsidRPr="00EB1240">
              <w:t>Domicilié à :</w:t>
            </w:r>
            <w:r w:rsidRPr="00EB1240">
              <w:br/>
              <w:t xml:space="preserve">         (Tél.)</w:t>
            </w:r>
          </w:p>
        </w:tc>
        <w:tc>
          <w:tcPr>
            <w:tcW w:w="8238" w:type="dxa"/>
            <w:gridSpan w:val="24"/>
            <w:tcBorders>
              <w:top w:val="dotted" w:sz="6" w:space="0" w:color="auto"/>
              <w:left w:val="dotted" w:sz="6" w:space="0" w:color="auto"/>
              <w:bottom w:val="dotted" w:sz="6" w:space="0" w:color="auto"/>
              <w:right w:val="dotted" w:sz="6" w:space="0" w:color="auto"/>
            </w:tcBorders>
            <w:shd w:val="pct5" w:color="auto" w:fill="auto"/>
          </w:tcPr>
          <w:p w14:paraId="701A5749" w14:textId="77777777" w:rsidR="007F7B8A" w:rsidRPr="00EB1240" w:rsidRDefault="007F7B8A" w:rsidP="00F100A7">
            <w:pPr>
              <w:spacing w:before="960"/>
            </w:pPr>
          </w:p>
        </w:tc>
        <w:tc>
          <w:tcPr>
            <w:tcW w:w="90" w:type="dxa"/>
            <w:gridSpan w:val="2"/>
            <w:tcBorders>
              <w:top w:val="nil"/>
              <w:left w:val="nil"/>
              <w:bottom w:val="nil"/>
              <w:right w:val="single" w:sz="4" w:space="0" w:color="auto"/>
            </w:tcBorders>
          </w:tcPr>
          <w:p w14:paraId="3D9370E6" w14:textId="77777777" w:rsidR="007F7B8A" w:rsidRPr="00EB1240" w:rsidRDefault="007F7B8A" w:rsidP="00F100A7"/>
        </w:tc>
      </w:tr>
      <w:tr w:rsidR="007F7B8A" w:rsidRPr="00EB1240" w14:paraId="3D4648AA" w14:textId="77777777" w:rsidTr="00F100A7">
        <w:trPr>
          <w:trHeight w:hRule="exact" w:val="102"/>
        </w:trPr>
        <w:tc>
          <w:tcPr>
            <w:tcW w:w="35" w:type="dxa"/>
            <w:tcBorders>
              <w:top w:val="nil"/>
            </w:tcBorders>
          </w:tcPr>
          <w:p w14:paraId="4266A124" w14:textId="77777777" w:rsidR="007F7B8A" w:rsidRPr="00EB1240" w:rsidRDefault="007F7B8A" w:rsidP="00F100A7">
            <w:pPr>
              <w:rPr>
                <w:sz w:val="18"/>
              </w:rPr>
            </w:pPr>
          </w:p>
        </w:tc>
        <w:tc>
          <w:tcPr>
            <w:tcW w:w="2407" w:type="dxa"/>
            <w:gridSpan w:val="4"/>
            <w:tcBorders>
              <w:top w:val="nil"/>
              <w:bottom w:val="nil"/>
              <w:right w:val="nil"/>
            </w:tcBorders>
          </w:tcPr>
          <w:p w14:paraId="7640BF83" w14:textId="77777777" w:rsidR="007F7B8A" w:rsidRPr="00EB1240" w:rsidRDefault="007F7B8A" w:rsidP="00F100A7">
            <w:pPr>
              <w:rPr>
                <w:sz w:val="18"/>
              </w:rPr>
            </w:pPr>
          </w:p>
        </w:tc>
        <w:tc>
          <w:tcPr>
            <w:tcW w:w="6931" w:type="dxa"/>
            <w:gridSpan w:val="20"/>
            <w:tcBorders>
              <w:top w:val="nil"/>
              <w:left w:val="nil"/>
              <w:bottom w:val="nil"/>
              <w:right w:val="nil"/>
            </w:tcBorders>
          </w:tcPr>
          <w:p w14:paraId="2CFFF1D6" w14:textId="77777777" w:rsidR="007F7B8A" w:rsidRPr="00EB1240" w:rsidRDefault="007F7B8A" w:rsidP="00F100A7">
            <w:pPr>
              <w:rPr>
                <w:sz w:val="18"/>
              </w:rPr>
            </w:pPr>
          </w:p>
        </w:tc>
        <w:tc>
          <w:tcPr>
            <w:tcW w:w="101" w:type="dxa"/>
            <w:gridSpan w:val="3"/>
            <w:tcBorders>
              <w:top w:val="nil"/>
              <w:left w:val="nil"/>
              <w:bottom w:val="nil"/>
              <w:right w:val="single" w:sz="4" w:space="0" w:color="auto"/>
            </w:tcBorders>
          </w:tcPr>
          <w:p w14:paraId="71ED7249" w14:textId="77777777" w:rsidR="007F7B8A" w:rsidRPr="00EB1240" w:rsidRDefault="007F7B8A" w:rsidP="00F100A7">
            <w:pPr>
              <w:rPr>
                <w:sz w:val="18"/>
              </w:rPr>
            </w:pPr>
          </w:p>
        </w:tc>
      </w:tr>
      <w:tr w:rsidR="007F7B8A" w:rsidRPr="00EB1240" w14:paraId="4A12AF36" w14:textId="77777777" w:rsidTr="00F100A7">
        <w:tc>
          <w:tcPr>
            <w:tcW w:w="35" w:type="dxa"/>
            <w:tcBorders>
              <w:top w:val="single" w:sz="6" w:space="0" w:color="auto"/>
              <w:bottom w:val="nil"/>
            </w:tcBorders>
          </w:tcPr>
          <w:p w14:paraId="4C5E7C32" w14:textId="77777777" w:rsidR="007F7B8A" w:rsidRPr="00EB1240" w:rsidRDefault="007F7B8A" w:rsidP="00F100A7">
            <w:pPr>
              <w:rPr>
                <w:sz w:val="18"/>
              </w:rPr>
            </w:pPr>
          </w:p>
        </w:tc>
        <w:tc>
          <w:tcPr>
            <w:tcW w:w="9332" w:type="dxa"/>
            <w:gridSpan w:val="23"/>
            <w:tcBorders>
              <w:top w:val="single" w:sz="6" w:space="0" w:color="auto"/>
              <w:bottom w:val="nil"/>
              <w:right w:val="nil"/>
            </w:tcBorders>
          </w:tcPr>
          <w:p w14:paraId="5FCF6D38" w14:textId="77777777" w:rsidR="007F7B8A" w:rsidRPr="00EB1240" w:rsidRDefault="00A1086F" w:rsidP="00F100A7">
            <w:pPr>
              <w:rPr>
                <w:sz w:val="18"/>
              </w:rPr>
            </w:pPr>
            <w:sdt>
              <w:sdtPr>
                <w:rPr>
                  <w:rFonts w:ascii="Wingdings" w:eastAsia="Wingdings" w:hAnsi="Wingdings" w:cs="Wingdings"/>
                  <w:sz w:val="22"/>
                </w:rPr>
                <w:id w:val="-1997030488"/>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22"/>
                  </w:rPr>
                  <w:t>☐</w:t>
                </w:r>
              </w:sdtContent>
            </w:sdt>
            <w:r w:rsidR="007F7B8A" w:rsidRPr="00EB1240">
              <w:rPr>
                <w:sz w:val="22"/>
              </w:rPr>
              <w:t xml:space="preserve"> </w:t>
            </w:r>
            <w:r w:rsidR="007F7B8A" w:rsidRPr="00EB1240">
              <w:rPr>
                <w:b/>
                <w:sz w:val="22"/>
              </w:rPr>
              <w:t>Agissant pour le nom et le compte de la Société :</w:t>
            </w:r>
            <w:r w:rsidR="007F7B8A" w:rsidRPr="00EB1240">
              <w:rPr>
                <w:sz w:val="22"/>
              </w:rPr>
              <w:t xml:space="preserve"> </w:t>
            </w:r>
            <w:r w:rsidR="007F7B8A" w:rsidRPr="00EB1240">
              <w:t>(intitulé complet et forme juridique de la société)</w:t>
            </w:r>
          </w:p>
        </w:tc>
        <w:tc>
          <w:tcPr>
            <w:tcW w:w="107" w:type="dxa"/>
            <w:gridSpan w:val="4"/>
            <w:tcBorders>
              <w:top w:val="single" w:sz="6" w:space="0" w:color="auto"/>
              <w:left w:val="nil"/>
              <w:bottom w:val="nil"/>
              <w:right w:val="single" w:sz="4" w:space="0" w:color="auto"/>
            </w:tcBorders>
          </w:tcPr>
          <w:p w14:paraId="339DDC21" w14:textId="77777777" w:rsidR="007F7B8A" w:rsidRPr="00EB1240" w:rsidRDefault="007F7B8A" w:rsidP="00F100A7">
            <w:pPr>
              <w:rPr>
                <w:sz w:val="18"/>
              </w:rPr>
            </w:pPr>
          </w:p>
        </w:tc>
      </w:tr>
      <w:tr w:rsidR="007F7B8A" w:rsidRPr="00EB1240" w14:paraId="6FD7C607" w14:textId="77777777" w:rsidTr="00F100A7">
        <w:trPr>
          <w:trHeight w:hRule="exact" w:val="60"/>
        </w:trPr>
        <w:tc>
          <w:tcPr>
            <w:tcW w:w="35" w:type="dxa"/>
            <w:tcBorders>
              <w:top w:val="nil"/>
            </w:tcBorders>
          </w:tcPr>
          <w:p w14:paraId="49D8808F" w14:textId="77777777" w:rsidR="007F7B8A" w:rsidRPr="00EB1240" w:rsidRDefault="007F7B8A" w:rsidP="00F100A7">
            <w:pPr>
              <w:rPr>
                <w:sz w:val="18"/>
              </w:rPr>
            </w:pPr>
          </w:p>
        </w:tc>
        <w:tc>
          <w:tcPr>
            <w:tcW w:w="2886" w:type="dxa"/>
            <w:gridSpan w:val="7"/>
            <w:tcBorders>
              <w:top w:val="nil"/>
              <w:bottom w:val="nil"/>
              <w:right w:val="nil"/>
            </w:tcBorders>
          </w:tcPr>
          <w:p w14:paraId="11C8D4E7" w14:textId="77777777" w:rsidR="007F7B8A" w:rsidRPr="00EB1240" w:rsidRDefault="007F7B8A" w:rsidP="00F100A7">
            <w:pPr>
              <w:rPr>
                <w:sz w:val="18"/>
              </w:rPr>
            </w:pPr>
          </w:p>
        </w:tc>
        <w:tc>
          <w:tcPr>
            <w:tcW w:w="6463" w:type="dxa"/>
            <w:gridSpan w:val="18"/>
            <w:tcBorders>
              <w:top w:val="nil"/>
              <w:left w:val="nil"/>
              <w:bottom w:val="nil"/>
              <w:right w:val="nil"/>
            </w:tcBorders>
          </w:tcPr>
          <w:p w14:paraId="609C6B6C" w14:textId="77777777" w:rsidR="007F7B8A" w:rsidRPr="00EB1240" w:rsidRDefault="007F7B8A" w:rsidP="00F100A7">
            <w:pPr>
              <w:rPr>
                <w:sz w:val="18"/>
              </w:rPr>
            </w:pPr>
          </w:p>
        </w:tc>
        <w:tc>
          <w:tcPr>
            <w:tcW w:w="90" w:type="dxa"/>
            <w:gridSpan w:val="2"/>
            <w:tcBorders>
              <w:top w:val="nil"/>
              <w:left w:val="nil"/>
              <w:bottom w:val="nil"/>
              <w:right w:val="single" w:sz="4" w:space="0" w:color="auto"/>
            </w:tcBorders>
          </w:tcPr>
          <w:p w14:paraId="6BD1EF57" w14:textId="77777777" w:rsidR="007F7B8A" w:rsidRPr="00EB1240" w:rsidRDefault="007F7B8A" w:rsidP="00F100A7">
            <w:pPr>
              <w:rPr>
                <w:sz w:val="18"/>
              </w:rPr>
            </w:pPr>
          </w:p>
        </w:tc>
      </w:tr>
      <w:tr w:rsidR="007F7B8A" w:rsidRPr="00EB1240" w14:paraId="228B18A8" w14:textId="77777777" w:rsidTr="00F100A7">
        <w:tc>
          <w:tcPr>
            <w:tcW w:w="35" w:type="dxa"/>
            <w:tcBorders>
              <w:bottom w:val="nil"/>
            </w:tcBorders>
          </w:tcPr>
          <w:p w14:paraId="43D4EA43" w14:textId="77777777" w:rsidR="007F7B8A" w:rsidRPr="00EB1240" w:rsidRDefault="007F7B8A" w:rsidP="00F100A7">
            <w:pPr>
              <w:spacing w:before="20"/>
            </w:pPr>
          </w:p>
        </w:tc>
        <w:tc>
          <w:tcPr>
            <w:tcW w:w="1678" w:type="dxa"/>
            <w:gridSpan w:val="3"/>
            <w:tcBorders>
              <w:top w:val="nil"/>
              <w:bottom w:val="nil"/>
              <w:right w:val="nil"/>
            </w:tcBorders>
          </w:tcPr>
          <w:p w14:paraId="5A2BDF95" w14:textId="77777777" w:rsidR="007F7B8A" w:rsidRPr="00EB1240" w:rsidRDefault="007F7B8A" w:rsidP="00F100A7">
            <w:pPr>
              <w:spacing w:before="20"/>
            </w:pPr>
            <w:r w:rsidRPr="00EB124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602D4FC3" w14:textId="77777777" w:rsidR="007F7B8A" w:rsidRPr="00EB1240" w:rsidRDefault="007F7B8A" w:rsidP="00F100A7">
            <w:pPr>
              <w:spacing w:before="20"/>
            </w:pPr>
          </w:p>
        </w:tc>
        <w:tc>
          <w:tcPr>
            <w:tcW w:w="90" w:type="dxa"/>
            <w:gridSpan w:val="2"/>
            <w:tcBorders>
              <w:top w:val="nil"/>
              <w:left w:val="nil"/>
              <w:bottom w:val="nil"/>
              <w:right w:val="single" w:sz="4" w:space="0" w:color="auto"/>
            </w:tcBorders>
          </w:tcPr>
          <w:p w14:paraId="4559D69D" w14:textId="77777777" w:rsidR="007F7B8A" w:rsidRPr="00EB1240" w:rsidRDefault="007F7B8A" w:rsidP="00F100A7">
            <w:pPr>
              <w:spacing w:before="20"/>
            </w:pPr>
          </w:p>
        </w:tc>
      </w:tr>
      <w:tr w:rsidR="007F7B8A" w:rsidRPr="00EB1240" w14:paraId="65EC5925" w14:textId="77777777" w:rsidTr="00F100A7">
        <w:trPr>
          <w:trHeight w:hRule="exact" w:val="60"/>
        </w:trPr>
        <w:tc>
          <w:tcPr>
            <w:tcW w:w="35" w:type="dxa"/>
            <w:tcBorders>
              <w:top w:val="nil"/>
            </w:tcBorders>
          </w:tcPr>
          <w:p w14:paraId="4D3DB3C8" w14:textId="77777777" w:rsidR="007F7B8A" w:rsidRPr="00EB1240" w:rsidRDefault="007F7B8A" w:rsidP="00F100A7">
            <w:pPr>
              <w:rPr>
                <w:sz w:val="18"/>
              </w:rPr>
            </w:pPr>
          </w:p>
        </w:tc>
        <w:tc>
          <w:tcPr>
            <w:tcW w:w="2886" w:type="dxa"/>
            <w:gridSpan w:val="7"/>
            <w:tcBorders>
              <w:top w:val="nil"/>
              <w:bottom w:val="nil"/>
              <w:right w:val="nil"/>
            </w:tcBorders>
          </w:tcPr>
          <w:p w14:paraId="5326D5D3" w14:textId="77777777" w:rsidR="007F7B8A" w:rsidRPr="00EB1240" w:rsidRDefault="007F7B8A" w:rsidP="00F100A7">
            <w:pPr>
              <w:rPr>
                <w:sz w:val="18"/>
              </w:rPr>
            </w:pPr>
          </w:p>
        </w:tc>
        <w:tc>
          <w:tcPr>
            <w:tcW w:w="6463" w:type="dxa"/>
            <w:gridSpan w:val="18"/>
            <w:tcBorders>
              <w:top w:val="nil"/>
              <w:left w:val="nil"/>
              <w:bottom w:val="nil"/>
              <w:right w:val="nil"/>
            </w:tcBorders>
          </w:tcPr>
          <w:p w14:paraId="13E5D526" w14:textId="77777777" w:rsidR="007F7B8A" w:rsidRPr="00EB1240" w:rsidRDefault="007F7B8A" w:rsidP="00F100A7">
            <w:pPr>
              <w:rPr>
                <w:sz w:val="18"/>
              </w:rPr>
            </w:pPr>
          </w:p>
        </w:tc>
        <w:tc>
          <w:tcPr>
            <w:tcW w:w="90" w:type="dxa"/>
            <w:gridSpan w:val="2"/>
            <w:tcBorders>
              <w:top w:val="nil"/>
              <w:left w:val="nil"/>
              <w:bottom w:val="nil"/>
              <w:right w:val="single" w:sz="4" w:space="0" w:color="auto"/>
            </w:tcBorders>
          </w:tcPr>
          <w:p w14:paraId="732ECFF2" w14:textId="77777777" w:rsidR="007F7B8A" w:rsidRPr="00EB1240" w:rsidRDefault="007F7B8A" w:rsidP="00F100A7">
            <w:pPr>
              <w:rPr>
                <w:sz w:val="18"/>
              </w:rPr>
            </w:pPr>
          </w:p>
        </w:tc>
      </w:tr>
      <w:tr w:rsidR="007F7B8A" w:rsidRPr="00EB1240" w14:paraId="5BFC9092" w14:textId="77777777" w:rsidTr="00F100A7">
        <w:trPr>
          <w:trHeight w:hRule="exact" w:val="680"/>
        </w:trPr>
        <w:tc>
          <w:tcPr>
            <w:tcW w:w="35" w:type="dxa"/>
            <w:tcBorders>
              <w:bottom w:val="nil"/>
            </w:tcBorders>
          </w:tcPr>
          <w:p w14:paraId="3724BF60" w14:textId="77777777" w:rsidR="007F7B8A" w:rsidRPr="00EB1240" w:rsidRDefault="007F7B8A" w:rsidP="00F100A7"/>
        </w:tc>
        <w:tc>
          <w:tcPr>
            <w:tcW w:w="1678" w:type="dxa"/>
            <w:gridSpan w:val="3"/>
            <w:tcBorders>
              <w:top w:val="nil"/>
              <w:bottom w:val="nil"/>
              <w:right w:val="nil"/>
            </w:tcBorders>
          </w:tcPr>
          <w:p w14:paraId="17CEA509" w14:textId="77777777" w:rsidR="007F7B8A" w:rsidRPr="00EB1240" w:rsidRDefault="007F7B8A" w:rsidP="00F100A7">
            <w:r w:rsidRPr="00EB1240">
              <w:t xml:space="preserve">Ayant son siège à : </w:t>
            </w:r>
            <w:r w:rsidRPr="00EB1240">
              <w:br/>
              <w:t xml:space="preserve">                     (Tél.)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6D9E17F8" w14:textId="77777777" w:rsidR="007F7B8A" w:rsidRPr="00EB1240" w:rsidRDefault="007F7B8A" w:rsidP="00F100A7">
            <w:pPr>
              <w:spacing w:before="960"/>
            </w:pPr>
          </w:p>
        </w:tc>
        <w:tc>
          <w:tcPr>
            <w:tcW w:w="90" w:type="dxa"/>
            <w:gridSpan w:val="2"/>
            <w:tcBorders>
              <w:top w:val="nil"/>
              <w:left w:val="nil"/>
              <w:bottom w:val="nil"/>
              <w:right w:val="single" w:sz="4" w:space="0" w:color="auto"/>
            </w:tcBorders>
          </w:tcPr>
          <w:p w14:paraId="650A6CCB" w14:textId="77777777" w:rsidR="007F7B8A" w:rsidRPr="00EB1240" w:rsidRDefault="007F7B8A" w:rsidP="00F100A7"/>
        </w:tc>
      </w:tr>
      <w:tr w:rsidR="007F7B8A" w:rsidRPr="00EB1240" w14:paraId="3294D275" w14:textId="77777777" w:rsidTr="00F100A7">
        <w:trPr>
          <w:trHeight w:hRule="exact" w:val="60"/>
        </w:trPr>
        <w:tc>
          <w:tcPr>
            <w:tcW w:w="35" w:type="dxa"/>
            <w:tcBorders>
              <w:top w:val="nil"/>
              <w:bottom w:val="nil"/>
            </w:tcBorders>
          </w:tcPr>
          <w:p w14:paraId="03430F4E" w14:textId="77777777" w:rsidR="007F7B8A" w:rsidRPr="00EB1240" w:rsidRDefault="007F7B8A" w:rsidP="00F100A7">
            <w:pPr>
              <w:rPr>
                <w:sz w:val="18"/>
              </w:rPr>
            </w:pPr>
          </w:p>
        </w:tc>
        <w:tc>
          <w:tcPr>
            <w:tcW w:w="2886" w:type="dxa"/>
            <w:gridSpan w:val="7"/>
            <w:tcBorders>
              <w:top w:val="nil"/>
              <w:bottom w:val="nil"/>
              <w:right w:val="nil"/>
            </w:tcBorders>
          </w:tcPr>
          <w:p w14:paraId="3EAEC3C8" w14:textId="77777777" w:rsidR="007F7B8A" w:rsidRPr="00EB1240" w:rsidRDefault="007F7B8A" w:rsidP="00F100A7">
            <w:pPr>
              <w:rPr>
                <w:sz w:val="18"/>
              </w:rPr>
            </w:pPr>
          </w:p>
        </w:tc>
        <w:tc>
          <w:tcPr>
            <w:tcW w:w="6463" w:type="dxa"/>
            <w:gridSpan w:val="18"/>
            <w:tcBorders>
              <w:top w:val="nil"/>
              <w:left w:val="nil"/>
              <w:bottom w:val="nil"/>
              <w:right w:val="nil"/>
            </w:tcBorders>
          </w:tcPr>
          <w:p w14:paraId="51999C16" w14:textId="77777777" w:rsidR="007F7B8A" w:rsidRPr="00EB1240" w:rsidRDefault="007F7B8A" w:rsidP="00F100A7">
            <w:pPr>
              <w:rPr>
                <w:sz w:val="18"/>
              </w:rPr>
            </w:pPr>
          </w:p>
        </w:tc>
        <w:tc>
          <w:tcPr>
            <w:tcW w:w="90" w:type="dxa"/>
            <w:gridSpan w:val="2"/>
            <w:tcBorders>
              <w:top w:val="nil"/>
              <w:left w:val="nil"/>
              <w:bottom w:val="nil"/>
              <w:right w:val="single" w:sz="4" w:space="0" w:color="auto"/>
            </w:tcBorders>
          </w:tcPr>
          <w:p w14:paraId="0D05CCF7" w14:textId="77777777" w:rsidR="007F7B8A" w:rsidRPr="00EB1240" w:rsidRDefault="007F7B8A" w:rsidP="00F100A7">
            <w:pPr>
              <w:rPr>
                <w:sz w:val="18"/>
              </w:rPr>
            </w:pPr>
          </w:p>
        </w:tc>
      </w:tr>
      <w:tr w:rsidR="007F7B8A" w:rsidRPr="00EB1240" w14:paraId="2B45CC02" w14:textId="77777777" w:rsidTr="00F100A7">
        <w:trPr>
          <w:trHeight w:hRule="exact" w:val="60"/>
        </w:trPr>
        <w:tc>
          <w:tcPr>
            <w:tcW w:w="35" w:type="dxa"/>
            <w:tcBorders>
              <w:top w:val="single" w:sz="6" w:space="0" w:color="auto"/>
              <w:bottom w:val="nil"/>
            </w:tcBorders>
          </w:tcPr>
          <w:p w14:paraId="125AAB39" w14:textId="77777777" w:rsidR="007F7B8A" w:rsidRPr="00EB1240" w:rsidRDefault="007F7B8A" w:rsidP="00F100A7">
            <w:pPr>
              <w:rPr>
                <w:sz w:val="18"/>
              </w:rPr>
            </w:pPr>
          </w:p>
        </w:tc>
        <w:tc>
          <w:tcPr>
            <w:tcW w:w="2886" w:type="dxa"/>
            <w:gridSpan w:val="7"/>
            <w:tcBorders>
              <w:top w:val="single" w:sz="6" w:space="0" w:color="auto"/>
              <w:bottom w:val="nil"/>
              <w:right w:val="nil"/>
            </w:tcBorders>
          </w:tcPr>
          <w:p w14:paraId="3B675F95" w14:textId="77777777" w:rsidR="007F7B8A" w:rsidRPr="00EB1240" w:rsidRDefault="007F7B8A" w:rsidP="00F100A7">
            <w:pPr>
              <w:rPr>
                <w:sz w:val="18"/>
              </w:rPr>
            </w:pPr>
          </w:p>
        </w:tc>
        <w:tc>
          <w:tcPr>
            <w:tcW w:w="6463" w:type="dxa"/>
            <w:gridSpan w:val="18"/>
            <w:tcBorders>
              <w:top w:val="single" w:sz="6" w:space="0" w:color="auto"/>
              <w:left w:val="nil"/>
              <w:bottom w:val="nil"/>
              <w:right w:val="nil"/>
            </w:tcBorders>
          </w:tcPr>
          <w:p w14:paraId="07CAA19D" w14:textId="77777777" w:rsidR="007F7B8A" w:rsidRPr="00EB1240" w:rsidRDefault="007F7B8A" w:rsidP="00F100A7">
            <w:pPr>
              <w:rPr>
                <w:sz w:val="18"/>
              </w:rPr>
            </w:pPr>
          </w:p>
        </w:tc>
        <w:tc>
          <w:tcPr>
            <w:tcW w:w="90" w:type="dxa"/>
            <w:gridSpan w:val="2"/>
            <w:tcBorders>
              <w:top w:val="single" w:sz="6" w:space="0" w:color="auto"/>
              <w:left w:val="nil"/>
              <w:bottom w:val="nil"/>
              <w:right w:val="single" w:sz="4" w:space="0" w:color="auto"/>
            </w:tcBorders>
          </w:tcPr>
          <w:p w14:paraId="03A6A648" w14:textId="77777777" w:rsidR="007F7B8A" w:rsidRPr="00EB1240" w:rsidRDefault="007F7B8A" w:rsidP="00F100A7">
            <w:pPr>
              <w:rPr>
                <w:sz w:val="18"/>
              </w:rPr>
            </w:pPr>
          </w:p>
        </w:tc>
      </w:tr>
      <w:tr w:rsidR="007F7B8A" w:rsidRPr="00EB1240" w14:paraId="2CF0EA9E" w14:textId="77777777" w:rsidTr="00F100A7">
        <w:trPr>
          <w:trHeight w:hRule="exact" w:val="320"/>
        </w:trPr>
        <w:tc>
          <w:tcPr>
            <w:tcW w:w="35" w:type="dxa"/>
            <w:tcBorders>
              <w:bottom w:val="nil"/>
            </w:tcBorders>
          </w:tcPr>
          <w:p w14:paraId="2FB036E1" w14:textId="77777777" w:rsidR="007F7B8A" w:rsidRPr="00EB1240" w:rsidRDefault="007F7B8A" w:rsidP="00F100A7">
            <w:pPr>
              <w:spacing w:before="20"/>
            </w:pPr>
          </w:p>
        </w:tc>
        <w:tc>
          <w:tcPr>
            <w:tcW w:w="3238" w:type="dxa"/>
            <w:gridSpan w:val="8"/>
            <w:tcBorders>
              <w:top w:val="nil"/>
              <w:bottom w:val="nil"/>
              <w:right w:val="nil"/>
            </w:tcBorders>
          </w:tcPr>
          <w:p w14:paraId="16361A86" w14:textId="77777777" w:rsidR="007F7B8A" w:rsidRPr="00EB1240" w:rsidRDefault="007F7B8A" w:rsidP="00F100A7">
            <w:pPr>
              <w:spacing w:before="40"/>
            </w:pPr>
            <w:r w:rsidRPr="00EB1240">
              <w:t xml:space="preserve">N° d'identité d'établissement </w:t>
            </w:r>
            <w:r w:rsidRPr="00EB1240">
              <w:rPr>
                <w:sz w:val="18"/>
              </w:rPr>
              <w:t>(SIRET)</w:t>
            </w:r>
            <w:r w:rsidRPr="00EB1240">
              <w: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34A456C7" w14:textId="77777777" w:rsidR="007F7B8A" w:rsidRPr="00EB1240" w:rsidRDefault="007F7B8A" w:rsidP="00F100A7">
            <w:pPr>
              <w:spacing w:before="20"/>
            </w:pP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1FA1F0CE"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29FC084"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5A94BD6"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ACF4050"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BE3024B"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EDBF127"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6BF5363"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4EEDE4D" w14:textId="77777777" w:rsidR="007F7B8A" w:rsidRPr="00EB1240" w:rsidRDefault="007F7B8A" w:rsidP="00F100A7">
            <w:pPr>
              <w:spacing w:before="20"/>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5AD2E193"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724A7AE"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441B1E7"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752AFC6" w14:textId="77777777" w:rsidR="007F7B8A" w:rsidRPr="00EB1240" w:rsidRDefault="007F7B8A" w:rsidP="00F100A7">
            <w:pPr>
              <w:spacing w:before="20"/>
            </w:pPr>
          </w:p>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6A2E3C5B" w14:textId="77777777" w:rsidR="007F7B8A" w:rsidRPr="00EB1240" w:rsidRDefault="007F7B8A" w:rsidP="00F100A7">
            <w:pPr>
              <w:spacing w:before="20"/>
            </w:pPr>
          </w:p>
        </w:tc>
        <w:tc>
          <w:tcPr>
            <w:tcW w:w="90" w:type="dxa"/>
            <w:gridSpan w:val="2"/>
            <w:tcBorders>
              <w:top w:val="nil"/>
              <w:left w:val="nil"/>
              <w:bottom w:val="nil"/>
              <w:right w:val="single" w:sz="4" w:space="0" w:color="auto"/>
            </w:tcBorders>
          </w:tcPr>
          <w:p w14:paraId="0ACE71D0" w14:textId="77777777" w:rsidR="007F7B8A" w:rsidRPr="00EB1240" w:rsidRDefault="007F7B8A" w:rsidP="00F100A7">
            <w:pPr>
              <w:spacing w:before="20"/>
            </w:pPr>
          </w:p>
        </w:tc>
      </w:tr>
      <w:tr w:rsidR="007F7B8A" w:rsidRPr="00EB1240" w14:paraId="7EF2DB09" w14:textId="77777777" w:rsidTr="00F100A7">
        <w:trPr>
          <w:trHeight w:hRule="exact" w:val="60"/>
        </w:trPr>
        <w:tc>
          <w:tcPr>
            <w:tcW w:w="35" w:type="dxa"/>
            <w:tcBorders>
              <w:top w:val="nil"/>
              <w:bottom w:val="nil"/>
            </w:tcBorders>
          </w:tcPr>
          <w:p w14:paraId="31656FC3" w14:textId="77777777" w:rsidR="007F7B8A" w:rsidRPr="00EB1240" w:rsidRDefault="007F7B8A" w:rsidP="00F100A7">
            <w:pPr>
              <w:keepNext/>
              <w:rPr>
                <w:sz w:val="18"/>
              </w:rPr>
            </w:pPr>
          </w:p>
        </w:tc>
        <w:tc>
          <w:tcPr>
            <w:tcW w:w="2845" w:type="dxa"/>
            <w:gridSpan w:val="6"/>
            <w:tcBorders>
              <w:top w:val="nil"/>
              <w:bottom w:val="nil"/>
              <w:right w:val="nil"/>
            </w:tcBorders>
          </w:tcPr>
          <w:p w14:paraId="1B7D66CE" w14:textId="77777777" w:rsidR="007F7B8A" w:rsidRPr="00EB1240" w:rsidRDefault="007F7B8A" w:rsidP="00F100A7">
            <w:pPr>
              <w:keepNext/>
              <w:rPr>
                <w:sz w:val="18"/>
              </w:rPr>
            </w:pPr>
          </w:p>
        </w:tc>
        <w:tc>
          <w:tcPr>
            <w:tcW w:w="6493" w:type="dxa"/>
            <w:gridSpan w:val="18"/>
            <w:tcBorders>
              <w:top w:val="nil"/>
              <w:left w:val="nil"/>
              <w:bottom w:val="nil"/>
              <w:right w:val="nil"/>
            </w:tcBorders>
          </w:tcPr>
          <w:p w14:paraId="34DDB3F2" w14:textId="77777777" w:rsidR="007F7B8A" w:rsidRPr="00EB1240" w:rsidRDefault="007F7B8A" w:rsidP="00F100A7">
            <w:pPr>
              <w:keepNext/>
              <w:rPr>
                <w:sz w:val="18"/>
              </w:rPr>
            </w:pPr>
          </w:p>
        </w:tc>
        <w:tc>
          <w:tcPr>
            <w:tcW w:w="101" w:type="dxa"/>
            <w:gridSpan w:val="3"/>
            <w:tcBorders>
              <w:top w:val="nil"/>
              <w:left w:val="nil"/>
              <w:bottom w:val="nil"/>
              <w:right w:val="single" w:sz="4" w:space="0" w:color="auto"/>
            </w:tcBorders>
          </w:tcPr>
          <w:p w14:paraId="384D0CDA" w14:textId="77777777" w:rsidR="007F7B8A" w:rsidRPr="00EB1240" w:rsidRDefault="007F7B8A" w:rsidP="00F100A7">
            <w:pPr>
              <w:keepNext/>
              <w:rPr>
                <w:sz w:val="18"/>
              </w:rPr>
            </w:pPr>
          </w:p>
        </w:tc>
      </w:tr>
      <w:tr w:rsidR="007F7B8A" w:rsidRPr="00EB1240" w14:paraId="65405E0B" w14:textId="77777777" w:rsidTr="00F100A7">
        <w:trPr>
          <w:trHeight w:hRule="exact" w:val="320"/>
        </w:trPr>
        <w:tc>
          <w:tcPr>
            <w:tcW w:w="35" w:type="dxa"/>
            <w:tcBorders>
              <w:bottom w:val="nil"/>
            </w:tcBorders>
          </w:tcPr>
          <w:p w14:paraId="45C9F24A" w14:textId="77777777" w:rsidR="007F7B8A" w:rsidRPr="00EB1240" w:rsidRDefault="007F7B8A" w:rsidP="00F100A7">
            <w:pPr>
              <w:spacing w:before="20"/>
            </w:pPr>
          </w:p>
        </w:tc>
        <w:tc>
          <w:tcPr>
            <w:tcW w:w="7535" w:type="dxa"/>
            <w:gridSpan w:val="18"/>
            <w:tcBorders>
              <w:top w:val="nil"/>
              <w:bottom w:val="nil"/>
              <w:right w:val="nil"/>
            </w:tcBorders>
          </w:tcPr>
          <w:p w14:paraId="6F60CAD6" w14:textId="77777777" w:rsidR="007F7B8A" w:rsidRPr="00EB1240" w:rsidRDefault="007F7B8A" w:rsidP="00F100A7">
            <w:pPr>
              <w:spacing w:before="40"/>
            </w:pPr>
            <w:r w:rsidRPr="00EB1240">
              <w:t xml:space="preserve">N° d'inscription </w:t>
            </w:r>
            <w:sdt>
              <w:sdtPr>
                <w:id w:val="613330106"/>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répertoire des métiers </w:t>
            </w:r>
            <w:r w:rsidRPr="00EB1240">
              <w:rPr>
                <w:b/>
              </w:rPr>
              <w:t>ou</w:t>
            </w:r>
            <w:r w:rsidRPr="00EB1240">
              <w:t xml:space="preserve"> </w:t>
            </w:r>
            <w:sdt>
              <w:sdtPr>
                <w:id w:val="-1581508666"/>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6F52584B" w14:textId="77777777" w:rsidR="007F7B8A" w:rsidRPr="00EB1240" w:rsidRDefault="007F7B8A" w:rsidP="00F100A7">
            <w:pPr>
              <w:spacing w:before="20"/>
            </w:pPr>
          </w:p>
        </w:tc>
        <w:tc>
          <w:tcPr>
            <w:tcW w:w="90" w:type="dxa"/>
            <w:gridSpan w:val="2"/>
            <w:tcBorders>
              <w:top w:val="nil"/>
              <w:left w:val="nil"/>
              <w:bottom w:val="nil"/>
              <w:right w:val="single" w:sz="4" w:space="0" w:color="auto"/>
            </w:tcBorders>
          </w:tcPr>
          <w:p w14:paraId="45122C75" w14:textId="77777777" w:rsidR="007F7B8A" w:rsidRPr="00EB1240" w:rsidRDefault="007F7B8A" w:rsidP="00F100A7">
            <w:pPr>
              <w:spacing w:before="20"/>
            </w:pPr>
          </w:p>
        </w:tc>
      </w:tr>
      <w:tr w:rsidR="007F7B8A" w:rsidRPr="00EB1240" w14:paraId="23B94ABE" w14:textId="77777777" w:rsidTr="00F100A7">
        <w:trPr>
          <w:trHeight w:hRule="exact" w:val="60"/>
        </w:trPr>
        <w:tc>
          <w:tcPr>
            <w:tcW w:w="35" w:type="dxa"/>
            <w:tcBorders>
              <w:top w:val="nil"/>
              <w:bottom w:val="single" w:sz="4" w:space="0" w:color="auto"/>
            </w:tcBorders>
          </w:tcPr>
          <w:p w14:paraId="7164A828" w14:textId="77777777" w:rsidR="007F7B8A" w:rsidRPr="00EB1240" w:rsidRDefault="007F7B8A" w:rsidP="00F100A7">
            <w:pPr>
              <w:rPr>
                <w:sz w:val="18"/>
              </w:rPr>
            </w:pPr>
          </w:p>
        </w:tc>
        <w:tc>
          <w:tcPr>
            <w:tcW w:w="2845" w:type="dxa"/>
            <w:gridSpan w:val="6"/>
            <w:tcBorders>
              <w:top w:val="nil"/>
              <w:bottom w:val="single" w:sz="4" w:space="0" w:color="auto"/>
              <w:right w:val="nil"/>
            </w:tcBorders>
          </w:tcPr>
          <w:p w14:paraId="3D93F068" w14:textId="77777777" w:rsidR="007F7B8A" w:rsidRPr="00EB1240" w:rsidRDefault="007F7B8A" w:rsidP="00F100A7">
            <w:pPr>
              <w:keepNext/>
              <w:rPr>
                <w:sz w:val="18"/>
              </w:rPr>
            </w:pPr>
          </w:p>
        </w:tc>
        <w:tc>
          <w:tcPr>
            <w:tcW w:w="6544" w:type="dxa"/>
            <w:gridSpan w:val="20"/>
            <w:tcBorders>
              <w:top w:val="nil"/>
              <w:left w:val="nil"/>
              <w:bottom w:val="single" w:sz="4" w:space="0" w:color="auto"/>
              <w:right w:val="nil"/>
            </w:tcBorders>
          </w:tcPr>
          <w:p w14:paraId="6F7A9295" w14:textId="77777777" w:rsidR="007F7B8A" w:rsidRPr="00EB1240" w:rsidRDefault="007F7B8A" w:rsidP="00F100A7">
            <w:pPr>
              <w:keepNext/>
              <w:rPr>
                <w:sz w:val="18"/>
              </w:rPr>
            </w:pPr>
          </w:p>
        </w:tc>
        <w:tc>
          <w:tcPr>
            <w:tcW w:w="50" w:type="dxa"/>
            <w:tcBorders>
              <w:top w:val="nil"/>
              <w:left w:val="nil"/>
              <w:bottom w:val="single" w:sz="4" w:space="0" w:color="auto"/>
              <w:right w:val="single" w:sz="4" w:space="0" w:color="auto"/>
            </w:tcBorders>
          </w:tcPr>
          <w:p w14:paraId="4C563EF0" w14:textId="77777777" w:rsidR="007F7B8A" w:rsidRPr="00EB1240" w:rsidRDefault="007F7B8A" w:rsidP="00F100A7">
            <w:pPr>
              <w:keepNext/>
              <w:rPr>
                <w:sz w:val="18"/>
              </w:rPr>
            </w:pPr>
          </w:p>
        </w:tc>
      </w:tr>
    </w:tbl>
    <w:p w14:paraId="16750E6D" w14:textId="77777777" w:rsidR="007F7B8A" w:rsidRPr="00EB1240" w:rsidRDefault="00A1086F" w:rsidP="007F7B8A">
      <w:pPr>
        <w:spacing w:before="240"/>
        <w:ind w:left="-284"/>
      </w:pPr>
      <w:sdt>
        <w:sdtPr>
          <w:rPr>
            <w:rFonts w:ascii="Wingdings" w:eastAsia="Wingdings" w:hAnsi="Wingdings" w:cs="Wingdings"/>
            <w:sz w:val="36"/>
          </w:rPr>
          <w:id w:val="405891244"/>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36"/>
            </w:rPr>
            <w:t>☐</w:t>
          </w:r>
        </w:sdtContent>
      </w:sdt>
      <w:r w:rsidR="007F7B8A" w:rsidRPr="00EB1240">
        <w:rPr>
          <w:sz w:val="36"/>
        </w:rPr>
        <w:t xml:space="preserve">  </w:t>
      </w:r>
      <w:r w:rsidR="007F7B8A" w:rsidRPr="00EB1240">
        <w:rPr>
          <w:b/>
          <w:u w:val="single"/>
        </w:rPr>
        <w:t>Nous soussignés</w:t>
      </w:r>
      <w:r w:rsidR="007F7B8A" w:rsidRPr="00EB1240">
        <w:rPr>
          <w:b/>
        </w:rPr>
        <w:t>,</w:t>
      </w:r>
    </w:p>
    <w:tbl>
      <w:tblPr>
        <w:tblW w:w="9474"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141"/>
        <w:gridCol w:w="729"/>
        <w:gridCol w:w="63"/>
        <w:gridCol w:w="375"/>
        <w:gridCol w:w="41"/>
        <w:gridCol w:w="352"/>
        <w:gridCol w:w="437"/>
        <w:gridCol w:w="437"/>
        <w:gridCol w:w="436"/>
        <w:gridCol w:w="436"/>
        <w:gridCol w:w="436"/>
        <w:gridCol w:w="436"/>
        <w:gridCol w:w="436"/>
        <w:gridCol w:w="436"/>
        <w:gridCol w:w="436"/>
        <w:gridCol w:w="371"/>
        <w:gridCol w:w="65"/>
        <w:gridCol w:w="436"/>
        <w:gridCol w:w="436"/>
        <w:gridCol w:w="436"/>
        <w:gridCol w:w="424"/>
        <w:gridCol w:w="6"/>
        <w:gridCol w:w="11"/>
        <w:gridCol w:w="40"/>
        <w:gridCol w:w="50"/>
      </w:tblGrid>
      <w:tr w:rsidR="007F7B8A" w:rsidRPr="00EB1240" w14:paraId="46AB057C" w14:textId="77777777" w:rsidTr="00F100A7">
        <w:tc>
          <w:tcPr>
            <w:tcW w:w="9474" w:type="dxa"/>
            <w:gridSpan w:val="28"/>
            <w:tcBorders>
              <w:top w:val="single" w:sz="6" w:space="0" w:color="auto"/>
              <w:bottom w:val="nil"/>
              <w:right w:val="single" w:sz="4" w:space="0" w:color="auto"/>
            </w:tcBorders>
            <w:shd w:val="pct25" w:color="auto" w:fill="auto"/>
          </w:tcPr>
          <w:p w14:paraId="23B7364E" w14:textId="77777777" w:rsidR="007F7B8A" w:rsidRPr="00EB1240" w:rsidRDefault="007F7B8A" w:rsidP="00F100A7">
            <w:pPr>
              <w:jc w:val="center"/>
            </w:pPr>
            <w:r w:rsidRPr="00EB1240">
              <w:rPr>
                <w:b/>
              </w:rPr>
              <w:lastRenderedPageBreak/>
              <w:t>Cotraitant 1</w:t>
            </w:r>
          </w:p>
        </w:tc>
      </w:tr>
      <w:tr w:rsidR="007F7B8A" w:rsidRPr="00EB1240" w14:paraId="45F430FC" w14:textId="77777777" w:rsidTr="00F100A7">
        <w:trPr>
          <w:trHeight w:hRule="exact" w:val="60"/>
        </w:trPr>
        <w:tc>
          <w:tcPr>
            <w:tcW w:w="35" w:type="dxa"/>
            <w:tcBorders>
              <w:top w:val="single" w:sz="6" w:space="0" w:color="auto"/>
              <w:bottom w:val="nil"/>
            </w:tcBorders>
          </w:tcPr>
          <w:p w14:paraId="29FE33E6" w14:textId="77777777" w:rsidR="007F7B8A" w:rsidRPr="00EB1240" w:rsidRDefault="007F7B8A" w:rsidP="00F100A7">
            <w:pPr>
              <w:rPr>
                <w:sz w:val="18"/>
              </w:rPr>
            </w:pPr>
          </w:p>
        </w:tc>
        <w:tc>
          <w:tcPr>
            <w:tcW w:w="2470" w:type="dxa"/>
            <w:gridSpan w:val="5"/>
            <w:tcBorders>
              <w:top w:val="single" w:sz="6" w:space="0" w:color="auto"/>
              <w:bottom w:val="nil"/>
              <w:right w:val="nil"/>
            </w:tcBorders>
          </w:tcPr>
          <w:p w14:paraId="1819CDD5" w14:textId="77777777" w:rsidR="007F7B8A" w:rsidRPr="00EB1240" w:rsidRDefault="007F7B8A" w:rsidP="00F100A7">
            <w:pPr>
              <w:rPr>
                <w:sz w:val="18"/>
              </w:rPr>
            </w:pPr>
          </w:p>
        </w:tc>
        <w:tc>
          <w:tcPr>
            <w:tcW w:w="6862" w:type="dxa"/>
            <w:gridSpan w:val="18"/>
            <w:tcBorders>
              <w:top w:val="single" w:sz="6" w:space="0" w:color="auto"/>
              <w:left w:val="nil"/>
              <w:bottom w:val="nil"/>
              <w:right w:val="nil"/>
            </w:tcBorders>
          </w:tcPr>
          <w:p w14:paraId="30FA1E99" w14:textId="77777777" w:rsidR="007F7B8A" w:rsidRPr="00EB1240" w:rsidRDefault="007F7B8A" w:rsidP="00F100A7">
            <w:pPr>
              <w:rPr>
                <w:sz w:val="18"/>
              </w:rPr>
            </w:pPr>
          </w:p>
        </w:tc>
        <w:tc>
          <w:tcPr>
            <w:tcW w:w="107" w:type="dxa"/>
            <w:gridSpan w:val="4"/>
            <w:tcBorders>
              <w:top w:val="single" w:sz="6" w:space="0" w:color="auto"/>
              <w:left w:val="nil"/>
              <w:bottom w:val="nil"/>
              <w:right w:val="single" w:sz="4" w:space="0" w:color="auto"/>
            </w:tcBorders>
          </w:tcPr>
          <w:p w14:paraId="0674B298" w14:textId="77777777" w:rsidR="007F7B8A" w:rsidRPr="00EB1240" w:rsidRDefault="007F7B8A" w:rsidP="00F100A7">
            <w:pPr>
              <w:rPr>
                <w:sz w:val="18"/>
              </w:rPr>
            </w:pPr>
          </w:p>
        </w:tc>
      </w:tr>
      <w:tr w:rsidR="007F7B8A" w:rsidRPr="00EB1240" w14:paraId="21F99313" w14:textId="77777777" w:rsidTr="00F100A7">
        <w:tc>
          <w:tcPr>
            <w:tcW w:w="35" w:type="dxa"/>
            <w:tcBorders>
              <w:top w:val="nil"/>
            </w:tcBorders>
          </w:tcPr>
          <w:p w14:paraId="4407FD20" w14:textId="77777777" w:rsidR="007F7B8A" w:rsidRPr="00EB1240" w:rsidRDefault="007F7B8A" w:rsidP="00F100A7"/>
        </w:tc>
        <w:tc>
          <w:tcPr>
            <w:tcW w:w="1537" w:type="dxa"/>
            <w:gridSpan w:val="2"/>
            <w:tcBorders>
              <w:top w:val="nil"/>
              <w:bottom w:val="nil"/>
              <w:right w:val="nil"/>
            </w:tcBorders>
          </w:tcPr>
          <w:p w14:paraId="01869CB4" w14:textId="77777777" w:rsidR="007F7B8A" w:rsidRPr="00EB1240" w:rsidRDefault="007F7B8A" w:rsidP="00F100A7">
            <w:pPr>
              <w:spacing w:before="120"/>
            </w:pPr>
            <w:r w:rsidRPr="00EB1240">
              <w:t xml:space="preserve">Nom et </w:t>
            </w:r>
            <w:proofErr w:type="gramStart"/>
            <w:r w:rsidRPr="00EB1240">
              <w:t>prénom  :</w:t>
            </w:r>
            <w:proofErr w:type="gramEnd"/>
          </w:p>
          <w:p w14:paraId="24366455" w14:textId="77777777" w:rsidR="007F7B8A" w:rsidRPr="00EB1240" w:rsidRDefault="007F7B8A" w:rsidP="00F100A7">
            <w:r w:rsidRPr="00EB1240">
              <w:t xml:space="preserve">En qualité de : </w:t>
            </w:r>
          </w:p>
        </w:tc>
        <w:tc>
          <w:tcPr>
            <w:tcW w:w="7795" w:type="dxa"/>
            <w:gridSpan w:val="21"/>
            <w:tcBorders>
              <w:top w:val="dotted" w:sz="6" w:space="0" w:color="auto"/>
              <w:left w:val="dotted" w:sz="6" w:space="0" w:color="auto"/>
              <w:bottom w:val="dotted" w:sz="6" w:space="0" w:color="auto"/>
              <w:right w:val="dotted" w:sz="6" w:space="0" w:color="auto"/>
            </w:tcBorders>
            <w:shd w:val="pct5" w:color="auto" w:fill="auto"/>
          </w:tcPr>
          <w:p w14:paraId="55B3DA89" w14:textId="77777777" w:rsidR="007F7B8A" w:rsidRPr="00EB1240" w:rsidRDefault="007F7B8A" w:rsidP="00F100A7">
            <w:pPr>
              <w:spacing w:before="240"/>
            </w:pPr>
          </w:p>
        </w:tc>
        <w:tc>
          <w:tcPr>
            <w:tcW w:w="107" w:type="dxa"/>
            <w:gridSpan w:val="4"/>
            <w:tcBorders>
              <w:top w:val="nil"/>
              <w:left w:val="nil"/>
              <w:bottom w:val="nil"/>
              <w:right w:val="single" w:sz="4" w:space="0" w:color="auto"/>
            </w:tcBorders>
          </w:tcPr>
          <w:p w14:paraId="6FD38DF3" w14:textId="77777777" w:rsidR="007F7B8A" w:rsidRPr="00EB1240" w:rsidRDefault="007F7B8A" w:rsidP="00F100A7"/>
        </w:tc>
      </w:tr>
      <w:tr w:rsidR="007F7B8A" w:rsidRPr="00EB1240" w14:paraId="6B323925" w14:textId="77777777" w:rsidTr="00F100A7">
        <w:trPr>
          <w:trHeight w:hRule="exact" w:val="60"/>
        </w:trPr>
        <w:tc>
          <w:tcPr>
            <w:tcW w:w="35" w:type="dxa"/>
            <w:tcBorders>
              <w:top w:val="nil"/>
              <w:bottom w:val="nil"/>
            </w:tcBorders>
          </w:tcPr>
          <w:p w14:paraId="7E8BF3AD" w14:textId="77777777" w:rsidR="007F7B8A" w:rsidRPr="00EB1240" w:rsidRDefault="007F7B8A" w:rsidP="00F100A7">
            <w:pPr>
              <w:rPr>
                <w:sz w:val="18"/>
              </w:rPr>
            </w:pPr>
          </w:p>
        </w:tc>
        <w:tc>
          <w:tcPr>
            <w:tcW w:w="2845" w:type="dxa"/>
            <w:gridSpan w:val="6"/>
            <w:tcBorders>
              <w:top w:val="nil"/>
              <w:bottom w:val="nil"/>
              <w:right w:val="nil"/>
            </w:tcBorders>
          </w:tcPr>
          <w:p w14:paraId="5A102164" w14:textId="77777777" w:rsidR="007F7B8A" w:rsidRPr="00EB1240" w:rsidRDefault="007F7B8A" w:rsidP="00F100A7">
            <w:pPr>
              <w:rPr>
                <w:sz w:val="18"/>
              </w:rPr>
            </w:pPr>
          </w:p>
        </w:tc>
        <w:tc>
          <w:tcPr>
            <w:tcW w:w="6487" w:type="dxa"/>
            <w:gridSpan w:val="17"/>
            <w:tcBorders>
              <w:top w:val="nil"/>
              <w:left w:val="nil"/>
              <w:bottom w:val="nil"/>
              <w:right w:val="nil"/>
            </w:tcBorders>
          </w:tcPr>
          <w:p w14:paraId="37DDE8BF" w14:textId="77777777" w:rsidR="007F7B8A" w:rsidRPr="00EB1240" w:rsidRDefault="007F7B8A" w:rsidP="00F100A7">
            <w:pPr>
              <w:rPr>
                <w:sz w:val="18"/>
              </w:rPr>
            </w:pPr>
          </w:p>
        </w:tc>
        <w:tc>
          <w:tcPr>
            <w:tcW w:w="107" w:type="dxa"/>
            <w:gridSpan w:val="4"/>
            <w:tcBorders>
              <w:top w:val="nil"/>
              <w:left w:val="nil"/>
              <w:bottom w:val="nil"/>
              <w:right w:val="single" w:sz="4" w:space="0" w:color="auto"/>
            </w:tcBorders>
          </w:tcPr>
          <w:p w14:paraId="5736C50C" w14:textId="77777777" w:rsidR="007F7B8A" w:rsidRPr="00EB1240" w:rsidRDefault="007F7B8A" w:rsidP="00F100A7">
            <w:pPr>
              <w:rPr>
                <w:sz w:val="18"/>
              </w:rPr>
            </w:pPr>
          </w:p>
        </w:tc>
      </w:tr>
      <w:tr w:rsidR="007F7B8A" w:rsidRPr="00EB1240" w14:paraId="4CBECF78" w14:textId="77777777" w:rsidTr="00F100A7">
        <w:tc>
          <w:tcPr>
            <w:tcW w:w="35" w:type="dxa"/>
            <w:tcBorders>
              <w:top w:val="single" w:sz="6" w:space="0" w:color="auto"/>
              <w:bottom w:val="nil"/>
            </w:tcBorders>
          </w:tcPr>
          <w:p w14:paraId="00C72DD7" w14:textId="77777777" w:rsidR="007F7B8A" w:rsidRPr="00EB1240" w:rsidRDefault="007F7B8A" w:rsidP="00F100A7"/>
        </w:tc>
        <w:tc>
          <w:tcPr>
            <w:tcW w:w="9338" w:type="dxa"/>
            <w:gridSpan w:val="24"/>
            <w:tcBorders>
              <w:top w:val="single" w:sz="6" w:space="0" w:color="auto"/>
              <w:bottom w:val="nil"/>
              <w:right w:val="nil"/>
            </w:tcBorders>
          </w:tcPr>
          <w:p w14:paraId="74364C12" w14:textId="77777777" w:rsidR="007F7B8A" w:rsidRPr="00EB1240" w:rsidRDefault="00A1086F" w:rsidP="00F100A7">
            <w:sdt>
              <w:sdtPr>
                <w:rPr>
                  <w:rFonts w:ascii="Wingdings" w:eastAsia="Wingdings" w:hAnsi="Wingdings" w:cs="Wingdings"/>
                  <w:sz w:val="22"/>
                </w:rPr>
                <w:id w:val="1672057662"/>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22"/>
                  </w:rPr>
                  <w:t>☐</w:t>
                </w:r>
              </w:sdtContent>
            </w:sdt>
            <w:r w:rsidR="007F7B8A" w:rsidRPr="00EB1240">
              <w:rPr>
                <w:sz w:val="22"/>
              </w:rPr>
              <w:t xml:space="preserve"> </w:t>
            </w:r>
            <w:r w:rsidR="007F7B8A" w:rsidRPr="00EB1240">
              <w:rPr>
                <w:b/>
                <w:sz w:val="22"/>
              </w:rPr>
              <w:t>Agissant en mon nom personnel</w:t>
            </w:r>
            <w:r w:rsidR="007F7B8A" w:rsidRPr="00EB1240">
              <w:rPr>
                <w:sz w:val="22"/>
              </w:rPr>
              <w:t xml:space="preserve"> ou </w:t>
            </w:r>
            <w:r w:rsidR="007F7B8A" w:rsidRPr="00EB1240">
              <w:rPr>
                <w:b/>
                <w:sz w:val="22"/>
              </w:rPr>
              <w:t>sous le nom de :</w:t>
            </w:r>
            <w:r w:rsidR="007F7B8A" w:rsidRPr="00EB1240">
              <w:t> :</w:t>
            </w:r>
          </w:p>
        </w:tc>
        <w:tc>
          <w:tcPr>
            <w:tcW w:w="101" w:type="dxa"/>
            <w:gridSpan w:val="3"/>
            <w:tcBorders>
              <w:top w:val="single" w:sz="6" w:space="0" w:color="auto"/>
              <w:left w:val="nil"/>
              <w:bottom w:val="nil"/>
              <w:right w:val="single" w:sz="4" w:space="0" w:color="auto"/>
            </w:tcBorders>
          </w:tcPr>
          <w:p w14:paraId="62114CDE" w14:textId="77777777" w:rsidR="007F7B8A" w:rsidRPr="00EB1240" w:rsidRDefault="007F7B8A" w:rsidP="00F100A7"/>
        </w:tc>
      </w:tr>
      <w:tr w:rsidR="007F7B8A" w:rsidRPr="00EB1240" w14:paraId="0B1E6912" w14:textId="77777777" w:rsidTr="00F100A7">
        <w:tc>
          <w:tcPr>
            <w:tcW w:w="35" w:type="dxa"/>
            <w:tcBorders>
              <w:bottom w:val="nil"/>
              <w:right w:val="nil"/>
            </w:tcBorders>
          </w:tcPr>
          <w:p w14:paraId="4F29FADF" w14:textId="77777777" w:rsidR="007F7B8A" w:rsidRPr="00EB1240" w:rsidRDefault="007F7B8A" w:rsidP="00F100A7"/>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188A1368" w14:textId="77777777" w:rsidR="007F7B8A" w:rsidRPr="00EB1240" w:rsidRDefault="007F7B8A" w:rsidP="00F100A7"/>
        </w:tc>
        <w:tc>
          <w:tcPr>
            <w:tcW w:w="90" w:type="dxa"/>
            <w:gridSpan w:val="2"/>
            <w:tcBorders>
              <w:top w:val="nil"/>
              <w:left w:val="nil"/>
              <w:bottom w:val="nil"/>
              <w:right w:val="single" w:sz="4" w:space="0" w:color="auto"/>
            </w:tcBorders>
          </w:tcPr>
          <w:p w14:paraId="041740D2" w14:textId="77777777" w:rsidR="007F7B8A" w:rsidRPr="00EB1240" w:rsidRDefault="007F7B8A" w:rsidP="00F100A7"/>
        </w:tc>
      </w:tr>
      <w:tr w:rsidR="007F7B8A" w:rsidRPr="00EB1240" w14:paraId="548040D3" w14:textId="77777777" w:rsidTr="00F100A7">
        <w:trPr>
          <w:trHeight w:hRule="exact" w:val="60"/>
        </w:trPr>
        <w:tc>
          <w:tcPr>
            <w:tcW w:w="35" w:type="dxa"/>
            <w:tcBorders>
              <w:top w:val="nil"/>
            </w:tcBorders>
          </w:tcPr>
          <w:p w14:paraId="28B19488" w14:textId="77777777" w:rsidR="007F7B8A" w:rsidRPr="00EB1240" w:rsidRDefault="007F7B8A" w:rsidP="00F100A7">
            <w:pPr>
              <w:rPr>
                <w:sz w:val="18"/>
              </w:rPr>
            </w:pPr>
          </w:p>
        </w:tc>
        <w:tc>
          <w:tcPr>
            <w:tcW w:w="2886" w:type="dxa"/>
            <w:gridSpan w:val="7"/>
            <w:tcBorders>
              <w:top w:val="nil"/>
              <w:bottom w:val="nil"/>
              <w:right w:val="nil"/>
            </w:tcBorders>
          </w:tcPr>
          <w:p w14:paraId="3F9BF9B3" w14:textId="77777777" w:rsidR="007F7B8A" w:rsidRPr="00EB1240" w:rsidRDefault="007F7B8A" w:rsidP="00F100A7">
            <w:pPr>
              <w:rPr>
                <w:sz w:val="18"/>
              </w:rPr>
            </w:pPr>
          </w:p>
        </w:tc>
        <w:tc>
          <w:tcPr>
            <w:tcW w:w="6463" w:type="dxa"/>
            <w:gridSpan w:val="18"/>
            <w:tcBorders>
              <w:top w:val="nil"/>
              <w:left w:val="nil"/>
              <w:bottom w:val="nil"/>
              <w:right w:val="nil"/>
            </w:tcBorders>
          </w:tcPr>
          <w:p w14:paraId="5DC72F21" w14:textId="77777777" w:rsidR="007F7B8A" w:rsidRPr="00EB1240" w:rsidRDefault="007F7B8A" w:rsidP="00F100A7">
            <w:pPr>
              <w:rPr>
                <w:sz w:val="18"/>
              </w:rPr>
            </w:pPr>
          </w:p>
        </w:tc>
        <w:tc>
          <w:tcPr>
            <w:tcW w:w="90" w:type="dxa"/>
            <w:gridSpan w:val="2"/>
            <w:tcBorders>
              <w:top w:val="nil"/>
              <w:left w:val="nil"/>
              <w:bottom w:val="nil"/>
              <w:right w:val="single" w:sz="4" w:space="0" w:color="auto"/>
            </w:tcBorders>
          </w:tcPr>
          <w:p w14:paraId="3D67DC6E" w14:textId="77777777" w:rsidR="007F7B8A" w:rsidRPr="00EB1240" w:rsidRDefault="007F7B8A" w:rsidP="00F100A7">
            <w:pPr>
              <w:rPr>
                <w:sz w:val="18"/>
              </w:rPr>
            </w:pPr>
          </w:p>
        </w:tc>
      </w:tr>
      <w:tr w:rsidR="007F7B8A" w:rsidRPr="00EB1240" w14:paraId="61900601" w14:textId="77777777" w:rsidTr="00F100A7">
        <w:trPr>
          <w:trHeight w:hRule="exact" w:val="947"/>
        </w:trPr>
        <w:tc>
          <w:tcPr>
            <w:tcW w:w="35" w:type="dxa"/>
            <w:tcBorders>
              <w:bottom w:val="nil"/>
            </w:tcBorders>
          </w:tcPr>
          <w:p w14:paraId="5743C8D3" w14:textId="77777777" w:rsidR="007F7B8A" w:rsidRPr="00EB1240" w:rsidRDefault="007F7B8A" w:rsidP="00F100A7"/>
        </w:tc>
        <w:tc>
          <w:tcPr>
            <w:tcW w:w="1111" w:type="dxa"/>
            <w:tcBorders>
              <w:top w:val="nil"/>
              <w:bottom w:val="nil"/>
              <w:right w:val="nil"/>
            </w:tcBorders>
          </w:tcPr>
          <w:p w14:paraId="5E7C2F40" w14:textId="77777777" w:rsidR="007F7B8A" w:rsidRPr="00EB1240" w:rsidRDefault="007F7B8A" w:rsidP="00F100A7">
            <w:r w:rsidRPr="00EB1240">
              <w:t>Domicilié à :</w:t>
            </w:r>
            <w:r w:rsidRPr="00EB1240">
              <w:br/>
            </w:r>
            <w:r w:rsidRPr="00EB1240">
              <w:br/>
              <w:t xml:space="preserve">         (Tél.)</w:t>
            </w:r>
          </w:p>
        </w:tc>
        <w:tc>
          <w:tcPr>
            <w:tcW w:w="8238" w:type="dxa"/>
            <w:gridSpan w:val="24"/>
            <w:tcBorders>
              <w:top w:val="dotted" w:sz="6" w:space="0" w:color="auto"/>
              <w:left w:val="dotted" w:sz="6" w:space="0" w:color="auto"/>
              <w:bottom w:val="dotted" w:sz="6" w:space="0" w:color="auto"/>
              <w:right w:val="dotted" w:sz="6" w:space="0" w:color="auto"/>
            </w:tcBorders>
            <w:shd w:val="pct5" w:color="auto" w:fill="auto"/>
          </w:tcPr>
          <w:p w14:paraId="5D2D99F7" w14:textId="77777777" w:rsidR="007F7B8A" w:rsidRPr="00EB1240" w:rsidRDefault="007F7B8A" w:rsidP="00F100A7">
            <w:pPr>
              <w:spacing w:before="960"/>
            </w:pPr>
          </w:p>
        </w:tc>
        <w:tc>
          <w:tcPr>
            <w:tcW w:w="90" w:type="dxa"/>
            <w:gridSpan w:val="2"/>
            <w:tcBorders>
              <w:top w:val="nil"/>
              <w:left w:val="nil"/>
              <w:bottom w:val="nil"/>
              <w:right w:val="single" w:sz="4" w:space="0" w:color="auto"/>
            </w:tcBorders>
          </w:tcPr>
          <w:p w14:paraId="39789244" w14:textId="77777777" w:rsidR="007F7B8A" w:rsidRPr="00EB1240" w:rsidRDefault="007F7B8A" w:rsidP="00F100A7"/>
        </w:tc>
      </w:tr>
      <w:tr w:rsidR="007F7B8A" w:rsidRPr="00EB1240" w14:paraId="5116C3BB" w14:textId="77777777" w:rsidTr="00F100A7">
        <w:trPr>
          <w:trHeight w:hRule="exact" w:val="60"/>
        </w:trPr>
        <w:tc>
          <w:tcPr>
            <w:tcW w:w="35" w:type="dxa"/>
            <w:tcBorders>
              <w:top w:val="nil"/>
            </w:tcBorders>
          </w:tcPr>
          <w:p w14:paraId="6D434341" w14:textId="77777777" w:rsidR="007F7B8A" w:rsidRPr="00EB1240" w:rsidRDefault="007F7B8A" w:rsidP="00F100A7">
            <w:pPr>
              <w:rPr>
                <w:sz w:val="18"/>
              </w:rPr>
            </w:pPr>
          </w:p>
        </w:tc>
        <w:tc>
          <w:tcPr>
            <w:tcW w:w="2407" w:type="dxa"/>
            <w:gridSpan w:val="4"/>
            <w:tcBorders>
              <w:top w:val="nil"/>
              <w:bottom w:val="nil"/>
              <w:right w:val="nil"/>
            </w:tcBorders>
          </w:tcPr>
          <w:p w14:paraId="48780E39" w14:textId="77777777" w:rsidR="007F7B8A" w:rsidRPr="00EB1240" w:rsidRDefault="007F7B8A" w:rsidP="00F100A7">
            <w:pPr>
              <w:rPr>
                <w:sz w:val="18"/>
              </w:rPr>
            </w:pPr>
          </w:p>
        </w:tc>
        <w:tc>
          <w:tcPr>
            <w:tcW w:w="6931" w:type="dxa"/>
            <w:gridSpan w:val="20"/>
            <w:tcBorders>
              <w:top w:val="nil"/>
              <w:left w:val="nil"/>
              <w:bottom w:val="nil"/>
              <w:right w:val="nil"/>
            </w:tcBorders>
          </w:tcPr>
          <w:p w14:paraId="40C6730E" w14:textId="77777777" w:rsidR="007F7B8A" w:rsidRPr="00EB1240" w:rsidRDefault="007F7B8A" w:rsidP="00F100A7">
            <w:pPr>
              <w:rPr>
                <w:sz w:val="18"/>
              </w:rPr>
            </w:pPr>
          </w:p>
        </w:tc>
        <w:tc>
          <w:tcPr>
            <w:tcW w:w="101" w:type="dxa"/>
            <w:gridSpan w:val="3"/>
            <w:tcBorders>
              <w:top w:val="nil"/>
              <w:left w:val="nil"/>
              <w:bottom w:val="nil"/>
              <w:right w:val="single" w:sz="4" w:space="0" w:color="auto"/>
            </w:tcBorders>
          </w:tcPr>
          <w:p w14:paraId="1838AB77" w14:textId="77777777" w:rsidR="007F7B8A" w:rsidRPr="00EB1240" w:rsidRDefault="007F7B8A" w:rsidP="00F100A7">
            <w:pPr>
              <w:rPr>
                <w:sz w:val="18"/>
              </w:rPr>
            </w:pPr>
          </w:p>
        </w:tc>
      </w:tr>
      <w:tr w:rsidR="007F7B8A" w:rsidRPr="00EB1240" w14:paraId="696A906A" w14:textId="77777777" w:rsidTr="00F100A7">
        <w:tc>
          <w:tcPr>
            <w:tcW w:w="35" w:type="dxa"/>
            <w:tcBorders>
              <w:top w:val="single" w:sz="6" w:space="0" w:color="auto"/>
              <w:bottom w:val="nil"/>
            </w:tcBorders>
          </w:tcPr>
          <w:p w14:paraId="715FAC0E" w14:textId="77777777" w:rsidR="007F7B8A" w:rsidRPr="00EB1240" w:rsidRDefault="007F7B8A" w:rsidP="00F100A7">
            <w:pPr>
              <w:rPr>
                <w:sz w:val="18"/>
              </w:rPr>
            </w:pPr>
          </w:p>
        </w:tc>
        <w:tc>
          <w:tcPr>
            <w:tcW w:w="9332" w:type="dxa"/>
            <w:gridSpan w:val="23"/>
            <w:tcBorders>
              <w:top w:val="single" w:sz="6" w:space="0" w:color="auto"/>
              <w:bottom w:val="nil"/>
              <w:right w:val="nil"/>
            </w:tcBorders>
          </w:tcPr>
          <w:p w14:paraId="7E588E17" w14:textId="77777777" w:rsidR="007F7B8A" w:rsidRPr="00EB1240" w:rsidRDefault="00A1086F" w:rsidP="00F100A7">
            <w:pPr>
              <w:rPr>
                <w:sz w:val="18"/>
              </w:rPr>
            </w:pPr>
            <w:sdt>
              <w:sdtPr>
                <w:rPr>
                  <w:rFonts w:ascii="Wingdings" w:eastAsia="Wingdings" w:hAnsi="Wingdings" w:cs="Wingdings"/>
                  <w:sz w:val="22"/>
                </w:rPr>
                <w:id w:val="-1489157196"/>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22"/>
                  </w:rPr>
                  <w:t>☐</w:t>
                </w:r>
              </w:sdtContent>
            </w:sdt>
            <w:r w:rsidR="007F7B8A" w:rsidRPr="00EB1240">
              <w:rPr>
                <w:sz w:val="22"/>
              </w:rPr>
              <w:t xml:space="preserve"> </w:t>
            </w:r>
            <w:r w:rsidR="007F7B8A" w:rsidRPr="00EB1240">
              <w:rPr>
                <w:b/>
                <w:sz w:val="22"/>
              </w:rPr>
              <w:t>Agissant pour le nom et le compte de la Société :</w:t>
            </w:r>
            <w:r w:rsidR="007F7B8A" w:rsidRPr="00EB1240">
              <w:rPr>
                <w:sz w:val="22"/>
              </w:rPr>
              <w:t xml:space="preserve"> </w:t>
            </w:r>
            <w:r w:rsidR="007F7B8A" w:rsidRPr="00EB1240">
              <w:t>(intitulé complet et forme juridique de la société)</w:t>
            </w:r>
          </w:p>
        </w:tc>
        <w:tc>
          <w:tcPr>
            <w:tcW w:w="107" w:type="dxa"/>
            <w:gridSpan w:val="4"/>
            <w:tcBorders>
              <w:top w:val="single" w:sz="6" w:space="0" w:color="auto"/>
              <w:left w:val="nil"/>
              <w:bottom w:val="nil"/>
              <w:right w:val="single" w:sz="4" w:space="0" w:color="auto"/>
            </w:tcBorders>
          </w:tcPr>
          <w:p w14:paraId="2650160C" w14:textId="77777777" w:rsidR="007F7B8A" w:rsidRPr="00EB1240" w:rsidRDefault="007F7B8A" w:rsidP="00F100A7">
            <w:pPr>
              <w:rPr>
                <w:sz w:val="18"/>
              </w:rPr>
            </w:pPr>
          </w:p>
        </w:tc>
      </w:tr>
      <w:tr w:rsidR="007F7B8A" w:rsidRPr="00EB1240" w14:paraId="29E06CEC" w14:textId="77777777" w:rsidTr="00F100A7">
        <w:trPr>
          <w:trHeight w:hRule="exact" w:val="60"/>
        </w:trPr>
        <w:tc>
          <w:tcPr>
            <w:tcW w:w="35" w:type="dxa"/>
            <w:tcBorders>
              <w:top w:val="nil"/>
            </w:tcBorders>
          </w:tcPr>
          <w:p w14:paraId="38332C58" w14:textId="77777777" w:rsidR="007F7B8A" w:rsidRPr="00EB1240" w:rsidRDefault="007F7B8A" w:rsidP="00F100A7">
            <w:pPr>
              <w:rPr>
                <w:sz w:val="18"/>
              </w:rPr>
            </w:pPr>
          </w:p>
        </w:tc>
        <w:tc>
          <w:tcPr>
            <w:tcW w:w="2886" w:type="dxa"/>
            <w:gridSpan w:val="7"/>
            <w:tcBorders>
              <w:top w:val="nil"/>
              <w:bottom w:val="nil"/>
              <w:right w:val="nil"/>
            </w:tcBorders>
          </w:tcPr>
          <w:p w14:paraId="1E38ECC9" w14:textId="77777777" w:rsidR="007F7B8A" w:rsidRPr="00EB1240" w:rsidRDefault="007F7B8A" w:rsidP="00F100A7">
            <w:pPr>
              <w:rPr>
                <w:sz w:val="18"/>
              </w:rPr>
            </w:pPr>
          </w:p>
        </w:tc>
        <w:tc>
          <w:tcPr>
            <w:tcW w:w="6463" w:type="dxa"/>
            <w:gridSpan w:val="18"/>
            <w:tcBorders>
              <w:top w:val="nil"/>
              <w:left w:val="nil"/>
              <w:bottom w:val="nil"/>
              <w:right w:val="nil"/>
            </w:tcBorders>
          </w:tcPr>
          <w:p w14:paraId="08E09312" w14:textId="77777777" w:rsidR="007F7B8A" w:rsidRPr="00EB1240" w:rsidRDefault="007F7B8A" w:rsidP="00F100A7">
            <w:pPr>
              <w:rPr>
                <w:sz w:val="18"/>
              </w:rPr>
            </w:pPr>
          </w:p>
        </w:tc>
        <w:tc>
          <w:tcPr>
            <w:tcW w:w="90" w:type="dxa"/>
            <w:gridSpan w:val="2"/>
            <w:tcBorders>
              <w:top w:val="nil"/>
              <w:left w:val="nil"/>
              <w:bottom w:val="nil"/>
              <w:right w:val="single" w:sz="4" w:space="0" w:color="auto"/>
            </w:tcBorders>
          </w:tcPr>
          <w:p w14:paraId="2A76C7EC" w14:textId="77777777" w:rsidR="007F7B8A" w:rsidRPr="00EB1240" w:rsidRDefault="007F7B8A" w:rsidP="00F100A7">
            <w:pPr>
              <w:rPr>
                <w:sz w:val="18"/>
              </w:rPr>
            </w:pPr>
          </w:p>
        </w:tc>
      </w:tr>
      <w:tr w:rsidR="007F7B8A" w:rsidRPr="00EB1240" w14:paraId="59914322" w14:textId="77777777" w:rsidTr="00F100A7">
        <w:tc>
          <w:tcPr>
            <w:tcW w:w="35" w:type="dxa"/>
            <w:tcBorders>
              <w:bottom w:val="nil"/>
            </w:tcBorders>
          </w:tcPr>
          <w:p w14:paraId="21BF5874" w14:textId="77777777" w:rsidR="007F7B8A" w:rsidRPr="00EB1240" w:rsidRDefault="007F7B8A" w:rsidP="00F100A7">
            <w:pPr>
              <w:spacing w:before="20"/>
            </w:pPr>
          </w:p>
        </w:tc>
        <w:tc>
          <w:tcPr>
            <w:tcW w:w="1678" w:type="dxa"/>
            <w:gridSpan w:val="3"/>
            <w:tcBorders>
              <w:top w:val="nil"/>
              <w:bottom w:val="nil"/>
              <w:right w:val="nil"/>
            </w:tcBorders>
          </w:tcPr>
          <w:p w14:paraId="44B10EE4" w14:textId="77777777" w:rsidR="007F7B8A" w:rsidRPr="00EB1240" w:rsidRDefault="007F7B8A" w:rsidP="00F100A7">
            <w:pPr>
              <w:spacing w:before="20"/>
            </w:pPr>
            <w:r w:rsidRPr="00EB124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579515DF" w14:textId="77777777" w:rsidR="007F7B8A" w:rsidRPr="00EB1240" w:rsidRDefault="007F7B8A" w:rsidP="00F100A7">
            <w:pPr>
              <w:spacing w:before="20"/>
            </w:pPr>
          </w:p>
        </w:tc>
        <w:tc>
          <w:tcPr>
            <w:tcW w:w="90" w:type="dxa"/>
            <w:gridSpan w:val="2"/>
            <w:tcBorders>
              <w:top w:val="nil"/>
              <w:left w:val="nil"/>
              <w:bottom w:val="nil"/>
              <w:right w:val="single" w:sz="4" w:space="0" w:color="auto"/>
            </w:tcBorders>
          </w:tcPr>
          <w:p w14:paraId="0D74EC13" w14:textId="77777777" w:rsidR="007F7B8A" w:rsidRPr="00EB1240" w:rsidRDefault="007F7B8A" w:rsidP="00F100A7">
            <w:pPr>
              <w:spacing w:before="20"/>
            </w:pPr>
          </w:p>
        </w:tc>
      </w:tr>
      <w:tr w:rsidR="007F7B8A" w:rsidRPr="00EB1240" w14:paraId="00FAE75C" w14:textId="77777777" w:rsidTr="00F100A7">
        <w:trPr>
          <w:trHeight w:hRule="exact" w:val="60"/>
        </w:trPr>
        <w:tc>
          <w:tcPr>
            <w:tcW w:w="35" w:type="dxa"/>
            <w:tcBorders>
              <w:top w:val="nil"/>
            </w:tcBorders>
          </w:tcPr>
          <w:p w14:paraId="34C94BF7" w14:textId="77777777" w:rsidR="007F7B8A" w:rsidRPr="00EB1240" w:rsidRDefault="007F7B8A" w:rsidP="00F100A7">
            <w:pPr>
              <w:rPr>
                <w:sz w:val="18"/>
              </w:rPr>
            </w:pPr>
          </w:p>
        </w:tc>
        <w:tc>
          <w:tcPr>
            <w:tcW w:w="2886" w:type="dxa"/>
            <w:gridSpan w:val="7"/>
            <w:tcBorders>
              <w:top w:val="nil"/>
              <w:bottom w:val="nil"/>
              <w:right w:val="nil"/>
            </w:tcBorders>
          </w:tcPr>
          <w:p w14:paraId="297409B0" w14:textId="77777777" w:rsidR="007F7B8A" w:rsidRPr="00EB1240" w:rsidRDefault="007F7B8A" w:rsidP="00F100A7">
            <w:pPr>
              <w:rPr>
                <w:sz w:val="18"/>
              </w:rPr>
            </w:pPr>
          </w:p>
        </w:tc>
        <w:tc>
          <w:tcPr>
            <w:tcW w:w="6463" w:type="dxa"/>
            <w:gridSpan w:val="18"/>
            <w:tcBorders>
              <w:top w:val="nil"/>
              <w:left w:val="nil"/>
              <w:bottom w:val="nil"/>
              <w:right w:val="nil"/>
            </w:tcBorders>
          </w:tcPr>
          <w:p w14:paraId="63A47F4D" w14:textId="77777777" w:rsidR="007F7B8A" w:rsidRPr="00EB1240" w:rsidRDefault="007F7B8A" w:rsidP="00F100A7">
            <w:pPr>
              <w:rPr>
                <w:sz w:val="18"/>
              </w:rPr>
            </w:pPr>
          </w:p>
        </w:tc>
        <w:tc>
          <w:tcPr>
            <w:tcW w:w="90" w:type="dxa"/>
            <w:gridSpan w:val="2"/>
            <w:tcBorders>
              <w:top w:val="nil"/>
              <w:left w:val="nil"/>
              <w:bottom w:val="nil"/>
              <w:right w:val="single" w:sz="4" w:space="0" w:color="auto"/>
            </w:tcBorders>
          </w:tcPr>
          <w:p w14:paraId="38B4890F" w14:textId="77777777" w:rsidR="007F7B8A" w:rsidRPr="00EB1240" w:rsidRDefault="007F7B8A" w:rsidP="00F100A7">
            <w:pPr>
              <w:rPr>
                <w:sz w:val="18"/>
              </w:rPr>
            </w:pPr>
          </w:p>
        </w:tc>
      </w:tr>
      <w:tr w:rsidR="007F7B8A" w:rsidRPr="00EB1240" w14:paraId="38B5A558" w14:textId="77777777" w:rsidTr="00F100A7">
        <w:trPr>
          <w:trHeight w:hRule="exact" w:val="680"/>
        </w:trPr>
        <w:tc>
          <w:tcPr>
            <w:tcW w:w="35" w:type="dxa"/>
            <w:tcBorders>
              <w:bottom w:val="nil"/>
            </w:tcBorders>
          </w:tcPr>
          <w:p w14:paraId="348A5EE8" w14:textId="77777777" w:rsidR="007F7B8A" w:rsidRPr="00EB1240" w:rsidRDefault="007F7B8A" w:rsidP="00F100A7"/>
        </w:tc>
        <w:tc>
          <w:tcPr>
            <w:tcW w:w="1678" w:type="dxa"/>
            <w:gridSpan w:val="3"/>
            <w:tcBorders>
              <w:top w:val="nil"/>
              <w:bottom w:val="nil"/>
              <w:right w:val="nil"/>
            </w:tcBorders>
          </w:tcPr>
          <w:p w14:paraId="3B67C3BF" w14:textId="77777777" w:rsidR="007F7B8A" w:rsidRPr="00EB1240" w:rsidRDefault="007F7B8A" w:rsidP="00F100A7">
            <w:r w:rsidRPr="00EB1240">
              <w:t>Ay</w:t>
            </w:r>
            <w:r>
              <w:t xml:space="preserve">ant son siège à : </w:t>
            </w:r>
            <w:r w:rsidRPr="00EB1240">
              <w:br/>
              <w:t xml:space="preserve">                     (Tél.)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16CD5716" w14:textId="77777777" w:rsidR="007F7B8A" w:rsidRPr="00EB1240" w:rsidRDefault="007F7B8A" w:rsidP="00F100A7">
            <w:pPr>
              <w:spacing w:before="960"/>
            </w:pPr>
          </w:p>
        </w:tc>
        <w:tc>
          <w:tcPr>
            <w:tcW w:w="90" w:type="dxa"/>
            <w:gridSpan w:val="2"/>
            <w:tcBorders>
              <w:top w:val="nil"/>
              <w:left w:val="nil"/>
              <w:bottom w:val="nil"/>
              <w:right w:val="single" w:sz="4" w:space="0" w:color="auto"/>
            </w:tcBorders>
          </w:tcPr>
          <w:p w14:paraId="5E9296F2" w14:textId="77777777" w:rsidR="007F7B8A" w:rsidRPr="00EB1240" w:rsidRDefault="007F7B8A" w:rsidP="00F100A7"/>
        </w:tc>
      </w:tr>
      <w:tr w:rsidR="007F7B8A" w:rsidRPr="00EB1240" w14:paraId="4D2E56B4" w14:textId="77777777" w:rsidTr="00F100A7">
        <w:trPr>
          <w:trHeight w:hRule="exact" w:val="213"/>
        </w:trPr>
        <w:tc>
          <w:tcPr>
            <w:tcW w:w="35" w:type="dxa"/>
            <w:tcBorders>
              <w:top w:val="nil"/>
              <w:bottom w:val="nil"/>
            </w:tcBorders>
          </w:tcPr>
          <w:p w14:paraId="2B94FC3C" w14:textId="77777777" w:rsidR="007F7B8A" w:rsidRPr="00EB1240" w:rsidRDefault="007F7B8A" w:rsidP="00F100A7">
            <w:pPr>
              <w:rPr>
                <w:sz w:val="18"/>
              </w:rPr>
            </w:pPr>
          </w:p>
        </w:tc>
        <w:tc>
          <w:tcPr>
            <w:tcW w:w="2886" w:type="dxa"/>
            <w:gridSpan w:val="7"/>
            <w:tcBorders>
              <w:top w:val="nil"/>
              <w:bottom w:val="nil"/>
              <w:right w:val="nil"/>
            </w:tcBorders>
          </w:tcPr>
          <w:p w14:paraId="0D9D466B" w14:textId="77777777" w:rsidR="007F7B8A" w:rsidRPr="00EB1240" w:rsidRDefault="007F7B8A" w:rsidP="00F100A7">
            <w:pPr>
              <w:rPr>
                <w:sz w:val="18"/>
              </w:rPr>
            </w:pPr>
          </w:p>
        </w:tc>
        <w:tc>
          <w:tcPr>
            <w:tcW w:w="6463" w:type="dxa"/>
            <w:gridSpan w:val="18"/>
            <w:tcBorders>
              <w:top w:val="nil"/>
              <w:left w:val="nil"/>
              <w:bottom w:val="nil"/>
              <w:right w:val="nil"/>
            </w:tcBorders>
          </w:tcPr>
          <w:p w14:paraId="65A32852" w14:textId="77777777" w:rsidR="007F7B8A" w:rsidRPr="00EB1240" w:rsidRDefault="007F7B8A" w:rsidP="00F100A7">
            <w:pPr>
              <w:rPr>
                <w:sz w:val="18"/>
              </w:rPr>
            </w:pPr>
          </w:p>
        </w:tc>
        <w:tc>
          <w:tcPr>
            <w:tcW w:w="90" w:type="dxa"/>
            <w:gridSpan w:val="2"/>
            <w:tcBorders>
              <w:top w:val="nil"/>
              <w:left w:val="nil"/>
              <w:bottom w:val="nil"/>
              <w:right w:val="single" w:sz="4" w:space="0" w:color="auto"/>
            </w:tcBorders>
          </w:tcPr>
          <w:p w14:paraId="3F4ECD7F" w14:textId="77777777" w:rsidR="007F7B8A" w:rsidRPr="00EB1240" w:rsidRDefault="007F7B8A" w:rsidP="00F100A7">
            <w:pPr>
              <w:rPr>
                <w:sz w:val="18"/>
              </w:rPr>
            </w:pPr>
          </w:p>
        </w:tc>
      </w:tr>
      <w:tr w:rsidR="007F7B8A" w:rsidRPr="00EB1240" w14:paraId="0D3CE0C9" w14:textId="77777777" w:rsidTr="00F100A7">
        <w:trPr>
          <w:trHeight w:hRule="exact" w:val="60"/>
        </w:trPr>
        <w:tc>
          <w:tcPr>
            <w:tcW w:w="35" w:type="dxa"/>
            <w:tcBorders>
              <w:top w:val="single" w:sz="6" w:space="0" w:color="auto"/>
              <w:bottom w:val="nil"/>
            </w:tcBorders>
          </w:tcPr>
          <w:p w14:paraId="05C121DE" w14:textId="77777777" w:rsidR="007F7B8A" w:rsidRPr="00EB1240" w:rsidRDefault="007F7B8A" w:rsidP="00F100A7">
            <w:pPr>
              <w:rPr>
                <w:sz w:val="18"/>
              </w:rPr>
            </w:pPr>
          </w:p>
        </w:tc>
        <w:tc>
          <w:tcPr>
            <w:tcW w:w="2886" w:type="dxa"/>
            <w:gridSpan w:val="7"/>
            <w:tcBorders>
              <w:top w:val="single" w:sz="6" w:space="0" w:color="auto"/>
              <w:bottom w:val="nil"/>
              <w:right w:val="nil"/>
            </w:tcBorders>
          </w:tcPr>
          <w:p w14:paraId="5D3CF965" w14:textId="77777777" w:rsidR="007F7B8A" w:rsidRPr="00EB1240" w:rsidRDefault="007F7B8A" w:rsidP="00F100A7">
            <w:pPr>
              <w:rPr>
                <w:sz w:val="18"/>
              </w:rPr>
            </w:pPr>
          </w:p>
        </w:tc>
        <w:tc>
          <w:tcPr>
            <w:tcW w:w="6463" w:type="dxa"/>
            <w:gridSpan w:val="18"/>
            <w:tcBorders>
              <w:top w:val="single" w:sz="6" w:space="0" w:color="auto"/>
              <w:left w:val="nil"/>
              <w:bottom w:val="nil"/>
              <w:right w:val="nil"/>
            </w:tcBorders>
          </w:tcPr>
          <w:p w14:paraId="073876EE" w14:textId="77777777" w:rsidR="007F7B8A" w:rsidRPr="00EB1240" w:rsidRDefault="007F7B8A" w:rsidP="00F100A7">
            <w:pPr>
              <w:rPr>
                <w:sz w:val="18"/>
              </w:rPr>
            </w:pPr>
          </w:p>
        </w:tc>
        <w:tc>
          <w:tcPr>
            <w:tcW w:w="90" w:type="dxa"/>
            <w:gridSpan w:val="2"/>
            <w:tcBorders>
              <w:top w:val="single" w:sz="6" w:space="0" w:color="auto"/>
              <w:left w:val="nil"/>
              <w:bottom w:val="nil"/>
              <w:right w:val="single" w:sz="4" w:space="0" w:color="auto"/>
            </w:tcBorders>
          </w:tcPr>
          <w:p w14:paraId="1C3736C5" w14:textId="77777777" w:rsidR="007F7B8A" w:rsidRPr="00EB1240" w:rsidRDefault="007F7B8A" w:rsidP="00F100A7">
            <w:pPr>
              <w:rPr>
                <w:sz w:val="18"/>
              </w:rPr>
            </w:pPr>
          </w:p>
        </w:tc>
      </w:tr>
      <w:tr w:rsidR="007F7B8A" w:rsidRPr="00EB1240" w14:paraId="70DC2EED" w14:textId="77777777" w:rsidTr="00F100A7">
        <w:trPr>
          <w:trHeight w:hRule="exact" w:val="320"/>
        </w:trPr>
        <w:tc>
          <w:tcPr>
            <w:tcW w:w="35" w:type="dxa"/>
            <w:tcBorders>
              <w:bottom w:val="nil"/>
            </w:tcBorders>
          </w:tcPr>
          <w:p w14:paraId="738841DA" w14:textId="77777777" w:rsidR="007F7B8A" w:rsidRPr="00EB1240" w:rsidRDefault="007F7B8A" w:rsidP="00F100A7">
            <w:pPr>
              <w:spacing w:before="20"/>
            </w:pPr>
          </w:p>
        </w:tc>
        <w:tc>
          <w:tcPr>
            <w:tcW w:w="3238" w:type="dxa"/>
            <w:gridSpan w:val="8"/>
            <w:tcBorders>
              <w:top w:val="nil"/>
              <w:bottom w:val="nil"/>
              <w:right w:val="nil"/>
            </w:tcBorders>
          </w:tcPr>
          <w:p w14:paraId="4D53494C" w14:textId="77777777" w:rsidR="007F7B8A" w:rsidRPr="00EB1240" w:rsidRDefault="007F7B8A" w:rsidP="00F100A7">
            <w:pPr>
              <w:spacing w:before="40"/>
            </w:pPr>
            <w:r w:rsidRPr="00EB1240">
              <w:t xml:space="preserve">N° d'identité d'établissement </w:t>
            </w:r>
            <w:r w:rsidRPr="00EB1240">
              <w:rPr>
                <w:sz w:val="18"/>
              </w:rPr>
              <w:t>(SIRET)</w:t>
            </w:r>
            <w:r w:rsidRPr="00EB1240">
              <w: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F2FC141" w14:textId="77777777" w:rsidR="007F7B8A" w:rsidRPr="00EB1240" w:rsidRDefault="007F7B8A" w:rsidP="00F100A7">
            <w:pPr>
              <w:spacing w:before="20"/>
            </w:pP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36158985"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34981EA"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609DC9A"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360DDAF"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6253EF7"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DED7301"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961CF12"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851B9FC" w14:textId="77777777" w:rsidR="007F7B8A" w:rsidRPr="00EB1240" w:rsidRDefault="007F7B8A" w:rsidP="00F100A7">
            <w:pPr>
              <w:spacing w:before="20"/>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258C73A"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2DFA4E9"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8C631E5"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6751853" w14:textId="77777777" w:rsidR="007F7B8A" w:rsidRPr="00EB1240" w:rsidRDefault="007F7B8A" w:rsidP="00F100A7">
            <w:pPr>
              <w:spacing w:before="20"/>
            </w:pPr>
          </w:p>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353304FD" w14:textId="77777777" w:rsidR="007F7B8A" w:rsidRPr="00EB1240" w:rsidRDefault="007F7B8A" w:rsidP="00F100A7">
            <w:pPr>
              <w:spacing w:before="20"/>
            </w:pPr>
          </w:p>
        </w:tc>
        <w:tc>
          <w:tcPr>
            <w:tcW w:w="90" w:type="dxa"/>
            <w:gridSpan w:val="2"/>
            <w:tcBorders>
              <w:top w:val="nil"/>
              <w:left w:val="nil"/>
              <w:bottom w:val="nil"/>
              <w:right w:val="single" w:sz="4" w:space="0" w:color="auto"/>
            </w:tcBorders>
          </w:tcPr>
          <w:p w14:paraId="015339C7" w14:textId="77777777" w:rsidR="007F7B8A" w:rsidRPr="00EB1240" w:rsidRDefault="007F7B8A" w:rsidP="00F100A7">
            <w:pPr>
              <w:spacing w:before="20"/>
            </w:pPr>
          </w:p>
        </w:tc>
      </w:tr>
      <w:tr w:rsidR="007F7B8A" w:rsidRPr="00EB1240" w14:paraId="5817FD64" w14:textId="77777777" w:rsidTr="00F100A7">
        <w:trPr>
          <w:trHeight w:hRule="exact" w:val="60"/>
        </w:trPr>
        <w:tc>
          <w:tcPr>
            <w:tcW w:w="35" w:type="dxa"/>
            <w:tcBorders>
              <w:top w:val="nil"/>
              <w:bottom w:val="nil"/>
            </w:tcBorders>
          </w:tcPr>
          <w:p w14:paraId="4A013DAC" w14:textId="77777777" w:rsidR="007F7B8A" w:rsidRPr="00EB1240" w:rsidRDefault="007F7B8A" w:rsidP="00F100A7">
            <w:pPr>
              <w:keepNext/>
              <w:rPr>
                <w:sz w:val="18"/>
              </w:rPr>
            </w:pPr>
          </w:p>
        </w:tc>
        <w:tc>
          <w:tcPr>
            <w:tcW w:w="2845" w:type="dxa"/>
            <w:gridSpan w:val="6"/>
            <w:tcBorders>
              <w:top w:val="nil"/>
              <w:bottom w:val="nil"/>
              <w:right w:val="nil"/>
            </w:tcBorders>
          </w:tcPr>
          <w:p w14:paraId="2CA7D35E" w14:textId="77777777" w:rsidR="007F7B8A" w:rsidRPr="00EB1240" w:rsidRDefault="007F7B8A" w:rsidP="00F100A7">
            <w:pPr>
              <w:keepNext/>
              <w:rPr>
                <w:sz w:val="18"/>
              </w:rPr>
            </w:pPr>
          </w:p>
        </w:tc>
        <w:tc>
          <w:tcPr>
            <w:tcW w:w="6493" w:type="dxa"/>
            <w:gridSpan w:val="18"/>
            <w:tcBorders>
              <w:top w:val="nil"/>
              <w:left w:val="nil"/>
              <w:bottom w:val="nil"/>
              <w:right w:val="nil"/>
            </w:tcBorders>
          </w:tcPr>
          <w:p w14:paraId="3D64757F" w14:textId="77777777" w:rsidR="007F7B8A" w:rsidRPr="00EB1240" w:rsidRDefault="007F7B8A" w:rsidP="00F100A7">
            <w:pPr>
              <w:keepNext/>
              <w:rPr>
                <w:sz w:val="18"/>
              </w:rPr>
            </w:pPr>
          </w:p>
        </w:tc>
        <w:tc>
          <w:tcPr>
            <w:tcW w:w="101" w:type="dxa"/>
            <w:gridSpan w:val="3"/>
            <w:tcBorders>
              <w:top w:val="nil"/>
              <w:left w:val="nil"/>
              <w:bottom w:val="nil"/>
              <w:right w:val="single" w:sz="4" w:space="0" w:color="auto"/>
            </w:tcBorders>
          </w:tcPr>
          <w:p w14:paraId="51FC5364" w14:textId="77777777" w:rsidR="007F7B8A" w:rsidRPr="00EB1240" w:rsidRDefault="007F7B8A" w:rsidP="00F100A7">
            <w:pPr>
              <w:keepNext/>
              <w:rPr>
                <w:sz w:val="18"/>
              </w:rPr>
            </w:pPr>
          </w:p>
        </w:tc>
      </w:tr>
      <w:tr w:rsidR="007F7B8A" w:rsidRPr="00EB1240" w14:paraId="60E9B288" w14:textId="77777777" w:rsidTr="00F100A7">
        <w:trPr>
          <w:trHeight w:hRule="exact" w:val="320"/>
        </w:trPr>
        <w:tc>
          <w:tcPr>
            <w:tcW w:w="35" w:type="dxa"/>
            <w:tcBorders>
              <w:bottom w:val="nil"/>
            </w:tcBorders>
          </w:tcPr>
          <w:p w14:paraId="2B60CBE8" w14:textId="77777777" w:rsidR="007F7B8A" w:rsidRPr="00EB1240" w:rsidRDefault="007F7B8A" w:rsidP="00F100A7">
            <w:pPr>
              <w:spacing w:before="20"/>
            </w:pPr>
          </w:p>
        </w:tc>
        <w:tc>
          <w:tcPr>
            <w:tcW w:w="7535" w:type="dxa"/>
            <w:gridSpan w:val="18"/>
            <w:tcBorders>
              <w:top w:val="nil"/>
              <w:bottom w:val="nil"/>
              <w:right w:val="nil"/>
            </w:tcBorders>
          </w:tcPr>
          <w:p w14:paraId="3B7B504F" w14:textId="77777777" w:rsidR="007F7B8A" w:rsidRPr="00EB1240" w:rsidRDefault="007F7B8A" w:rsidP="00F100A7">
            <w:pPr>
              <w:spacing w:before="40"/>
            </w:pPr>
            <w:r w:rsidRPr="00EB1240">
              <w:t xml:space="preserve">N° d'inscription </w:t>
            </w:r>
            <w:sdt>
              <w:sdtPr>
                <w:id w:val="-13410828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répertoire des métiers </w:t>
            </w:r>
            <w:r w:rsidRPr="00EB1240">
              <w:rPr>
                <w:b/>
              </w:rPr>
              <w:t>ou</w:t>
            </w:r>
            <w:r w:rsidRPr="00EB1240">
              <w:t xml:space="preserve"> </w:t>
            </w:r>
            <w:sdt>
              <w:sdtPr>
                <w:id w:val="-961798592"/>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04C4B60D" w14:textId="77777777" w:rsidR="007F7B8A" w:rsidRPr="00EB1240" w:rsidRDefault="007F7B8A" w:rsidP="00F100A7">
            <w:pPr>
              <w:spacing w:before="20"/>
            </w:pPr>
          </w:p>
        </w:tc>
        <w:tc>
          <w:tcPr>
            <w:tcW w:w="90" w:type="dxa"/>
            <w:gridSpan w:val="2"/>
            <w:tcBorders>
              <w:top w:val="nil"/>
              <w:left w:val="nil"/>
              <w:bottom w:val="nil"/>
              <w:right w:val="single" w:sz="4" w:space="0" w:color="auto"/>
            </w:tcBorders>
          </w:tcPr>
          <w:p w14:paraId="0988D1EA" w14:textId="77777777" w:rsidR="007F7B8A" w:rsidRPr="00EB1240" w:rsidRDefault="007F7B8A" w:rsidP="00F100A7">
            <w:pPr>
              <w:spacing w:before="20"/>
            </w:pPr>
          </w:p>
        </w:tc>
      </w:tr>
      <w:tr w:rsidR="007F7B8A" w:rsidRPr="00EB1240" w14:paraId="49A3C9B4" w14:textId="77777777" w:rsidTr="00F100A7">
        <w:trPr>
          <w:trHeight w:hRule="exact" w:val="60"/>
        </w:trPr>
        <w:tc>
          <w:tcPr>
            <w:tcW w:w="35" w:type="dxa"/>
            <w:tcBorders>
              <w:top w:val="nil"/>
              <w:bottom w:val="single" w:sz="4" w:space="0" w:color="auto"/>
            </w:tcBorders>
          </w:tcPr>
          <w:p w14:paraId="0072F1EA" w14:textId="77777777" w:rsidR="007F7B8A" w:rsidRPr="00EB1240" w:rsidRDefault="007F7B8A" w:rsidP="00F100A7">
            <w:pPr>
              <w:rPr>
                <w:sz w:val="18"/>
              </w:rPr>
            </w:pPr>
          </w:p>
        </w:tc>
        <w:tc>
          <w:tcPr>
            <w:tcW w:w="2845" w:type="dxa"/>
            <w:gridSpan w:val="6"/>
            <w:tcBorders>
              <w:top w:val="nil"/>
              <w:bottom w:val="single" w:sz="4" w:space="0" w:color="auto"/>
              <w:right w:val="nil"/>
            </w:tcBorders>
          </w:tcPr>
          <w:p w14:paraId="54B73DB4" w14:textId="77777777" w:rsidR="007F7B8A" w:rsidRPr="00EB1240" w:rsidRDefault="007F7B8A" w:rsidP="00F100A7">
            <w:pPr>
              <w:keepNext/>
              <w:rPr>
                <w:sz w:val="18"/>
              </w:rPr>
            </w:pPr>
          </w:p>
        </w:tc>
        <w:tc>
          <w:tcPr>
            <w:tcW w:w="6544" w:type="dxa"/>
            <w:gridSpan w:val="20"/>
            <w:tcBorders>
              <w:top w:val="nil"/>
              <w:left w:val="nil"/>
              <w:bottom w:val="single" w:sz="4" w:space="0" w:color="auto"/>
              <w:right w:val="nil"/>
            </w:tcBorders>
          </w:tcPr>
          <w:p w14:paraId="14C6F5DD" w14:textId="77777777" w:rsidR="007F7B8A" w:rsidRPr="00EB1240" w:rsidRDefault="007F7B8A" w:rsidP="00F100A7">
            <w:pPr>
              <w:keepNext/>
              <w:rPr>
                <w:sz w:val="18"/>
              </w:rPr>
            </w:pPr>
          </w:p>
        </w:tc>
        <w:tc>
          <w:tcPr>
            <w:tcW w:w="50" w:type="dxa"/>
            <w:tcBorders>
              <w:top w:val="nil"/>
              <w:left w:val="nil"/>
              <w:bottom w:val="single" w:sz="4" w:space="0" w:color="auto"/>
              <w:right w:val="single" w:sz="4" w:space="0" w:color="auto"/>
            </w:tcBorders>
          </w:tcPr>
          <w:p w14:paraId="2FD2EB90" w14:textId="77777777" w:rsidR="007F7B8A" w:rsidRPr="00EB1240" w:rsidRDefault="007F7B8A" w:rsidP="00F100A7">
            <w:pPr>
              <w:keepNext/>
              <w:rPr>
                <w:sz w:val="18"/>
              </w:rPr>
            </w:pPr>
          </w:p>
        </w:tc>
      </w:tr>
    </w:tbl>
    <w:p w14:paraId="2B7DE8CA" w14:textId="77777777" w:rsidR="007F7B8A" w:rsidRDefault="007F7B8A" w:rsidP="007F7B8A"/>
    <w:p w14:paraId="18586487" w14:textId="77777777" w:rsidR="007F7B8A" w:rsidRDefault="007F7B8A" w:rsidP="007F7B8A"/>
    <w:p w14:paraId="12154C0A" w14:textId="77777777" w:rsidR="007F7B8A" w:rsidRDefault="007F7B8A" w:rsidP="007F7B8A"/>
    <w:tbl>
      <w:tblPr>
        <w:tblW w:w="9467"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141"/>
        <w:gridCol w:w="729"/>
        <w:gridCol w:w="63"/>
        <w:gridCol w:w="375"/>
        <w:gridCol w:w="41"/>
        <w:gridCol w:w="352"/>
        <w:gridCol w:w="437"/>
        <w:gridCol w:w="437"/>
        <w:gridCol w:w="436"/>
        <w:gridCol w:w="436"/>
        <w:gridCol w:w="436"/>
        <w:gridCol w:w="436"/>
        <w:gridCol w:w="436"/>
        <w:gridCol w:w="436"/>
        <w:gridCol w:w="436"/>
        <w:gridCol w:w="371"/>
        <w:gridCol w:w="65"/>
        <w:gridCol w:w="436"/>
        <w:gridCol w:w="436"/>
        <w:gridCol w:w="436"/>
        <w:gridCol w:w="424"/>
        <w:gridCol w:w="6"/>
        <w:gridCol w:w="11"/>
        <w:gridCol w:w="40"/>
        <w:gridCol w:w="43"/>
      </w:tblGrid>
      <w:tr w:rsidR="007F7B8A" w:rsidRPr="00EB1240" w14:paraId="29CB806A" w14:textId="77777777" w:rsidTr="00F100A7">
        <w:tc>
          <w:tcPr>
            <w:tcW w:w="9467" w:type="dxa"/>
            <w:gridSpan w:val="28"/>
            <w:tcBorders>
              <w:top w:val="single" w:sz="6" w:space="0" w:color="auto"/>
              <w:bottom w:val="nil"/>
              <w:right w:val="single" w:sz="4" w:space="0" w:color="auto"/>
            </w:tcBorders>
            <w:shd w:val="pct25" w:color="auto" w:fill="auto"/>
          </w:tcPr>
          <w:p w14:paraId="5612C990" w14:textId="77777777" w:rsidR="007F7B8A" w:rsidRPr="00EB1240" w:rsidRDefault="007F7B8A" w:rsidP="00F100A7">
            <w:pPr>
              <w:jc w:val="center"/>
            </w:pPr>
            <w:r w:rsidRPr="00EB1240">
              <w:rPr>
                <w:b/>
              </w:rPr>
              <w:t>Cotraitant 2</w:t>
            </w:r>
          </w:p>
        </w:tc>
      </w:tr>
      <w:tr w:rsidR="007F7B8A" w:rsidRPr="00EB1240" w14:paraId="0E094A56" w14:textId="77777777" w:rsidTr="00F100A7">
        <w:trPr>
          <w:trHeight w:hRule="exact" w:val="60"/>
        </w:trPr>
        <w:tc>
          <w:tcPr>
            <w:tcW w:w="35" w:type="dxa"/>
            <w:tcBorders>
              <w:top w:val="single" w:sz="6" w:space="0" w:color="auto"/>
              <w:bottom w:val="nil"/>
            </w:tcBorders>
          </w:tcPr>
          <w:p w14:paraId="7F0A39F2" w14:textId="77777777" w:rsidR="007F7B8A" w:rsidRPr="00EB1240" w:rsidRDefault="007F7B8A" w:rsidP="00F100A7">
            <w:pPr>
              <w:rPr>
                <w:sz w:val="18"/>
              </w:rPr>
            </w:pPr>
          </w:p>
        </w:tc>
        <w:tc>
          <w:tcPr>
            <w:tcW w:w="2470" w:type="dxa"/>
            <w:gridSpan w:val="5"/>
            <w:tcBorders>
              <w:top w:val="single" w:sz="6" w:space="0" w:color="auto"/>
              <w:bottom w:val="nil"/>
              <w:right w:val="nil"/>
            </w:tcBorders>
          </w:tcPr>
          <w:p w14:paraId="465DF824" w14:textId="77777777" w:rsidR="007F7B8A" w:rsidRPr="00EB1240" w:rsidRDefault="007F7B8A" w:rsidP="00F100A7">
            <w:pPr>
              <w:rPr>
                <w:sz w:val="18"/>
              </w:rPr>
            </w:pPr>
          </w:p>
        </w:tc>
        <w:tc>
          <w:tcPr>
            <w:tcW w:w="6862" w:type="dxa"/>
            <w:gridSpan w:val="18"/>
            <w:tcBorders>
              <w:top w:val="single" w:sz="6" w:space="0" w:color="auto"/>
              <w:left w:val="nil"/>
              <w:bottom w:val="nil"/>
              <w:right w:val="nil"/>
            </w:tcBorders>
          </w:tcPr>
          <w:p w14:paraId="1E056767" w14:textId="77777777" w:rsidR="007F7B8A" w:rsidRPr="00EB1240" w:rsidRDefault="007F7B8A" w:rsidP="00F100A7">
            <w:pPr>
              <w:rPr>
                <w:sz w:val="18"/>
              </w:rPr>
            </w:pPr>
          </w:p>
        </w:tc>
        <w:tc>
          <w:tcPr>
            <w:tcW w:w="100" w:type="dxa"/>
            <w:gridSpan w:val="4"/>
            <w:tcBorders>
              <w:top w:val="single" w:sz="6" w:space="0" w:color="auto"/>
              <w:left w:val="nil"/>
              <w:bottom w:val="nil"/>
              <w:right w:val="single" w:sz="4" w:space="0" w:color="auto"/>
            </w:tcBorders>
          </w:tcPr>
          <w:p w14:paraId="505CAA97" w14:textId="77777777" w:rsidR="007F7B8A" w:rsidRPr="00EB1240" w:rsidRDefault="007F7B8A" w:rsidP="00F100A7">
            <w:pPr>
              <w:rPr>
                <w:sz w:val="18"/>
              </w:rPr>
            </w:pPr>
          </w:p>
        </w:tc>
      </w:tr>
      <w:tr w:rsidR="007F7B8A" w:rsidRPr="00EB1240" w14:paraId="6D4531BD" w14:textId="77777777" w:rsidTr="00F100A7">
        <w:tc>
          <w:tcPr>
            <w:tcW w:w="35" w:type="dxa"/>
            <w:tcBorders>
              <w:top w:val="nil"/>
            </w:tcBorders>
          </w:tcPr>
          <w:p w14:paraId="157572CD" w14:textId="77777777" w:rsidR="007F7B8A" w:rsidRPr="00EB1240" w:rsidRDefault="007F7B8A" w:rsidP="00F100A7"/>
        </w:tc>
        <w:tc>
          <w:tcPr>
            <w:tcW w:w="1537" w:type="dxa"/>
            <w:gridSpan w:val="2"/>
            <w:tcBorders>
              <w:top w:val="nil"/>
              <w:bottom w:val="nil"/>
              <w:right w:val="nil"/>
            </w:tcBorders>
          </w:tcPr>
          <w:p w14:paraId="55C1E6BB" w14:textId="77777777" w:rsidR="007F7B8A" w:rsidRPr="00EB1240" w:rsidRDefault="007F7B8A" w:rsidP="00F100A7">
            <w:pPr>
              <w:spacing w:before="120"/>
            </w:pPr>
            <w:r w:rsidRPr="00EB1240">
              <w:t xml:space="preserve">Nom et </w:t>
            </w:r>
            <w:proofErr w:type="gramStart"/>
            <w:r w:rsidRPr="00EB1240">
              <w:t>prénom  :</w:t>
            </w:r>
            <w:proofErr w:type="gramEnd"/>
          </w:p>
          <w:p w14:paraId="0ABD7FFC" w14:textId="77777777" w:rsidR="007F7B8A" w:rsidRPr="00EB1240" w:rsidRDefault="007F7B8A" w:rsidP="00F100A7">
            <w:r w:rsidRPr="00EB1240">
              <w:t>En qualité de :</w:t>
            </w:r>
          </w:p>
        </w:tc>
        <w:tc>
          <w:tcPr>
            <w:tcW w:w="7795" w:type="dxa"/>
            <w:gridSpan w:val="21"/>
            <w:tcBorders>
              <w:top w:val="dotted" w:sz="6" w:space="0" w:color="auto"/>
              <w:left w:val="dotted" w:sz="6" w:space="0" w:color="auto"/>
              <w:bottom w:val="dotted" w:sz="6" w:space="0" w:color="auto"/>
              <w:right w:val="dotted" w:sz="6" w:space="0" w:color="auto"/>
            </w:tcBorders>
            <w:shd w:val="pct5" w:color="auto" w:fill="auto"/>
          </w:tcPr>
          <w:p w14:paraId="22E3972D" w14:textId="77777777" w:rsidR="007F7B8A" w:rsidRPr="00EB1240" w:rsidRDefault="007F7B8A" w:rsidP="00F100A7">
            <w:pPr>
              <w:spacing w:before="240"/>
            </w:pPr>
          </w:p>
        </w:tc>
        <w:tc>
          <w:tcPr>
            <w:tcW w:w="100" w:type="dxa"/>
            <w:gridSpan w:val="4"/>
            <w:tcBorders>
              <w:top w:val="nil"/>
              <w:left w:val="nil"/>
              <w:bottom w:val="nil"/>
              <w:right w:val="single" w:sz="4" w:space="0" w:color="auto"/>
            </w:tcBorders>
          </w:tcPr>
          <w:p w14:paraId="102B6EC5" w14:textId="77777777" w:rsidR="007F7B8A" w:rsidRPr="00EB1240" w:rsidRDefault="007F7B8A" w:rsidP="00F100A7"/>
        </w:tc>
      </w:tr>
      <w:tr w:rsidR="007F7B8A" w:rsidRPr="00EB1240" w14:paraId="4E689F3A" w14:textId="77777777" w:rsidTr="00F100A7">
        <w:trPr>
          <w:trHeight w:hRule="exact" w:val="60"/>
        </w:trPr>
        <w:tc>
          <w:tcPr>
            <w:tcW w:w="35" w:type="dxa"/>
            <w:tcBorders>
              <w:top w:val="nil"/>
              <w:bottom w:val="nil"/>
            </w:tcBorders>
          </w:tcPr>
          <w:p w14:paraId="12920604" w14:textId="77777777" w:rsidR="007F7B8A" w:rsidRPr="00EB1240" w:rsidRDefault="007F7B8A" w:rsidP="00F100A7">
            <w:pPr>
              <w:rPr>
                <w:sz w:val="18"/>
              </w:rPr>
            </w:pPr>
          </w:p>
        </w:tc>
        <w:tc>
          <w:tcPr>
            <w:tcW w:w="2845" w:type="dxa"/>
            <w:gridSpan w:val="6"/>
            <w:tcBorders>
              <w:top w:val="nil"/>
              <w:bottom w:val="nil"/>
              <w:right w:val="nil"/>
            </w:tcBorders>
          </w:tcPr>
          <w:p w14:paraId="06FD7FBA" w14:textId="77777777" w:rsidR="007F7B8A" w:rsidRPr="00EB1240" w:rsidRDefault="007F7B8A" w:rsidP="00F100A7">
            <w:pPr>
              <w:rPr>
                <w:sz w:val="18"/>
              </w:rPr>
            </w:pPr>
          </w:p>
        </w:tc>
        <w:tc>
          <w:tcPr>
            <w:tcW w:w="6487" w:type="dxa"/>
            <w:gridSpan w:val="17"/>
            <w:tcBorders>
              <w:top w:val="nil"/>
              <w:left w:val="nil"/>
              <w:bottom w:val="nil"/>
              <w:right w:val="nil"/>
            </w:tcBorders>
          </w:tcPr>
          <w:p w14:paraId="4619C5DB" w14:textId="77777777" w:rsidR="007F7B8A" w:rsidRPr="00EB1240" w:rsidRDefault="007F7B8A" w:rsidP="00F100A7">
            <w:pPr>
              <w:rPr>
                <w:sz w:val="18"/>
              </w:rPr>
            </w:pPr>
          </w:p>
        </w:tc>
        <w:tc>
          <w:tcPr>
            <w:tcW w:w="100" w:type="dxa"/>
            <w:gridSpan w:val="4"/>
            <w:tcBorders>
              <w:top w:val="nil"/>
              <w:left w:val="nil"/>
              <w:bottom w:val="nil"/>
              <w:right w:val="single" w:sz="4" w:space="0" w:color="auto"/>
            </w:tcBorders>
          </w:tcPr>
          <w:p w14:paraId="65C840BE" w14:textId="77777777" w:rsidR="007F7B8A" w:rsidRPr="00EB1240" w:rsidRDefault="007F7B8A" w:rsidP="00F100A7">
            <w:pPr>
              <w:rPr>
                <w:sz w:val="18"/>
              </w:rPr>
            </w:pPr>
          </w:p>
        </w:tc>
      </w:tr>
      <w:tr w:rsidR="007F7B8A" w:rsidRPr="00EB1240" w14:paraId="7E95F001" w14:textId="77777777" w:rsidTr="00F100A7">
        <w:tc>
          <w:tcPr>
            <w:tcW w:w="35" w:type="dxa"/>
            <w:tcBorders>
              <w:top w:val="single" w:sz="6" w:space="0" w:color="auto"/>
              <w:bottom w:val="nil"/>
            </w:tcBorders>
          </w:tcPr>
          <w:p w14:paraId="1EB1449F" w14:textId="77777777" w:rsidR="007F7B8A" w:rsidRPr="00EB1240" w:rsidRDefault="007F7B8A" w:rsidP="00F100A7"/>
        </w:tc>
        <w:tc>
          <w:tcPr>
            <w:tcW w:w="9338" w:type="dxa"/>
            <w:gridSpan w:val="24"/>
            <w:tcBorders>
              <w:top w:val="single" w:sz="6" w:space="0" w:color="auto"/>
              <w:bottom w:val="nil"/>
              <w:right w:val="nil"/>
            </w:tcBorders>
          </w:tcPr>
          <w:p w14:paraId="11A2455B" w14:textId="77777777" w:rsidR="007F7B8A" w:rsidRPr="00EB1240" w:rsidRDefault="00A1086F" w:rsidP="00F100A7">
            <w:sdt>
              <w:sdtPr>
                <w:rPr>
                  <w:rFonts w:ascii="Wingdings" w:eastAsia="Wingdings" w:hAnsi="Wingdings" w:cs="Wingdings"/>
                  <w:sz w:val="22"/>
                </w:rPr>
                <w:id w:val="-1035890864"/>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22"/>
                  </w:rPr>
                  <w:t>☐</w:t>
                </w:r>
              </w:sdtContent>
            </w:sdt>
            <w:r w:rsidR="007F7B8A" w:rsidRPr="00EB1240">
              <w:rPr>
                <w:sz w:val="22"/>
              </w:rPr>
              <w:t xml:space="preserve"> </w:t>
            </w:r>
            <w:r w:rsidR="007F7B8A" w:rsidRPr="00EB1240">
              <w:rPr>
                <w:b/>
                <w:sz w:val="22"/>
              </w:rPr>
              <w:t>Agissant en mon nom personnel</w:t>
            </w:r>
            <w:r w:rsidR="007F7B8A" w:rsidRPr="00EB1240">
              <w:rPr>
                <w:sz w:val="22"/>
              </w:rPr>
              <w:t xml:space="preserve"> ou </w:t>
            </w:r>
            <w:r w:rsidR="007F7B8A" w:rsidRPr="00EB1240">
              <w:rPr>
                <w:b/>
                <w:sz w:val="22"/>
              </w:rPr>
              <w:t>sous le nom de :</w:t>
            </w:r>
            <w:r w:rsidR="007F7B8A" w:rsidRPr="00EB1240">
              <w:t> :</w:t>
            </w:r>
          </w:p>
        </w:tc>
        <w:tc>
          <w:tcPr>
            <w:tcW w:w="94" w:type="dxa"/>
            <w:gridSpan w:val="3"/>
            <w:tcBorders>
              <w:top w:val="single" w:sz="6" w:space="0" w:color="auto"/>
              <w:left w:val="nil"/>
              <w:bottom w:val="nil"/>
              <w:right w:val="single" w:sz="4" w:space="0" w:color="auto"/>
            </w:tcBorders>
          </w:tcPr>
          <w:p w14:paraId="194B7360" w14:textId="77777777" w:rsidR="007F7B8A" w:rsidRPr="00EB1240" w:rsidRDefault="007F7B8A" w:rsidP="00F100A7"/>
        </w:tc>
      </w:tr>
      <w:tr w:rsidR="007F7B8A" w:rsidRPr="00EB1240" w14:paraId="6DB51FF1" w14:textId="77777777" w:rsidTr="00F100A7">
        <w:tc>
          <w:tcPr>
            <w:tcW w:w="35" w:type="dxa"/>
            <w:tcBorders>
              <w:bottom w:val="nil"/>
              <w:right w:val="nil"/>
            </w:tcBorders>
          </w:tcPr>
          <w:p w14:paraId="5925572A" w14:textId="77777777" w:rsidR="007F7B8A" w:rsidRPr="00EB1240" w:rsidRDefault="007F7B8A" w:rsidP="00F100A7"/>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088DC964" w14:textId="77777777" w:rsidR="007F7B8A" w:rsidRPr="00EB1240" w:rsidRDefault="007F7B8A" w:rsidP="00F100A7"/>
        </w:tc>
        <w:tc>
          <w:tcPr>
            <w:tcW w:w="83" w:type="dxa"/>
            <w:gridSpan w:val="2"/>
            <w:tcBorders>
              <w:top w:val="nil"/>
              <w:left w:val="nil"/>
              <w:bottom w:val="nil"/>
              <w:right w:val="single" w:sz="4" w:space="0" w:color="auto"/>
            </w:tcBorders>
          </w:tcPr>
          <w:p w14:paraId="4273C0B8" w14:textId="77777777" w:rsidR="007F7B8A" w:rsidRPr="00EB1240" w:rsidRDefault="007F7B8A" w:rsidP="00F100A7"/>
        </w:tc>
      </w:tr>
      <w:tr w:rsidR="007F7B8A" w:rsidRPr="00EB1240" w14:paraId="34F068EC" w14:textId="77777777" w:rsidTr="00F100A7">
        <w:trPr>
          <w:trHeight w:hRule="exact" w:val="60"/>
        </w:trPr>
        <w:tc>
          <w:tcPr>
            <w:tcW w:w="35" w:type="dxa"/>
            <w:tcBorders>
              <w:top w:val="nil"/>
            </w:tcBorders>
          </w:tcPr>
          <w:p w14:paraId="58975D3B" w14:textId="77777777" w:rsidR="007F7B8A" w:rsidRPr="00EB1240" w:rsidRDefault="007F7B8A" w:rsidP="00F100A7">
            <w:pPr>
              <w:rPr>
                <w:sz w:val="18"/>
              </w:rPr>
            </w:pPr>
          </w:p>
        </w:tc>
        <w:tc>
          <w:tcPr>
            <w:tcW w:w="2886" w:type="dxa"/>
            <w:gridSpan w:val="7"/>
            <w:tcBorders>
              <w:top w:val="nil"/>
              <w:bottom w:val="nil"/>
              <w:right w:val="nil"/>
            </w:tcBorders>
          </w:tcPr>
          <w:p w14:paraId="41E083DD" w14:textId="77777777" w:rsidR="007F7B8A" w:rsidRPr="00EB1240" w:rsidRDefault="007F7B8A" w:rsidP="00F100A7">
            <w:pPr>
              <w:rPr>
                <w:sz w:val="18"/>
              </w:rPr>
            </w:pPr>
          </w:p>
        </w:tc>
        <w:tc>
          <w:tcPr>
            <w:tcW w:w="6463" w:type="dxa"/>
            <w:gridSpan w:val="18"/>
            <w:tcBorders>
              <w:top w:val="nil"/>
              <w:left w:val="nil"/>
              <w:bottom w:val="nil"/>
              <w:right w:val="nil"/>
            </w:tcBorders>
          </w:tcPr>
          <w:p w14:paraId="5D2F908C" w14:textId="77777777" w:rsidR="007F7B8A" w:rsidRPr="00EB1240" w:rsidRDefault="007F7B8A" w:rsidP="00F100A7">
            <w:pPr>
              <w:rPr>
                <w:sz w:val="18"/>
              </w:rPr>
            </w:pPr>
          </w:p>
        </w:tc>
        <w:tc>
          <w:tcPr>
            <w:tcW w:w="83" w:type="dxa"/>
            <w:gridSpan w:val="2"/>
            <w:tcBorders>
              <w:top w:val="nil"/>
              <w:left w:val="nil"/>
              <w:bottom w:val="nil"/>
              <w:right w:val="single" w:sz="4" w:space="0" w:color="auto"/>
            </w:tcBorders>
          </w:tcPr>
          <w:p w14:paraId="04C92DD8" w14:textId="77777777" w:rsidR="007F7B8A" w:rsidRPr="00EB1240" w:rsidRDefault="007F7B8A" w:rsidP="00F100A7">
            <w:pPr>
              <w:rPr>
                <w:sz w:val="18"/>
              </w:rPr>
            </w:pPr>
          </w:p>
        </w:tc>
      </w:tr>
      <w:tr w:rsidR="007F7B8A" w:rsidRPr="00EB1240" w14:paraId="6E2BA091" w14:textId="77777777" w:rsidTr="00F100A7">
        <w:trPr>
          <w:trHeight w:hRule="exact" w:val="680"/>
        </w:trPr>
        <w:tc>
          <w:tcPr>
            <w:tcW w:w="35" w:type="dxa"/>
            <w:tcBorders>
              <w:bottom w:val="nil"/>
            </w:tcBorders>
          </w:tcPr>
          <w:p w14:paraId="05F5FB15" w14:textId="77777777" w:rsidR="007F7B8A" w:rsidRPr="00EB1240" w:rsidRDefault="007F7B8A" w:rsidP="00F100A7"/>
        </w:tc>
        <w:tc>
          <w:tcPr>
            <w:tcW w:w="1111" w:type="dxa"/>
            <w:tcBorders>
              <w:top w:val="nil"/>
              <w:bottom w:val="nil"/>
              <w:right w:val="nil"/>
            </w:tcBorders>
          </w:tcPr>
          <w:p w14:paraId="48AE03D5" w14:textId="77777777" w:rsidR="007F7B8A" w:rsidRPr="00EB1240" w:rsidRDefault="007F7B8A" w:rsidP="00F100A7">
            <w:r w:rsidRPr="00EB1240">
              <w:t>Domicilié à :</w:t>
            </w:r>
            <w:r w:rsidRPr="00EB1240">
              <w:br/>
            </w:r>
            <w:r w:rsidRPr="00EB1240">
              <w:br/>
            </w:r>
            <w:r w:rsidRPr="00EB1240">
              <w:br/>
            </w:r>
            <w:r w:rsidRPr="00EB1240">
              <w:br/>
              <w:t xml:space="preserve">         (Tél.)</w:t>
            </w:r>
          </w:p>
        </w:tc>
        <w:tc>
          <w:tcPr>
            <w:tcW w:w="8238" w:type="dxa"/>
            <w:gridSpan w:val="24"/>
            <w:tcBorders>
              <w:top w:val="dotted" w:sz="6" w:space="0" w:color="auto"/>
              <w:left w:val="dotted" w:sz="6" w:space="0" w:color="auto"/>
              <w:bottom w:val="dotted" w:sz="6" w:space="0" w:color="auto"/>
              <w:right w:val="dotted" w:sz="6" w:space="0" w:color="auto"/>
            </w:tcBorders>
            <w:shd w:val="pct5" w:color="auto" w:fill="auto"/>
          </w:tcPr>
          <w:p w14:paraId="56D5ECDA" w14:textId="77777777" w:rsidR="007F7B8A" w:rsidRPr="00EB1240" w:rsidRDefault="007F7B8A" w:rsidP="00F100A7">
            <w:pPr>
              <w:spacing w:before="960"/>
            </w:pPr>
          </w:p>
        </w:tc>
        <w:tc>
          <w:tcPr>
            <w:tcW w:w="83" w:type="dxa"/>
            <w:gridSpan w:val="2"/>
            <w:tcBorders>
              <w:top w:val="nil"/>
              <w:left w:val="nil"/>
              <w:bottom w:val="nil"/>
              <w:right w:val="single" w:sz="4" w:space="0" w:color="auto"/>
            </w:tcBorders>
          </w:tcPr>
          <w:p w14:paraId="67EC454E" w14:textId="77777777" w:rsidR="007F7B8A" w:rsidRPr="00EB1240" w:rsidRDefault="007F7B8A" w:rsidP="00F100A7"/>
        </w:tc>
      </w:tr>
      <w:tr w:rsidR="007F7B8A" w:rsidRPr="00EB1240" w14:paraId="2AA11B69" w14:textId="77777777" w:rsidTr="00F100A7">
        <w:trPr>
          <w:trHeight w:hRule="exact" w:val="60"/>
        </w:trPr>
        <w:tc>
          <w:tcPr>
            <w:tcW w:w="35" w:type="dxa"/>
            <w:tcBorders>
              <w:top w:val="nil"/>
            </w:tcBorders>
          </w:tcPr>
          <w:p w14:paraId="1ABBD5B6" w14:textId="77777777" w:rsidR="007F7B8A" w:rsidRPr="00EB1240" w:rsidRDefault="007F7B8A" w:rsidP="00F100A7">
            <w:pPr>
              <w:rPr>
                <w:sz w:val="18"/>
              </w:rPr>
            </w:pPr>
          </w:p>
        </w:tc>
        <w:tc>
          <w:tcPr>
            <w:tcW w:w="2407" w:type="dxa"/>
            <w:gridSpan w:val="4"/>
            <w:tcBorders>
              <w:top w:val="nil"/>
              <w:bottom w:val="nil"/>
              <w:right w:val="nil"/>
            </w:tcBorders>
          </w:tcPr>
          <w:p w14:paraId="3302647C" w14:textId="77777777" w:rsidR="007F7B8A" w:rsidRPr="00EB1240" w:rsidRDefault="007F7B8A" w:rsidP="00F100A7">
            <w:pPr>
              <w:rPr>
                <w:sz w:val="18"/>
              </w:rPr>
            </w:pPr>
          </w:p>
        </w:tc>
        <w:tc>
          <w:tcPr>
            <w:tcW w:w="6931" w:type="dxa"/>
            <w:gridSpan w:val="20"/>
            <w:tcBorders>
              <w:top w:val="nil"/>
              <w:left w:val="nil"/>
              <w:bottom w:val="nil"/>
              <w:right w:val="nil"/>
            </w:tcBorders>
          </w:tcPr>
          <w:p w14:paraId="7DD5B9D1" w14:textId="77777777" w:rsidR="007F7B8A" w:rsidRPr="00EB1240" w:rsidRDefault="007F7B8A" w:rsidP="00F100A7">
            <w:pPr>
              <w:rPr>
                <w:sz w:val="18"/>
              </w:rPr>
            </w:pPr>
          </w:p>
        </w:tc>
        <w:tc>
          <w:tcPr>
            <w:tcW w:w="94" w:type="dxa"/>
            <w:gridSpan w:val="3"/>
            <w:tcBorders>
              <w:top w:val="nil"/>
              <w:left w:val="nil"/>
              <w:bottom w:val="nil"/>
              <w:right w:val="single" w:sz="4" w:space="0" w:color="auto"/>
            </w:tcBorders>
          </w:tcPr>
          <w:p w14:paraId="0B467FCA" w14:textId="77777777" w:rsidR="007F7B8A" w:rsidRPr="00EB1240" w:rsidRDefault="007F7B8A" w:rsidP="00F100A7">
            <w:pPr>
              <w:rPr>
                <w:sz w:val="18"/>
              </w:rPr>
            </w:pPr>
          </w:p>
        </w:tc>
      </w:tr>
      <w:tr w:rsidR="007F7B8A" w:rsidRPr="00EB1240" w14:paraId="21CC908F" w14:textId="77777777" w:rsidTr="00F100A7">
        <w:tc>
          <w:tcPr>
            <w:tcW w:w="35" w:type="dxa"/>
            <w:tcBorders>
              <w:top w:val="single" w:sz="6" w:space="0" w:color="auto"/>
              <w:bottom w:val="nil"/>
            </w:tcBorders>
          </w:tcPr>
          <w:p w14:paraId="01A55960" w14:textId="77777777" w:rsidR="007F7B8A" w:rsidRPr="00EB1240" w:rsidRDefault="007F7B8A" w:rsidP="00F100A7">
            <w:pPr>
              <w:rPr>
                <w:sz w:val="18"/>
              </w:rPr>
            </w:pPr>
          </w:p>
        </w:tc>
        <w:tc>
          <w:tcPr>
            <w:tcW w:w="9332" w:type="dxa"/>
            <w:gridSpan w:val="23"/>
            <w:tcBorders>
              <w:top w:val="single" w:sz="6" w:space="0" w:color="auto"/>
              <w:bottom w:val="nil"/>
              <w:right w:val="nil"/>
            </w:tcBorders>
          </w:tcPr>
          <w:p w14:paraId="3F625D44" w14:textId="77777777" w:rsidR="007F7B8A" w:rsidRPr="00EB1240" w:rsidRDefault="00A1086F" w:rsidP="00F100A7">
            <w:pPr>
              <w:rPr>
                <w:sz w:val="18"/>
              </w:rPr>
            </w:pPr>
            <w:sdt>
              <w:sdtPr>
                <w:rPr>
                  <w:rFonts w:ascii="Wingdings" w:eastAsia="Wingdings" w:hAnsi="Wingdings" w:cs="Wingdings"/>
                  <w:sz w:val="22"/>
                </w:rPr>
                <w:id w:val="1120812522"/>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22"/>
                  </w:rPr>
                  <w:t>☐</w:t>
                </w:r>
              </w:sdtContent>
            </w:sdt>
            <w:r w:rsidR="007F7B8A" w:rsidRPr="00EB1240">
              <w:rPr>
                <w:sz w:val="22"/>
              </w:rPr>
              <w:t xml:space="preserve"> </w:t>
            </w:r>
            <w:r w:rsidR="007F7B8A" w:rsidRPr="00EB1240">
              <w:rPr>
                <w:b/>
                <w:sz w:val="22"/>
              </w:rPr>
              <w:t>Agissant pour le nom et le compte de la Société :</w:t>
            </w:r>
            <w:r w:rsidR="007F7B8A" w:rsidRPr="00EB1240">
              <w:rPr>
                <w:sz w:val="22"/>
              </w:rPr>
              <w:t xml:space="preserve"> </w:t>
            </w:r>
            <w:r w:rsidR="007F7B8A" w:rsidRPr="00EB1240">
              <w:t>(intitulé complet et forme juridique de la société)</w:t>
            </w:r>
          </w:p>
        </w:tc>
        <w:tc>
          <w:tcPr>
            <w:tcW w:w="100" w:type="dxa"/>
            <w:gridSpan w:val="4"/>
            <w:tcBorders>
              <w:top w:val="single" w:sz="6" w:space="0" w:color="auto"/>
              <w:left w:val="nil"/>
              <w:bottom w:val="nil"/>
              <w:right w:val="single" w:sz="4" w:space="0" w:color="auto"/>
            </w:tcBorders>
          </w:tcPr>
          <w:p w14:paraId="3BA0C5AF" w14:textId="77777777" w:rsidR="007F7B8A" w:rsidRPr="00EB1240" w:rsidRDefault="007F7B8A" w:rsidP="00F100A7">
            <w:pPr>
              <w:rPr>
                <w:sz w:val="18"/>
              </w:rPr>
            </w:pPr>
          </w:p>
        </w:tc>
      </w:tr>
      <w:tr w:rsidR="007F7B8A" w:rsidRPr="00EB1240" w14:paraId="644E3E73" w14:textId="77777777" w:rsidTr="00F100A7">
        <w:tc>
          <w:tcPr>
            <w:tcW w:w="35" w:type="dxa"/>
            <w:tcBorders>
              <w:bottom w:val="nil"/>
              <w:right w:val="nil"/>
            </w:tcBorders>
          </w:tcPr>
          <w:p w14:paraId="3FD28A74" w14:textId="77777777" w:rsidR="007F7B8A" w:rsidRPr="00EB1240" w:rsidRDefault="007F7B8A" w:rsidP="00F100A7"/>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0B164914" w14:textId="77777777" w:rsidR="007F7B8A" w:rsidRPr="00EB1240" w:rsidRDefault="007F7B8A" w:rsidP="00F100A7"/>
        </w:tc>
        <w:tc>
          <w:tcPr>
            <w:tcW w:w="83" w:type="dxa"/>
            <w:gridSpan w:val="2"/>
            <w:tcBorders>
              <w:top w:val="nil"/>
              <w:left w:val="nil"/>
              <w:bottom w:val="nil"/>
              <w:right w:val="single" w:sz="4" w:space="0" w:color="auto"/>
            </w:tcBorders>
          </w:tcPr>
          <w:p w14:paraId="70FE3BEF" w14:textId="77777777" w:rsidR="007F7B8A" w:rsidRPr="00EB1240" w:rsidRDefault="007F7B8A" w:rsidP="00F100A7"/>
        </w:tc>
      </w:tr>
      <w:tr w:rsidR="007F7B8A" w:rsidRPr="00EB1240" w14:paraId="19729131" w14:textId="77777777" w:rsidTr="00F100A7">
        <w:trPr>
          <w:trHeight w:hRule="exact" w:val="60"/>
        </w:trPr>
        <w:tc>
          <w:tcPr>
            <w:tcW w:w="35" w:type="dxa"/>
            <w:tcBorders>
              <w:top w:val="nil"/>
            </w:tcBorders>
          </w:tcPr>
          <w:p w14:paraId="28BEC115" w14:textId="77777777" w:rsidR="007F7B8A" w:rsidRPr="00EB1240" w:rsidRDefault="007F7B8A" w:rsidP="00F100A7">
            <w:pPr>
              <w:rPr>
                <w:sz w:val="18"/>
              </w:rPr>
            </w:pPr>
          </w:p>
        </w:tc>
        <w:tc>
          <w:tcPr>
            <w:tcW w:w="2886" w:type="dxa"/>
            <w:gridSpan w:val="7"/>
            <w:tcBorders>
              <w:top w:val="nil"/>
              <w:bottom w:val="nil"/>
              <w:right w:val="nil"/>
            </w:tcBorders>
          </w:tcPr>
          <w:p w14:paraId="39020D68" w14:textId="77777777" w:rsidR="007F7B8A" w:rsidRPr="00EB1240" w:rsidRDefault="007F7B8A" w:rsidP="00F100A7">
            <w:pPr>
              <w:rPr>
                <w:sz w:val="18"/>
              </w:rPr>
            </w:pPr>
          </w:p>
        </w:tc>
        <w:tc>
          <w:tcPr>
            <w:tcW w:w="6463" w:type="dxa"/>
            <w:gridSpan w:val="18"/>
            <w:tcBorders>
              <w:top w:val="nil"/>
              <w:left w:val="nil"/>
              <w:bottom w:val="nil"/>
              <w:right w:val="nil"/>
            </w:tcBorders>
          </w:tcPr>
          <w:p w14:paraId="1EC93343" w14:textId="77777777" w:rsidR="007F7B8A" w:rsidRPr="00EB1240" w:rsidRDefault="007F7B8A" w:rsidP="00F100A7">
            <w:pPr>
              <w:rPr>
                <w:sz w:val="18"/>
              </w:rPr>
            </w:pPr>
          </w:p>
        </w:tc>
        <w:tc>
          <w:tcPr>
            <w:tcW w:w="83" w:type="dxa"/>
            <w:gridSpan w:val="2"/>
            <w:tcBorders>
              <w:top w:val="nil"/>
              <w:left w:val="nil"/>
              <w:bottom w:val="nil"/>
              <w:right w:val="single" w:sz="4" w:space="0" w:color="auto"/>
            </w:tcBorders>
          </w:tcPr>
          <w:p w14:paraId="27C05B12" w14:textId="77777777" w:rsidR="007F7B8A" w:rsidRPr="00EB1240" w:rsidRDefault="007F7B8A" w:rsidP="00F100A7">
            <w:pPr>
              <w:rPr>
                <w:sz w:val="18"/>
              </w:rPr>
            </w:pPr>
          </w:p>
        </w:tc>
      </w:tr>
      <w:tr w:rsidR="007F7B8A" w:rsidRPr="00EB1240" w14:paraId="5D2B7E87" w14:textId="77777777" w:rsidTr="00F100A7">
        <w:tc>
          <w:tcPr>
            <w:tcW w:w="35" w:type="dxa"/>
            <w:tcBorders>
              <w:bottom w:val="nil"/>
            </w:tcBorders>
          </w:tcPr>
          <w:p w14:paraId="5B38BB7F" w14:textId="77777777" w:rsidR="007F7B8A" w:rsidRPr="00EB1240" w:rsidRDefault="007F7B8A" w:rsidP="00F100A7">
            <w:pPr>
              <w:spacing w:before="20"/>
            </w:pPr>
          </w:p>
        </w:tc>
        <w:tc>
          <w:tcPr>
            <w:tcW w:w="1678" w:type="dxa"/>
            <w:gridSpan w:val="3"/>
            <w:tcBorders>
              <w:top w:val="nil"/>
              <w:bottom w:val="nil"/>
              <w:right w:val="nil"/>
            </w:tcBorders>
          </w:tcPr>
          <w:p w14:paraId="2A7DE7E8" w14:textId="77777777" w:rsidR="007F7B8A" w:rsidRPr="00EB1240" w:rsidRDefault="007F7B8A" w:rsidP="00F100A7">
            <w:pPr>
              <w:spacing w:before="20"/>
            </w:pPr>
            <w:r w:rsidRPr="00EB124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3B3670EB" w14:textId="77777777" w:rsidR="007F7B8A" w:rsidRPr="00EB1240" w:rsidRDefault="007F7B8A" w:rsidP="00F100A7">
            <w:pPr>
              <w:spacing w:before="20"/>
            </w:pPr>
          </w:p>
        </w:tc>
        <w:tc>
          <w:tcPr>
            <w:tcW w:w="83" w:type="dxa"/>
            <w:gridSpan w:val="2"/>
            <w:tcBorders>
              <w:top w:val="nil"/>
              <w:left w:val="nil"/>
              <w:bottom w:val="nil"/>
              <w:right w:val="single" w:sz="4" w:space="0" w:color="auto"/>
            </w:tcBorders>
          </w:tcPr>
          <w:p w14:paraId="3296C5B5" w14:textId="77777777" w:rsidR="007F7B8A" w:rsidRPr="00EB1240" w:rsidRDefault="007F7B8A" w:rsidP="00F100A7">
            <w:pPr>
              <w:spacing w:before="20"/>
            </w:pPr>
          </w:p>
        </w:tc>
      </w:tr>
      <w:tr w:rsidR="007F7B8A" w:rsidRPr="00EB1240" w14:paraId="5B72CFEF" w14:textId="77777777" w:rsidTr="00F100A7">
        <w:trPr>
          <w:trHeight w:hRule="exact" w:val="60"/>
        </w:trPr>
        <w:tc>
          <w:tcPr>
            <w:tcW w:w="35" w:type="dxa"/>
            <w:tcBorders>
              <w:top w:val="nil"/>
            </w:tcBorders>
          </w:tcPr>
          <w:p w14:paraId="68A1EFB6" w14:textId="77777777" w:rsidR="007F7B8A" w:rsidRPr="00EB1240" w:rsidRDefault="007F7B8A" w:rsidP="00F100A7">
            <w:pPr>
              <w:rPr>
                <w:sz w:val="18"/>
              </w:rPr>
            </w:pPr>
          </w:p>
        </w:tc>
        <w:tc>
          <w:tcPr>
            <w:tcW w:w="2886" w:type="dxa"/>
            <w:gridSpan w:val="7"/>
            <w:tcBorders>
              <w:top w:val="nil"/>
              <w:bottom w:val="nil"/>
              <w:right w:val="nil"/>
            </w:tcBorders>
          </w:tcPr>
          <w:p w14:paraId="2775FDD3" w14:textId="77777777" w:rsidR="007F7B8A" w:rsidRPr="00EB1240" w:rsidRDefault="007F7B8A" w:rsidP="00F100A7">
            <w:pPr>
              <w:rPr>
                <w:sz w:val="18"/>
              </w:rPr>
            </w:pPr>
          </w:p>
        </w:tc>
        <w:tc>
          <w:tcPr>
            <w:tcW w:w="6463" w:type="dxa"/>
            <w:gridSpan w:val="18"/>
            <w:tcBorders>
              <w:top w:val="nil"/>
              <w:left w:val="nil"/>
              <w:bottom w:val="nil"/>
              <w:right w:val="nil"/>
            </w:tcBorders>
          </w:tcPr>
          <w:p w14:paraId="74973FEC" w14:textId="77777777" w:rsidR="007F7B8A" w:rsidRPr="00EB1240" w:rsidRDefault="007F7B8A" w:rsidP="00F100A7">
            <w:pPr>
              <w:rPr>
                <w:sz w:val="18"/>
              </w:rPr>
            </w:pPr>
          </w:p>
        </w:tc>
        <w:tc>
          <w:tcPr>
            <w:tcW w:w="83" w:type="dxa"/>
            <w:gridSpan w:val="2"/>
            <w:tcBorders>
              <w:top w:val="nil"/>
              <w:left w:val="nil"/>
              <w:bottom w:val="nil"/>
              <w:right w:val="single" w:sz="4" w:space="0" w:color="auto"/>
            </w:tcBorders>
          </w:tcPr>
          <w:p w14:paraId="697C2A62" w14:textId="77777777" w:rsidR="007F7B8A" w:rsidRPr="00EB1240" w:rsidRDefault="007F7B8A" w:rsidP="00F100A7">
            <w:pPr>
              <w:rPr>
                <w:sz w:val="18"/>
              </w:rPr>
            </w:pPr>
          </w:p>
        </w:tc>
      </w:tr>
      <w:tr w:rsidR="007F7B8A" w:rsidRPr="00EB1240" w14:paraId="43CEF701" w14:textId="77777777" w:rsidTr="00F100A7">
        <w:trPr>
          <w:trHeight w:hRule="exact" w:val="680"/>
        </w:trPr>
        <w:tc>
          <w:tcPr>
            <w:tcW w:w="35" w:type="dxa"/>
            <w:tcBorders>
              <w:bottom w:val="nil"/>
            </w:tcBorders>
          </w:tcPr>
          <w:p w14:paraId="5E9FF7F6" w14:textId="77777777" w:rsidR="007F7B8A" w:rsidRPr="00EB1240" w:rsidRDefault="007F7B8A" w:rsidP="00F100A7"/>
        </w:tc>
        <w:tc>
          <w:tcPr>
            <w:tcW w:w="1678" w:type="dxa"/>
            <w:gridSpan w:val="3"/>
            <w:tcBorders>
              <w:top w:val="nil"/>
              <w:bottom w:val="nil"/>
              <w:right w:val="nil"/>
            </w:tcBorders>
          </w:tcPr>
          <w:p w14:paraId="39F88709" w14:textId="77777777" w:rsidR="007F7B8A" w:rsidRPr="00EB1240" w:rsidRDefault="007F7B8A" w:rsidP="00F100A7">
            <w:r w:rsidRPr="00EB1240">
              <w:t>Ayant son siège à :</w:t>
            </w:r>
            <w:r w:rsidRPr="00EB1240">
              <w:br/>
            </w:r>
            <w:r w:rsidRPr="00EB1240">
              <w:br/>
            </w:r>
            <w:r w:rsidRPr="00EB1240">
              <w:br/>
            </w:r>
            <w:r w:rsidRPr="00EB1240">
              <w:br/>
              <w:t xml:space="preserve">                     (Tél.)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0E6148FA" w14:textId="77777777" w:rsidR="007F7B8A" w:rsidRPr="00EB1240" w:rsidRDefault="007F7B8A" w:rsidP="00F100A7">
            <w:pPr>
              <w:spacing w:before="960"/>
            </w:pPr>
          </w:p>
        </w:tc>
        <w:tc>
          <w:tcPr>
            <w:tcW w:w="83" w:type="dxa"/>
            <w:gridSpan w:val="2"/>
            <w:tcBorders>
              <w:top w:val="nil"/>
              <w:left w:val="nil"/>
              <w:bottom w:val="nil"/>
              <w:right w:val="single" w:sz="4" w:space="0" w:color="auto"/>
            </w:tcBorders>
          </w:tcPr>
          <w:p w14:paraId="45395717" w14:textId="77777777" w:rsidR="007F7B8A" w:rsidRPr="00EB1240" w:rsidRDefault="007F7B8A" w:rsidP="00F100A7"/>
        </w:tc>
      </w:tr>
      <w:tr w:rsidR="007F7B8A" w:rsidRPr="00EB1240" w14:paraId="17F5DBB5" w14:textId="77777777" w:rsidTr="00F100A7">
        <w:trPr>
          <w:trHeight w:hRule="exact" w:val="60"/>
        </w:trPr>
        <w:tc>
          <w:tcPr>
            <w:tcW w:w="35" w:type="dxa"/>
            <w:tcBorders>
              <w:top w:val="nil"/>
              <w:bottom w:val="nil"/>
            </w:tcBorders>
          </w:tcPr>
          <w:p w14:paraId="75E6BF8C" w14:textId="77777777" w:rsidR="007F7B8A" w:rsidRPr="00EB1240" w:rsidRDefault="007F7B8A" w:rsidP="00F100A7">
            <w:pPr>
              <w:rPr>
                <w:sz w:val="18"/>
              </w:rPr>
            </w:pPr>
          </w:p>
        </w:tc>
        <w:tc>
          <w:tcPr>
            <w:tcW w:w="2886" w:type="dxa"/>
            <w:gridSpan w:val="7"/>
            <w:tcBorders>
              <w:top w:val="nil"/>
              <w:bottom w:val="nil"/>
              <w:right w:val="nil"/>
            </w:tcBorders>
          </w:tcPr>
          <w:p w14:paraId="304F4410" w14:textId="77777777" w:rsidR="007F7B8A" w:rsidRPr="00EB1240" w:rsidRDefault="007F7B8A" w:rsidP="00F100A7">
            <w:pPr>
              <w:rPr>
                <w:sz w:val="18"/>
              </w:rPr>
            </w:pPr>
          </w:p>
        </w:tc>
        <w:tc>
          <w:tcPr>
            <w:tcW w:w="6463" w:type="dxa"/>
            <w:gridSpan w:val="18"/>
            <w:tcBorders>
              <w:top w:val="nil"/>
              <w:left w:val="nil"/>
              <w:bottom w:val="nil"/>
              <w:right w:val="nil"/>
            </w:tcBorders>
          </w:tcPr>
          <w:p w14:paraId="6BF2EA5C" w14:textId="77777777" w:rsidR="007F7B8A" w:rsidRPr="00EB1240" w:rsidRDefault="007F7B8A" w:rsidP="00F100A7">
            <w:pPr>
              <w:rPr>
                <w:sz w:val="18"/>
              </w:rPr>
            </w:pPr>
          </w:p>
        </w:tc>
        <w:tc>
          <w:tcPr>
            <w:tcW w:w="83" w:type="dxa"/>
            <w:gridSpan w:val="2"/>
            <w:tcBorders>
              <w:top w:val="nil"/>
              <w:left w:val="nil"/>
              <w:bottom w:val="nil"/>
              <w:right w:val="single" w:sz="4" w:space="0" w:color="auto"/>
            </w:tcBorders>
          </w:tcPr>
          <w:p w14:paraId="6115AF60" w14:textId="77777777" w:rsidR="007F7B8A" w:rsidRPr="00EB1240" w:rsidRDefault="007F7B8A" w:rsidP="00F100A7">
            <w:pPr>
              <w:rPr>
                <w:sz w:val="18"/>
              </w:rPr>
            </w:pPr>
          </w:p>
        </w:tc>
      </w:tr>
      <w:tr w:rsidR="007F7B8A" w:rsidRPr="00EB1240" w14:paraId="75C37673" w14:textId="77777777" w:rsidTr="00F100A7">
        <w:trPr>
          <w:trHeight w:hRule="exact" w:val="60"/>
        </w:trPr>
        <w:tc>
          <w:tcPr>
            <w:tcW w:w="35" w:type="dxa"/>
            <w:tcBorders>
              <w:top w:val="single" w:sz="6" w:space="0" w:color="auto"/>
              <w:bottom w:val="nil"/>
            </w:tcBorders>
          </w:tcPr>
          <w:p w14:paraId="4DFA5C76" w14:textId="77777777" w:rsidR="007F7B8A" w:rsidRPr="00EB1240" w:rsidRDefault="007F7B8A" w:rsidP="00F100A7">
            <w:pPr>
              <w:rPr>
                <w:sz w:val="18"/>
              </w:rPr>
            </w:pPr>
          </w:p>
        </w:tc>
        <w:tc>
          <w:tcPr>
            <w:tcW w:w="2886" w:type="dxa"/>
            <w:gridSpan w:val="7"/>
            <w:tcBorders>
              <w:top w:val="single" w:sz="6" w:space="0" w:color="auto"/>
              <w:bottom w:val="nil"/>
              <w:right w:val="nil"/>
            </w:tcBorders>
          </w:tcPr>
          <w:p w14:paraId="18B9ED11" w14:textId="77777777" w:rsidR="007F7B8A" w:rsidRPr="00EB1240" w:rsidRDefault="007F7B8A" w:rsidP="00F100A7">
            <w:pPr>
              <w:rPr>
                <w:sz w:val="18"/>
              </w:rPr>
            </w:pPr>
          </w:p>
        </w:tc>
        <w:tc>
          <w:tcPr>
            <w:tcW w:w="6463" w:type="dxa"/>
            <w:gridSpan w:val="18"/>
            <w:tcBorders>
              <w:top w:val="single" w:sz="6" w:space="0" w:color="auto"/>
              <w:left w:val="nil"/>
              <w:bottom w:val="nil"/>
              <w:right w:val="nil"/>
            </w:tcBorders>
          </w:tcPr>
          <w:p w14:paraId="2FC8629E" w14:textId="77777777" w:rsidR="007F7B8A" w:rsidRPr="00EB1240" w:rsidRDefault="007F7B8A" w:rsidP="00F100A7">
            <w:pPr>
              <w:rPr>
                <w:sz w:val="18"/>
              </w:rPr>
            </w:pPr>
          </w:p>
        </w:tc>
        <w:tc>
          <w:tcPr>
            <w:tcW w:w="83" w:type="dxa"/>
            <w:gridSpan w:val="2"/>
            <w:tcBorders>
              <w:top w:val="single" w:sz="6" w:space="0" w:color="auto"/>
              <w:left w:val="nil"/>
              <w:bottom w:val="nil"/>
              <w:right w:val="single" w:sz="4" w:space="0" w:color="auto"/>
            </w:tcBorders>
          </w:tcPr>
          <w:p w14:paraId="357C1F24" w14:textId="77777777" w:rsidR="007F7B8A" w:rsidRPr="00EB1240" w:rsidRDefault="007F7B8A" w:rsidP="00F100A7">
            <w:pPr>
              <w:rPr>
                <w:sz w:val="18"/>
              </w:rPr>
            </w:pPr>
          </w:p>
        </w:tc>
      </w:tr>
      <w:tr w:rsidR="007F7B8A" w:rsidRPr="00EB1240" w14:paraId="42185D0C" w14:textId="77777777" w:rsidTr="00F100A7">
        <w:trPr>
          <w:trHeight w:hRule="exact" w:val="320"/>
        </w:trPr>
        <w:tc>
          <w:tcPr>
            <w:tcW w:w="35" w:type="dxa"/>
            <w:tcBorders>
              <w:bottom w:val="nil"/>
            </w:tcBorders>
          </w:tcPr>
          <w:p w14:paraId="66A419D4" w14:textId="77777777" w:rsidR="007F7B8A" w:rsidRPr="00EB1240" w:rsidRDefault="007F7B8A" w:rsidP="00F100A7">
            <w:pPr>
              <w:spacing w:before="20"/>
            </w:pPr>
          </w:p>
        </w:tc>
        <w:tc>
          <w:tcPr>
            <w:tcW w:w="3238" w:type="dxa"/>
            <w:gridSpan w:val="8"/>
            <w:tcBorders>
              <w:top w:val="nil"/>
              <w:bottom w:val="nil"/>
              <w:right w:val="nil"/>
            </w:tcBorders>
          </w:tcPr>
          <w:p w14:paraId="407FC430" w14:textId="77777777" w:rsidR="007F7B8A" w:rsidRPr="00EB1240" w:rsidRDefault="007F7B8A" w:rsidP="00F100A7">
            <w:pPr>
              <w:spacing w:before="40"/>
            </w:pPr>
            <w:r w:rsidRPr="00EB1240">
              <w:t xml:space="preserve">N° d'identité d'établissement </w:t>
            </w:r>
            <w:r w:rsidRPr="00EB1240">
              <w:rPr>
                <w:sz w:val="18"/>
              </w:rPr>
              <w:t>(SIRET)</w:t>
            </w:r>
            <w:r w:rsidRPr="00EB1240">
              <w: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0964E0B" w14:textId="77777777" w:rsidR="007F7B8A" w:rsidRPr="00EB1240" w:rsidRDefault="007F7B8A" w:rsidP="00F100A7">
            <w:pPr>
              <w:spacing w:before="20"/>
            </w:pP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213C9EFD"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DAC2315"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FCAB36F"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E528080"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E18A87C"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3046BCC"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BA84747"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1C3444A" w14:textId="77777777" w:rsidR="007F7B8A" w:rsidRPr="00EB1240" w:rsidRDefault="007F7B8A" w:rsidP="00F100A7">
            <w:pPr>
              <w:spacing w:before="20"/>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B1F8807"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3B23069"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5F80B00"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7CAFD8E" w14:textId="77777777" w:rsidR="007F7B8A" w:rsidRPr="00EB1240" w:rsidRDefault="007F7B8A" w:rsidP="00F100A7">
            <w:pPr>
              <w:spacing w:before="20"/>
            </w:pPr>
          </w:p>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516E027B" w14:textId="77777777" w:rsidR="007F7B8A" w:rsidRPr="00EB1240" w:rsidRDefault="007F7B8A" w:rsidP="00F100A7">
            <w:pPr>
              <w:spacing w:before="20"/>
            </w:pPr>
          </w:p>
        </w:tc>
        <w:tc>
          <w:tcPr>
            <w:tcW w:w="83" w:type="dxa"/>
            <w:gridSpan w:val="2"/>
            <w:tcBorders>
              <w:top w:val="nil"/>
              <w:left w:val="nil"/>
              <w:bottom w:val="nil"/>
              <w:right w:val="single" w:sz="4" w:space="0" w:color="auto"/>
            </w:tcBorders>
          </w:tcPr>
          <w:p w14:paraId="046216FB" w14:textId="77777777" w:rsidR="007F7B8A" w:rsidRPr="00EB1240" w:rsidRDefault="007F7B8A" w:rsidP="00F100A7">
            <w:pPr>
              <w:spacing w:before="20"/>
            </w:pPr>
          </w:p>
        </w:tc>
      </w:tr>
      <w:tr w:rsidR="007F7B8A" w:rsidRPr="00EB1240" w14:paraId="14311180" w14:textId="77777777" w:rsidTr="00F100A7">
        <w:trPr>
          <w:trHeight w:hRule="exact" w:val="60"/>
        </w:trPr>
        <w:tc>
          <w:tcPr>
            <w:tcW w:w="35" w:type="dxa"/>
            <w:tcBorders>
              <w:top w:val="nil"/>
              <w:bottom w:val="nil"/>
            </w:tcBorders>
          </w:tcPr>
          <w:p w14:paraId="3BB6623D" w14:textId="77777777" w:rsidR="007F7B8A" w:rsidRPr="00EB1240" w:rsidRDefault="007F7B8A" w:rsidP="00F100A7">
            <w:pPr>
              <w:keepNext/>
              <w:rPr>
                <w:sz w:val="18"/>
              </w:rPr>
            </w:pPr>
          </w:p>
        </w:tc>
        <w:tc>
          <w:tcPr>
            <w:tcW w:w="2845" w:type="dxa"/>
            <w:gridSpan w:val="6"/>
            <w:tcBorders>
              <w:top w:val="nil"/>
              <w:bottom w:val="nil"/>
              <w:right w:val="nil"/>
            </w:tcBorders>
          </w:tcPr>
          <w:p w14:paraId="5EE37F92" w14:textId="77777777" w:rsidR="007F7B8A" w:rsidRPr="00EB1240" w:rsidRDefault="007F7B8A" w:rsidP="00F100A7">
            <w:pPr>
              <w:keepNext/>
              <w:rPr>
                <w:sz w:val="18"/>
              </w:rPr>
            </w:pPr>
          </w:p>
        </w:tc>
        <w:tc>
          <w:tcPr>
            <w:tcW w:w="6493" w:type="dxa"/>
            <w:gridSpan w:val="18"/>
            <w:tcBorders>
              <w:top w:val="nil"/>
              <w:left w:val="nil"/>
              <w:bottom w:val="nil"/>
              <w:right w:val="nil"/>
            </w:tcBorders>
          </w:tcPr>
          <w:p w14:paraId="58A1F3D5" w14:textId="77777777" w:rsidR="007F7B8A" w:rsidRPr="00EB1240" w:rsidRDefault="007F7B8A" w:rsidP="00F100A7">
            <w:pPr>
              <w:keepNext/>
              <w:rPr>
                <w:sz w:val="18"/>
              </w:rPr>
            </w:pPr>
          </w:p>
        </w:tc>
        <w:tc>
          <w:tcPr>
            <w:tcW w:w="94" w:type="dxa"/>
            <w:gridSpan w:val="3"/>
            <w:tcBorders>
              <w:top w:val="nil"/>
              <w:left w:val="nil"/>
              <w:bottom w:val="nil"/>
              <w:right w:val="single" w:sz="4" w:space="0" w:color="auto"/>
            </w:tcBorders>
          </w:tcPr>
          <w:p w14:paraId="58140C84" w14:textId="77777777" w:rsidR="007F7B8A" w:rsidRPr="00EB1240" w:rsidRDefault="007F7B8A" w:rsidP="00F100A7">
            <w:pPr>
              <w:keepNext/>
              <w:rPr>
                <w:sz w:val="18"/>
              </w:rPr>
            </w:pPr>
          </w:p>
        </w:tc>
      </w:tr>
      <w:tr w:rsidR="007F7B8A" w:rsidRPr="00EB1240" w14:paraId="75239A33" w14:textId="77777777" w:rsidTr="00F100A7">
        <w:trPr>
          <w:trHeight w:hRule="exact" w:val="320"/>
        </w:trPr>
        <w:tc>
          <w:tcPr>
            <w:tcW w:w="35" w:type="dxa"/>
            <w:tcBorders>
              <w:bottom w:val="nil"/>
            </w:tcBorders>
          </w:tcPr>
          <w:p w14:paraId="39792468" w14:textId="77777777" w:rsidR="007F7B8A" w:rsidRPr="00EB1240" w:rsidRDefault="007F7B8A" w:rsidP="00F100A7">
            <w:pPr>
              <w:spacing w:before="20"/>
            </w:pPr>
          </w:p>
        </w:tc>
        <w:tc>
          <w:tcPr>
            <w:tcW w:w="7535" w:type="dxa"/>
            <w:gridSpan w:val="18"/>
            <w:tcBorders>
              <w:top w:val="nil"/>
              <w:bottom w:val="nil"/>
              <w:right w:val="nil"/>
            </w:tcBorders>
          </w:tcPr>
          <w:p w14:paraId="77767980" w14:textId="44ACF4F2" w:rsidR="007F7B8A" w:rsidRPr="00EB1240" w:rsidRDefault="007F7B8A" w:rsidP="00F100A7">
            <w:pPr>
              <w:spacing w:before="40"/>
            </w:pPr>
            <w:r w:rsidRPr="00EB1240">
              <w:t xml:space="preserve">N° d'inscription </w:t>
            </w:r>
            <w:sdt>
              <w:sdtPr>
                <w:id w:val="-419257161"/>
                <w14:checkbox>
                  <w14:checked w14:val="0"/>
                  <w14:checkedState w14:val="2612" w14:font="MS Gothic"/>
                  <w14:uncheckedState w14:val="2610" w14:font="MS Gothic"/>
                </w14:checkbox>
              </w:sdtPr>
              <w:sdtEndPr/>
              <w:sdtContent>
                <w:r w:rsidR="00E80DC5">
                  <w:rPr>
                    <w:rFonts w:ascii="MS Gothic" w:eastAsia="MS Gothic" w:hAnsi="MS Gothic" w:hint="eastAsia"/>
                  </w:rPr>
                  <w:t>☐</w:t>
                </w:r>
              </w:sdtContent>
            </w:sdt>
            <w:r w:rsidRPr="00EB1240">
              <w:t xml:space="preserve"> au répertoire des métiers </w:t>
            </w:r>
            <w:r w:rsidRPr="00EB1240">
              <w:rPr>
                <w:b/>
              </w:rPr>
              <w:t>ou</w:t>
            </w:r>
            <w:r w:rsidRPr="00EB1240">
              <w:t xml:space="preserve"> </w:t>
            </w:r>
            <w:sdt>
              <w:sdtPr>
                <w:id w:val="10155761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17202DE5" w14:textId="77777777" w:rsidR="007F7B8A" w:rsidRPr="00EB1240" w:rsidRDefault="007F7B8A" w:rsidP="00F100A7">
            <w:pPr>
              <w:spacing w:before="20"/>
            </w:pPr>
          </w:p>
        </w:tc>
        <w:tc>
          <w:tcPr>
            <w:tcW w:w="83" w:type="dxa"/>
            <w:gridSpan w:val="2"/>
            <w:tcBorders>
              <w:top w:val="nil"/>
              <w:left w:val="nil"/>
              <w:bottom w:val="nil"/>
              <w:right w:val="single" w:sz="4" w:space="0" w:color="auto"/>
            </w:tcBorders>
          </w:tcPr>
          <w:p w14:paraId="488D708D" w14:textId="77777777" w:rsidR="007F7B8A" w:rsidRPr="00EB1240" w:rsidRDefault="007F7B8A" w:rsidP="00F100A7">
            <w:pPr>
              <w:spacing w:before="20"/>
            </w:pPr>
          </w:p>
        </w:tc>
      </w:tr>
      <w:tr w:rsidR="007F7B8A" w:rsidRPr="00EB1240" w14:paraId="2592FEF7" w14:textId="77777777" w:rsidTr="00F100A7">
        <w:trPr>
          <w:trHeight w:hRule="exact" w:val="60"/>
        </w:trPr>
        <w:tc>
          <w:tcPr>
            <w:tcW w:w="35" w:type="dxa"/>
            <w:tcBorders>
              <w:top w:val="nil"/>
              <w:bottom w:val="single" w:sz="4" w:space="0" w:color="auto"/>
            </w:tcBorders>
          </w:tcPr>
          <w:p w14:paraId="71DF9394" w14:textId="77777777" w:rsidR="007F7B8A" w:rsidRPr="00EB1240" w:rsidRDefault="007F7B8A" w:rsidP="00F100A7">
            <w:pPr>
              <w:rPr>
                <w:sz w:val="18"/>
              </w:rPr>
            </w:pPr>
          </w:p>
        </w:tc>
        <w:tc>
          <w:tcPr>
            <w:tcW w:w="2845" w:type="dxa"/>
            <w:gridSpan w:val="6"/>
            <w:tcBorders>
              <w:top w:val="nil"/>
              <w:bottom w:val="single" w:sz="4" w:space="0" w:color="auto"/>
              <w:right w:val="nil"/>
            </w:tcBorders>
          </w:tcPr>
          <w:p w14:paraId="292D9B1D" w14:textId="77777777" w:rsidR="007F7B8A" w:rsidRPr="00EB1240" w:rsidRDefault="007F7B8A" w:rsidP="00F100A7">
            <w:pPr>
              <w:keepNext/>
              <w:rPr>
                <w:sz w:val="18"/>
              </w:rPr>
            </w:pPr>
          </w:p>
        </w:tc>
        <w:tc>
          <w:tcPr>
            <w:tcW w:w="6544" w:type="dxa"/>
            <w:gridSpan w:val="20"/>
            <w:tcBorders>
              <w:top w:val="nil"/>
              <w:left w:val="nil"/>
              <w:bottom w:val="single" w:sz="4" w:space="0" w:color="auto"/>
              <w:right w:val="nil"/>
            </w:tcBorders>
          </w:tcPr>
          <w:p w14:paraId="55A4753C" w14:textId="77777777" w:rsidR="007F7B8A" w:rsidRPr="00EB1240" w:rsidRDefault="007F7B8A" w:rsidP="00F100A7">
            <w:pPr>
              <w:keepNext/>
              <w:rPr>
                <w:sz w:val="18"/>
              </w:rPr>
            </w:pPr>
          </w:p>
        </w:tc>
        <w:tc>
          <w:tcPr>
            <w:tcW w:w="43" w:type="dxa"/>
            <w:tcBorders>
              <w:top w:val="nil"/>
              <w:left w:val="nil"/>
              <w:bottom w:val="single" w:sz="4" w:space="0" w:color="auto"/>
              <w:right w:val="single" w:sz="4" w:space="0" w:color="auto"/>
            </w:tcBorders>
          </w:tcPr>
          <w:p w14:paraId="21326680" w14:textId="77777777" w:rsidR="007F7B8A" w:rsidRPr="00EB1240" w:rsidRDefault="007F7B8A" w:rsidP="00F100A7">
            <w:pPr>
              <w:keepNext/>
              <w:rPr>
                <w:sz w:val="18"/>
              </w:rPr>
            </w:pPr>
          </w:p>
        </w:tc>
      </w:tr>
    </w:tbl>
    <w:p w14:paraId="134C01A1" w14:textId="77777777" w:rsidR="007F7B8A" w:rsidRPr="00EB1240" w:rsidRDefault="007F7B8A" w:rsidP="007F7B8A">
      <w:pPr>
        <w:spacing w:before="120"/>
        <w:rPr>
          <w:sz w:val="16"/>
        </w:rPr>
      </w:pPr>
    </w:p>
    <w:tbl>
      <w:tblPr>
        <w:tblW w:w="0" w:type="auto"/>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141"/>
        <w:gridCol w:w="729"/>
        <w:gridCol w:w="63"/>
        <w:gridCol w:w="375"/>
        <w:gridCol w:w="41"/>
        <w:gridCol w:w="352"/>
        <w:gridCol w:w="437"/>
        <w:gridCol w:w="437"/>
        <w:gridCol w:w="436"/>
        <w:gridCol w:w="436"/>
        <w:gridCol w:w="436"/>
        <w:gridCol w:w="436"/>
        <w:gridCol w:w="436"/>
        <w:gridCol w:w="436"/>
        <w:gridCol w:w="436"/>
        <w:gridCol w:w="371"/>
        <w:gridCol w:w="65"/>
        <w:gridCol w:w="436"/>
        <w:gridCol w:w="436"/>
        <w:gridCol w:w="436"/>
        <w:gridCol w:w="424"/>
        <w:gridCol w:w="6"/>
        <w:gridCol w:w="11"/>
        <w:gridCol w:w="40"/>
        <w:gridCol w:w="36"/>
      </w:tblGrid>
      <w:tr w:rsidR="007F7B8A" w:rsidRPr="00EB1240" w14:paraId="7433E409" w14:textId="77777777" w:rsidTr="00F100A7">
        <w:tc>
          <w:tcPr>
            <w:tcW w:w="9441" w:type="dxa"/>
            <w:gridSpan w:val="28"/>
            <w:tcBorders>
              <w:top w:val="single" w:sz="6" w:space="0" w:color="auto"/>
              <w:bottom w:val="nil"/>
              <w:right w:val="single" w:sz="4" w:space="0" w:color="auto"/>
            </w:tcBorders>
            <w:shd w:val="pct25" w:color="auto" w:fill="auto"/>
          </w:tcPr>
          <w:p w14:paraId="65E7444B" w14:textId="77777777" w:rsidR="007F7B8A" w:rsidRPr="00EB1240" w:rsidRDefault="007F7B8A" w:rsidP="00F100A7">
            <w:pPr>
              <w:jc w:val="center"/>
            </w:pPr>
            <w:r w:rsidRPr="00EB1240">
              <w:rPr>
                <w:b/>
              </w:rPr>
              <w:lastRenderedPageBreak/>
              <w:t>Cotraitant 3</w:t>
            </w:r>
          </w:p>
        </w:tc>
      </w:tr>
      <w:tr w:rsidR="007F7B8A" w:rsidRPr="00EB1240" w14:paraId="49B8786B" w14:textId="77777777" w:rsidTr="00F100A7">
        <w:trPr>
          <w:trHeight w:hRule="exact" w:val="60"/>
        </w:trPr>
        <w:tc>
          <w:tcPr>
            <w:tcW w:w="23" w:type="dxa"/>
            <w:tcBorders>
              <w:top w:val="single" w:sz="6" w:space="0" w:color="auto"/>
              <w:bottom w:val="nil"/>
            </w:tcBorders>
          </w:tcPr>
          <w:p w14:paraId="05C0119A" w14:textId="77777777" w:rsidR="007F7B8A" w:rsidRPr="00EB1240" w:rsidRDefault="007F7B8A" w:rsidP="00F100A7">
            <w:pPr>
              <w:rPr>
                <w:sz w:val="18"/>
              </w:rPr>
            </w:pPr>
          </w:p>
        </w:tc>
        <w:tc>
          <w:tcPr>
            <w:tcW w:w="2470" w:type="dxa"/>
            <w:gridSpan w:val="5"/>
            <w:tcBorders>
              <w:top w:val="single" w:sz="6" w:space="0" w:color="auto"/>
              <w:bottom w:val="nil"/>
              <w:right w:val="nil"/>
            </w:tcBorders>
          </w:tcPr>
          <w:p w14:paraId="346FFCD0" w14:textId="77777777" w:rsidR="007F7B8A" w:rsidRPr="00EB1240" w:rsidRDefault="007F7B8A" w:rsidP="00F100A7">
            <w:pPr>
              <w:rPr>
                <w:sz w:val="18"/>
              </w:rPr>
            </w:pPr>
          </w:p>
        </w:tc>
        <w:tc>
          <w:tcPr>
            <w:tcW w:w="6857" w:type="dxa"/>
            <w:gridSpan w:val="18"/>
            <w:tcBorders>
              <w:top w:val="single" w:sz="6" w:space="0" w:color="auto"/>
              <w:left w:val="nil"/>
              <w:bottom w:val="nil"/>
              <w:right w:val="nil"/>
            </w:tcBorders>
          </w:tcPr>
          <w:p w14:paraId="4742966C" w14:textId="77777777" w:rsidR="007F7B8A" w:rsidRPr="00EB1240" w:rsidRDefault="007F7B8A" w:rsidP="00F100A7">
            <w:pPr>
              <w:rPr>
                <w:sz w:val="18"/>
              </w:rPr>
            </w:pPr>
          </w:p>
        </w:tc>
        <w:tc>
          <w:tcPr>
            <w:tcW w:w="91" w:type="dxa"/>
            <w:gridSpan w:val="4"/>
            <w:tcBorders>
              <w:top w:val="single" w:sz="6" w:space="0" w:color="auto"/>
              <w:left w:val="nil"/>
              <w:bottom w:val="nil"/>
              <w:right w:val="single" w:sz="4" w:space="0" w:color="auto"/>
            </w:tcBorders>
          </w:tcPr>
          <w:p w14:paraId="6091856C" w14:textId="77777777" w:rsidR="007F7B8A" w:rsidRPr="00EB1240" w:rsidRDefault="007F7B8A" w:rsidP="00F100A7">
            <w:pPr>
              <w:rPr>
                <w:sz w:val="18"/>
              </w:rPr>
            </w:pPr>
          </w:p>
        </w:tc>
      </w:tr>
      <w:tr w:rsidR="007F7B8A" w:rsidRPr="00EB1240" w14:paraId="4FB642A8" w14:textId="77777777" w:rsidTr="00F100A7">
        <w:tc>
          <w:tcPr>
            <w:tcW w:w="23" w:type="dxa"/>
            <w:tcBorders>
              <w:top w:val="nil"/>
            </w:tcBorders>
          </w:tcPr>
          <w:p w14:paraId="44F08832" w14:textId="77777777" w:rsidR="007F7B8A" w:rsidRPr="00EB1240" w:rsidRDefault="007F7B8A" w:rsidP="00F100A7"/>
        </w:tc>
        <w:tc>
          <w:tcPr>
            <w:tcW w:w="1537" w:type="dxa"/>
            <w:gridSpan w:val="2"/>
            <w:tcBorders>
              <w:top w:val="nil"/>
              <w:bottom w:val="nil"/>
              <w:right w:val="nil"/>
            </w:tcBorders>
          </w:tcPr>
          <w:p w14:paraId="5AA5D282" w14:textId="77777777" w:rsidR="007F7B8A" w:rsidRPr="00EB1240" w:rsidRDefault="007F7B8A" w:rsidP="00F100A7">
            <w:pPr>
              <w:spacing w:before="120"/>
            </w:pPr>
            <w:r w:rsidRPr="00EB1240">
              <w:t xml:space="preserve">Nom et </w:t>
            </w:r>
            <w:proofErr w:type="gramStart"/>
            <w:r w:rsidRPr="00EB1240">
              <w:t>prénom  :</w:t>
            </w:r>
            <w:proofErr w:type="gramEnd"/>
          </w:p>
          <w:p w14:paraId="2689B818" w14:textId="77777777" w:rsidR="007F7B8A" w:rsidRPr="00EB1240" w:rsidRDefault="007F7B8A" w:rsidP="00F100A7">
            <w:r w:rsidRPr="00EB1240">
              <w:t xml:space="preserve">En qualité de : </w:t>
            </w:r>
          </w:p>
        </w:tc>
        <w:tc>
          <w:tcPr>
            <w:tcW w:w="7794" w:type="dxa"/>
            <w:gridSpan w:val="21"/>
            <w:tcBorders>
              <w:top w:val="dotted" w:sz="6" w:space="0" w:color="auto"/>
              <w:left w:val="dotted" w:sz="6" w:space="0" w:color="auto"/>
              <w:bottom w:val="dotted" w:sz="6" w:space="0" w:color="auto"/>
              <w:right w:val="dotted" w:sz="6" w:space="0" w:color="auto"/>
            </w:tcBorders>
            <w:shd w:val="pct5" w:color="auto" w:fill="auto"/>
          </w:tcPr>
          <w:p w14:paraId="0C6835A8" w14:textId="77777777" w:rsidR="007F7B8A" w:rsidRPr="00EB1240" w:rsidRDefault="007F7B8A" w:rsidP="00F100A7">
            <w:pPr>
              <w:spacing w:before="240"/>
            </w:pPr>
          </w:p>
        </w:tc>
        <w:tc>
          <w:tcPr>
            <w:tcW w:w="87" w:type="dxa"/>
            <w:gridSpan w:val="4"/>
            <w:tcBorders>
              <w:top w:val="nil"/>
              <w:left w:val="nil"/>
              <w:bottom w:val="nil"/>
              <w:right w:val="single" w:sz="4" w:space="0" w:color="auto"/>
            </w:tcBorders>
          </w:tcPr>
          <w:p w14:paraId="14DF25B5" w14:textId="77777777" w:rsidR="007F7B8A" w:rsidRPr="00EB1240" w:rsidRDefault="007F7B8A" w:rsidP="00F100A7"/>
        </w:tc>
      </w:tr>
      <w:tr w:rsidR="007F7B8A" w:rsidRPr="00EB1240" w14:paraId="6DEDD675" w14:textId="77777777" w:rsidTr="00F100A7">
        <w:trPr>
          <w:trHeight w:hRule="exact" w:val="60"/>
        </w:trPr>
        <w:tc>
          <w:tcPr>
            <w:tcW w:w="23" w:type="dxa"/>
            <w:tcBorders>
              <w:top w:val="nil"/>
              <w:bottom w:val="nil"/>
            </w:tcBorders>
          </w:tcPr>
          <w:p w14:paraId="1E27FFD3" w14:textId="77777777" w:rsidR="007F7B8A" w:rsidRPr="00EB1240" w:rsidRDefault="007F7B8A" w:rsidP="00F100A7">
            <w:pPr>
              <w:rPr>
                <w:sz w:val="18"/>
              </w:rPr>
            </w:pPr>
          </w:p>
        </w:tc>
        <w:tc>
          <w:tcPr>
            <w:tcW w:w="2845" w:type="dxa"/>
            <w:gridSpan w:val="6"/>
            <w:tcBorders>
              <w:top w:val="nil"/>
              <w:bottom w:val="nil"/>
              <w:right w:val="nil"/>
            </w:tcBorders>
          </w:tcPr>
          <w:p w14:paraId="7F8DFE7E" w14:textId="77777777" w:rsidR="007F7B8A" w:rsidRPr="00EB1240" w:rsidRDefault="007F7B8A" w:rsidP="00F100A7">
            <w:pPr>
              <w:rPr>
                <w:sz w:val="18"/>
              </w:rPr>
            </w:pPr>
          </w:p>
        </w:tc>
        <w:tc>
          <w:tcPr>
            <w:tcW w:w="6487" w:type="dxa"/>
            <w:gridSpan w:val="17"/>
            <w:tcBorders>
              <w:top w:val="nil"/>
              <w:left w:val="nil"/>
              <w:bottom w:val="nil"/>
              <w:right w:val="nil"/>
            </w:tcBorders>
          </w:tcPr>
          <w:p w14:paraId="05691480" w14:textId="77777777" w:rsidR="007F7B8A" w:rsidRPr="00EB1240" w:rsidRDefault="007F7B8A" w:rsidP="00F100A7">
            <w:pPr>
              <w:rPr>
                <w:sz w:val="18"/>
              </w:rPr>
            </w:pPr>
          </w:p>
        </w:tc>
        <w:tc>
          <w:tcPr>
            <w:tcW w:w="86" w:type="dxa"/>
            <w:gridSpan w:val="4"/>
            <w:tcBorders>
              <w:top w:val="nil"/>
              <w:left w:val="nil"/>
              <w:bottom w:val="nil"/>
              <w:right w:val="single" w:sz="4" w:space="0" w:color="auto"/>
            </w:tcBorders>
          </w:tcPr>
          <w:p w14:paraId="2B441532" w14:textId="77777777" w:rsidR="007F7B8A" w:rsidRPr="00EB1240" w:rsidRDefault="007F7B8A" w:rsidP="00F100A7">
            <w:pPr>
              <w:rPr>
                <w:sz w:val="18"/>
              </w:rPr>
            </w:pPr>
          </w:p>
        </w:tc>
      </w:tr>
      <w:tr w:rsidR="007F7B8A" w:rsidRPr="00EB1240" w14:paraId="560E944C" w14:textId="77777777" w:rsidTr="00F100A7">
        <w:tc>
          <w:tcPr>
            <w:tcW w:w="23" w:type="dxa"/>
            <w:tcBorders>
              <w:top w:val="single" w:sz="6" w:space="0" w:color="auto"/>
              <w:bottom w:val="nil"/>
            </w:tcBorders>
          </w:tcPr>
          <w:p w14:paraId="584948A7" w14:textId="77777777" w:rsidR="007F7B8A" w:rsidRPr="00EB1240" w:rsidRDefault="007F7B8A" w:rsidP="00F100A7"/>
        </w:tc>
        <w:tc>
          <w:tcPr>
            <w:tcW w:w="9338" w:type="dxa"/>
            <w:gridSpan w:val="24"/>
            <w:tcBorders>
              <w:top w:val="single" w:sz="6" w:space="0" w:color="auto"/>
              <w:bottom w:val="nil"/>
              <w:right w:val="nil"/>
            </w:tcBorders>
          </w:tcPr>
          <w:p w14:paraId="0E751C24" w14:textId="77777777" w:rsidR="007F7B8A" w:rsidRPr="00EB1240" w:rsidRDefault="00A1086F" w:rsidP="00F100A7">
            <w:sdt>
              <w:sdtPr>
                <w:rPr>
                  <w:rFonts w:ascii="Wingdings" w:eastAsia="Wingdings" w:hAnsi="Wingdings" w:cs="Wingdings"/>
                  <w:sz w:val="22"/>
                </w:rPr>
                <w:id w:val="-1145815473"/>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22"/>
                  </w:rPr>
                  <w:t>☐</w:t>
                </w:r>
              </w:sdtContent>
            </w:sdt>
            <w:r w:rsidR="007F7B8A" w:rsidRPr="00EB1240">
              <w:rPr>
                <w:sz w:val="22"/>
              </w:rPr>
              <w:t xml:space="preserve"> </w:t>
            </w:r>
            <w:r w:rsidR="007F7B8A" w:rsidRPr="00EB1240">
              <w:rPr>
                <w:b/>
                <w:sz w:val="22"/>
              </w:rPr>
              <w:t>Agissant en mon nom personnel</w:t>
            </w:r>
            <w:r w:rsidR="007F7B8A" w:rsidRPr="00EB1240">
              <w:rPr>
                <w:sz w:val="22"/>
              </w:rPr>
              <w:t xml:space="preserve"> ou </w:t>
            </w:r>
            <w:r w:rsidR="007F7B8A" w:rsidRPr="00EB1240">
              <w:rPr>
                <w:b/>
                <w:sz w:val="22"/>
              </w:rPr>
              <w:t>sous le nom de :</w:t>
            </w:r>
            <w:r w:rsidR="007F7B8A" w:rsidRPr="00EB1240">
              <w:t> :</w:t>
            </w:r>
          </w:p>
        </w:tc>
        <w:tc>
          <w:tcPr>
            <w:tcW w:w="80" w:type="dxa"/>
            <w:gridSpan w:val="3"/>
            <w:tcBorders>
              <w:top w:val="single" w:sz="6" w:space="0" w:color="auto"/>
              <w:left w:val="nil"/>
              <w:bottom w:val="nil"/>
              <w:right w:val="single" w:sz="4" w:space="0" w:color="auto"/>
            </w:tcBorders>
          </w:tcPr>
          <w:p w14:paraId="3DC55304" w14:textId="77777777" w:rsidR="007F7B8A" w:rsidRPr="00EB1240" w:rsidRDefault="007F7B8A" w:rsidP="00F100A7"/>
        </w:tc>
      </w:tr>
      <w:tr w:rsidR="007F7B8A" w:rsidRPr="00EB1240" w14:paraId="26F12569" w14:textId="77777777" w:rsidTr="00F100A7">
        <w:tc>
          <w:tcPr>
            <w:tcW w:w="23" w:type="dxa"/>
            <w:tcBorders>
              <w:bottom w:val="nil"/>
              <w:right w:val="nil"/>
            </w:tcBorders>
          </w:tcPr>
          <w:p w14:paraId="085C0B45" w14:textId="77777777" w:rsidR="007F7B8A" w:rsidRPr="00EB1240" w:rsidRDefault="007F7B8A" w:rsidP="00F100A7"/>
        </w:tc>
        <w:tc>
          <w:tcPr>
            <w:tcW w:w="9348" w:type="dxa"/>
            <w:gridSpan w:val="25"/>
            <w:tcBorders>
              <w:top w:val="dotted" w:sz="6" w:space="0" w:color="auto"/>
              <w:left w:val="dotted" w:sz="6" w:space="0" w:color="auto"/>
              <w:bottom w:val="dotted" w:sz="6" w:space="0" w:color="auto"/>
              <w:right w:val="dotted" w:sz="6" w:space="0" w:color="auto"/>
            </w:tcBorders>
            <w:shd w:val="pct5" w:color="auto" w:fill="auto"/>
          </w:tcPr>
          <w:p w14:paraId="4E28F982" w14:textId="77777777" w:rsidR="007F7B8A" w:rsidRPr="00EB1240" w:rsidRDefault="007F7B8A" w:rsidP="00F100A7"/>
        </w:tc>
        <w:tc>
          <w:tcPr>
            <w:tcW w:w="70" w:type="dxa"/>
            <w:gridSpan w:val="2"/>
            <w:tcBorders>
              <w:top w:val="nil"/>
              <w:left w:val="nil"/>
              <w:bottom w:val="nil"/>
              <w:right w:val="single" w:sz="4" w:space="0" w:color="auto"/>
            </w:tcBorders>
          </w:tcPr>
          <w:p w14:paraId="14F8C6D9" w14:textId="77777777" w:rsidR="007F7B8A" w:rsidRPr="00EB1240" w:rsidRDefault="007F7B8A" w:rsidP="00F100A7"/>
        </w:tc>
      </w:tr>
      <w:tr w:rsidR="007F7B8A" w:rsidRPr="00EB1240" w14:paraId="36A54D44" w14:textId="77777777" w:rsidTr="00F100A7">
        <w:trPr>
          <w:trHeight w:hRule="exact" w:val="60"/>
        </w:trPr>
        <w:tc>
          <w:tcPr>
            <w:tcW w:w="23" w:type="dxa"/>
            <w:tcBorders>
              <w:top w:val="nil"/>
            </w:tcBorders>
          </w:tcPr>
          <w:p w14:paraId="0C34F7ED" w14:textId="77777777" w:rsidR="007F7B8A" w:rsidRPr="00EB1240" w:rsidRDefault="007F7B8A" w:rsidP="00F100A7">
            <w:pPr>
              <w:rPr>
                <w:sz w:val="18"/>
              </w:rPr>
            </w:pPr>
          </w:p>
        </w:tc>
        <w:tc>
          <w:tcPr>
            <w:tcW w:w="2886" w:type="dxa"/>
            <w:gridSpan w:val="7"/>
            <w:tcBorders>
              <w:top w:val="nil"/>
              <w:bottom w:val="nil"/>
              <w:right w:val="nil"/>
            </w:tcBorders>
          </w:tcPr>
          <w:p w14:paraId="6717FD36" w14:textId="77777777" w:rsidR="007F7B8A" w:rsidRPr="00EB1240" w:rsidRDefault="007F7B8A" w:rsidP="00F100A7">
            <w:pPr>
              <w:rPr>
                <w:sz w:val="18"/>
              </w:rPr>
            </w:pPr>
          </w:p>
        </w:tc>
        <w:tc>
          <w:tcPr>
            <w:tcW w:w="6456" w:type="dxa"/>
            <w:gridSpan w:val="18"/>
            <w:tcBorders>
              <w:top w:val="nil"/>
              <w:left w:val="nil"/>
              <w:bottom w:val="nil"/>
              <w:right w:val="nil"/>
            </w:tcBorders>
          </w:tcPr>
          <w:p w14:paraId="1E59F0B6" w14:textId="77777777" w:rsidR="007F7B8A" w:rsidRPr="00EB1240" w:rsidRDefault="007F7B8A" w:rsidP="00F100A7">
            <w:pPr>
              <w:rPr>
                <w:sz w:val="18"/>
              </w:rPr>
            </w:pPr>
          </w:p>
        </w:tc>
        <w:tc>
          <w:tcPr>
            <w:tcW w:w="76" w:type="dxa"/>
            <w:gridSpan w:val="2"/>
            <w:tcBorders>
              <w:top w:val="nil"/>
              <w:left w:val="nil"/>
              <w:bottom w:val="nil"/>
              <w:right w:val="single" w:sz="4" w:space="0" w:color="auto"/>
            </w:tcBorders>
          </w:tcPr>
          <w:p w14:paraId="7B7445C3" w14:textId="77777777" w:rsidR="007F7B8A" w:rsidRPr="00EB1240" w:rsidRDefault="007F7B8A" w:rsidP="00F100A7">
            <w:pPr>
              <w:rPr>
                <w:sz w:val="18"/>
              </w:rPr>
            </w:pPr>
          </w:p>
        </w:tc>
      </w:tr>
      <w:tr w:rsidR="007F7B8A" w:rsidRPr="00EB1240" w14:paraId="083754D7" w14:textId="77777777" w:rsidTr="00F100A7">
        <w:trPr>
          <w:trHeight w:hRule="exact" w:val="680"/>
        </w:trPr>
        <w:tc>
          <w:tcPr>
            <w:tcW w:w="23" w:type="dxa"/>
            <w:tcBorders>
              <w:bottom w:val="nil"/>
            </w:tcBorders>
          </w:tcPr>
          <w:p w14:paraId="7E91F441" w14:textId="77777777" w:rsidR="007F7B8A" w:rsidRPr="00EB1240" w:rsidRDefault="007F7B8A" w:rsidP="00F100A7"/>
        </w:tc>
        <w:tc>
          <w:tcPr>
            <w:tcW w:w="1111" w:type="dxa"/>
            <w:tcBorders>
              <w:top w:val="nil"/>
              <w:bottom w:val="nil"/>
              <w:right w:val="nil"/>
            </w:tcBorders>
          </w:tcPr>
          <w:p w14:paraId="4054578D" w14:textId="77777777" w:rsidR="007F7B8A" w:rsidRPr="00EB1240" w:rsidRDefault="007F7B8A" w:rsidP="00F100A7">
            <w:r w:rsidRPr="00EB1240">
              <w:t>Domicilié à :</w:t>
            </w:r>
            <w:r w:rsidRPr="00EB1240">
              <w:br/>
            </w:r>
            <w:r w:rsidRPr="00EB1240">
              <w:br/>
            </w:r>
            <w:r w:rsidRPr="00EB1240">
              <w:br/>
            </w:r>
            <w:r w:rsidRPr="00EB1240">
              <w:br/>
              <w:t xml:space="preserve">         (Tél.)</w:t>
            </w:r>
          </w:p>
        </w:tc>
        <w:tc>
          <w:tcPr>
            <w:tcW w:w="8232" w:type="dxa"/>
            <w:gridSpan w:val="24"/>
            <w:tcBorders>
              <w:top w:val="dotted" w:sz="6" w:space="0" w:color="auto"/>
              <w:left w:val="dotted" w:sz="6" w:space="0" w:color="auto"/>
              <w:bottom w:val="dotted" w:sz="6" w:space="0" w:color="auto"/>
              <w:right w:val="dotted" w:sz="6" w:space="0" w:color="auto"/>
            </w:tcBorders>
            <w:shd w:val="pct5" w:color="auto" w:fill="auto"/>
          </w:tcPr>
          <w:p w14:paraId="7EAF9276" w14:textId="77777777" w:rsidR="007F7B8A" w:rsidRPr="00EB1240" w:rsidRDefault="007F7B8A" w:rsidP="00F100A7">
            <w:pPr>
              <w:spacing w:before="960"/>
            </w:pPr>
          </w:p>
        </w:tc>
        <w:tc>
          <w:tcPr>
            <w:tcW w:w="75" w:type="dxa"/>
            <w:gridSpan w:val="2"/>
            <w:tcBorders>
              <w:top w:val="nil"/>
              <w:left w:val="nil"/>
              <w:bottom w:val="nil"/>
              <w:right w:val="single" w:sz="4" w:space="0" w:color="auto"/>
            </w:tcBorders>
          </w:tcPr>
          <w:p w14:paraId="3092BBB1" w14:textId="77777777" w:rsidR="007F7B8A" w:rsidRPr="00EB1240" w:rsidRDefault="007F7B8A" w:rsidP="00F100A7"/>
        </w:tc>
      </w:tr>
      <w:tr w:rsidR="007F7B8A" w:rsidRPr="00EB1240" w14:paraId="0382863A" w14:textId="77777777" w:rsidTr="00F100A7">
        <w:trPr>
          <w:trHeight w:hRule="exact" w:val="60"/>
        </w:trPr>
        <w:tc>
          <w:tcPr>
            <w:tcW w:w="23" w:type="dxa"/>
            <w:tcBorders>
              <w:top w:val="nil"/>
            </w:tcBorders>
          </w:tcPr>
          <w:p w14:paraId="4DBE5FEC" w14:textId="77777777" w:rsidR="007F7B8A" w:rsidRPr="00EB1240" w:rsidRDefault="007F7B8A" w:rsidP="00F100A7">
            <w:pPr>
              <w:rPr>
                <w:sz w:val="18"/>
              </w:rPr>
            </w:pPr>
          </w:p>
        </w:tc>
        <w:tc>
          <w:tcPr>
            <w:tcW w:w="2407" w:type="dxa"/>
            <w:gridSpan w:val="4"/>
            <w:tcBorders>
              <w:top w:val="nil"/>
              <w:bottom w:val="nil"/>
              <w:right w:val="nil"/>
            </w:tcBorders>
          </w:tcPr>
          <w:p w14:paraId="1B72B3D5" w14:textId="77777777" w:rsidR="007F7B8A" w:rsidRPr="00EB1240" w:rsidRDefault="007F7B8A" w:rsidP="00F100A7">
            <w:pPr>
              <w:rPr>
                <w:sz w:val="18"/>
              </w:rPr>
            </w:pPr>
          </w:p>
        </w:tc>
        <w:tc>
          <w:tcPr>
            <w:tcW w:w="6930" w:type="dxa"/>
            <w:gridSpan w:val="20"/>
            <w:tcBorders>
              <w:top w:val="nil"/>
              <w:left w:val="nil"/>
              <w:bottom w:val="nil"/>
              <w:right w:val="nil"/>
            </w:tcBorders>
          </w:tcPr>
          <w:p w14:paraId="1A69B6B7" w14:textId="77777777" w:rsidR="007F7B8A" w:rsidRPr="00EB1240" w:rsidRDefault="007F7B8A" w:rsidP="00F100A7">
            <w:pPr>
              <w:rPr>
                <w:sz w:val="18"/>
              </w:rPr>
            </w:pPr>
          </w:p>
        </w:tc>
        <w:tc>
          <w:tcPr>
            <w:tcW w:w="81" w:type="dxa"/>
            <w:gridSpan w:val="3"/>
            <w:tcBorders>
              <w:top w:val="nil"/>
              <w:left w:val="nil"/>
              <w:bottom w:val="nil"/>
              <w:right w:val="single" w:sz="4" w:space="0" w:color="auto"/>
            </w:tcBorders>
          </w:tcPr>
          <w:p w14:paraId="64935721" w14:textId="77777777" w:rsidR="007F7B8A" w:rsidRPr="00EB1240" w:rsidRDefault="007F7B8A" w:rsidP="00F100A7">
            <w:pPr>
              <w:rPr>
                <w:sz w:val="18"/>
              </w:rPr>
            </w:pPr>
          </w:p>
        </w:tc>
      </w:tr>
      <w:tr w:rsidR="007F7B8A" w:rsidRPr="00EB1240" w14:paraId="72EA0D62" w14:textId="77777777" w:rsidTr="00F100A7">
        <w:tc>
          <w:tcPr>
            <w:tcW w:w="23" w:type="dxa"/>
            <w:tcBorders>
              <w:top w:val="single" w:sz="6" w:space="0" w:color="auto"/>
              <w:bottom w:val="nil"/>
            </w:tcBorders>
          </w:tcPr>
          <w:p w14:paraId="41640E80" w14:textId="77777777" w:rsidR="007F7B8A" w:rsidRPr="00EB1240" w:rsidRDefault="007F7B8A" w:rsidP="00F100A7">
            <w:pPr>
              <w:rPr>
                <w:sz w:val="18"/>
              </w:rPr>
            </w:pPr>
          </w:p>
        </w:tc>
        <w:tc>
          <w:tcPr>
            <w:tcW w:w="9332" w:type="dxa"/>
            <w:gridSpan w:val="23"/>
            <w:tcBorders>
              <w:top w:val="single" w:sz="6" w:space="0" w:color="auto"/>
              <w:bottom w:val="nil"/>
              <w:right w:val="nil"/>
            </w:tcBorders>
          </w:tcPr>
          <w:p w14:paraId="368D1D84" w14:textId="77777777" w:rsidR="007F7B8A" w:rsidRPr="00EB1240" w:rsidRDefault="00A1086F" w:rsidP="00F100A7">
            <w:pPr>
              <w:rPr>
                <w:sz w:val="18"/>
              </w:rPr>
            </w:pPr>
            <w:sdt>
              <w:sdtPr>
                <w:rPr>
                  <w:rFonts w:ascii="Wingdings" w:eastAsia="Wingdings" w:hAnsi="Wingdings" w:cs="Wingdings"/>
                  <w:sz w:val="22"/>
                </w:rPr>
                <w:id w:val="-16381475"/>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22"/>
                  </w:rPr>
                  <w:t>☐</w:t>
                </w:r>
              </w:sdtContent>
            </w:sdt>
            <w:r w:rsidR="007F7B8A" w:rsidRPr="00EB1240">
              <w:rPr>
                <w:sz w:val="22"/>
              </w:rPr>
              <w:t xml:space="preserve"> </w:t>
            </w:r>
            <w:r w:rsidR="007F7B8A" w:rsidRPr="00EB1240">
              <w:rPr>
                <w:b/>
                <w:sz w:val="22"/>
              </w:rPr>
              <w:t>Agissant pour le nom et le compte de la Société :</w:t>
            </w:r>
            <w:r w:rsidR="007F7B8A" w:rsidRPr="00EB1240">
              <w:rPr>
                <w:sz w:val="22"/>
              </w:rPr>
              <w:t xml:space="preserve"> </w:t>
            </w:r>
            <w:r w:rsidR="007F7B8A" w:rsidRPr="00EB1240">
              <w:t>(intitulé complet et forme juridique de la société)</w:t>
            </w:r>
          </w:p>
        </w:tc>
        <w:tc>
          <w:tcPr>
            <w:tcW w:w="86" w:type="dxa"/>
            <w:gridSpan w:val="4"/>
            <w:tcBorders>
              <w:top w:val="single" w:sz="6" w:space="0" w:color="auto"/>
              <w:left w:val="nil"/>
              <w:bottom w:val="nil"/>
              <w:right w:val="single" w:sz="4" w:space="0" w:color="auto"/>
            </w:tcBorders>
          </w:tcPr>
          <w:p w14:paraId="5EB222B3" w14:textId="77777777" w:rsidR="007F7B8A" w:rsidRPr="00EB1240" w:rsidRDefault="007F7B8A" w:rsidP="00F100A7">
            <w:pPr>
              <w:rPr>
                <w:sz w:val="18"/>
              </w:rPr>
            </w:pPr>
          </w:p>
        </w:tc>
      </w:tr>
      <w:tr w:rsidR="007F7B8A" w:rsidRPr="00EB1240" w14:paraId="63D6D6EE" w14:textId="77777777" w:rsidTr="00F100A7">
        <w:tc>
          <w:tcPr>
            <w:tcW w:w="23" w:type="dxa"/>
            <w:tcBorders>
              <w:bottom w:val="nil"/>
              <w:right w:val="nil"/>
            </w:tcBorders>
          </w:tcPr>
          <w:p w14:paraId="18105912" w14:textId="77777777" w:rsidR="007F7B8A" w:rsidRPr="00EB1240" w:rsidRDefault="007F7B8A" w:rsidP="00F100A7"/>
        </w:tc>
        <w:tc>
          <w:tcPr>
            <w:tcW w:w="9348" w:type="dxa"/>
            <w:gridSpan w:val="25"/>
            <w:tcBorders>
              <w:top w:val="dotted" w:sz="6" w:space="0" w:color="auto"/>
              <w:left w:val="dotted" w:sz="6" w:space="0" w:color="auto"/>
              <w:bottom w:val="dotted" w:sz="6" w:space="0" w:color="auto"/>
              <w:right w:val="dotted" w:sz="6" w:space="0" w:color="auto"/>
            </w:tcBorders>
            <w:shd w:val="pct5" w:color="auto" w:fill="auto"/>
          </w:tcPr>
          <w:p w14:paraId="4635D3BE" w14:textId="77777777" w:rsidR="007F7B8A" w:rsidRPr="00EB1240" w:rsidRDefault="007F7B8A" w:rsidP="00F100A7"/>
        </w:tc>
        <w:tc>
          <w:tcPr>
            <w:tcW w:w="70" w:type="dxa"/>
            <w:gridSpan w:val="2"/>
            <w:tcBorders>
              <w:top w:val="nil"/>
              <w:left w:val="nil"/>
              <w:bottom w:val="nil"/>
              <w:right w:val="single" w:sz="4" w:space="0" w:color="auto"/>
            </w:tcBorders>
          </w:tcPr>
          <w:p w14:paraId="1A08EF73" w14:textId="77777777" w:rsidR="007F7B8A" w:rsidRPr="00EB1240" w:rsidRDefault="007F7B8A" w:rsidP="00F100A7"/>
        </w:tc>
      </w:tr>
      <w:tr w:rsidR="007F7B8A" w:rsidRPr="00EB1240" w14:paraId="1943A95C" w14:textId="77777777" w:rsidTr="00F100A7">
        <w:trPr>
          <w:trHeight w:hRule="exact" w:val="60"/>
        </w:trPr>
        <w:tc>
          <w:tcPr>
            <w:tcW w:w="23" w:type="dxa"/>
            <w:tcBorders>
              <w:top w:val="nil"/>
            </w:tcBorders>
          </w:tcPr>
          <w:p w14:paraId="44006597" w14:textId="77777777" w:rsidR="007F7B8A" w:rsidRPr="00EB1240" w:rsidRDefault="007F7B8A" w:rsidP="00F100A7">
            <w:pPr>
              <w:rPr>
                <w:sz w:val="18"/>
              </w:rPr>
            </w:pPr>
          </w:p>
        </w:tc>
        <w:tc>
          <w:tcPr>
            <w:tcW w:w="2886" w:type="dxa"/>
            <w:gridSpan w:val="7"/>
            <w:tcBorders>
              <w:top w:val="nil"/>
              <w:bottom w:val="nil"/>
              <w:right w:val="nil"/>
            </w:tcBorders>
          </w:tcPr>
          <w:p w14:paraId="5E4638BB" w14:textId="77777777" w:rsidR="007F7B8A" w:rsidRPr="00EB1240" w:rsidRDefault="007F7B8A" w:rsidP="00F100A7">
            <w:pPr>
              <w:rPr>
                <w:sz w:val="18"/>
              </w:rPr>
            </w:pPr>
          </w:p>
        </w:tc>
        <w:tc>
          <w:tcPr>
            <w:tcW w:w="6456" w:type="dxa"/>
            <w:gridSpan w:val="18"/>
            <w:tcBorders>
              <w:top w:val="nil"/>
              <w:left w:val="nil"/>
              <w:bottom w:val="nil"/>
              <w:right w:val="nil"/>
            </w:tcBorders>
          </w:tcPr>
          <w:p w14:paraId="46FB46D5" w14:textId="77777777" w:rsidR="007F7B8A" w:rsidRPr="00EB1240" w:rsidRDefault="007F7B8A" w:rsidP="00F100A7">
            <w:pPr>
              <w:rPr>
                <w:sz w:val="18"/>
              </w:rPr>
            </w:pPr>
          </w:p>
        </w:tc>
        <w:tc>
          <w:tcPr>
            <w:tcW w:w="76" w:type="dxa"/>
            <w:gridSpan w:val="2"/>
            <w:tcBorders>
              <w:top w:val="nil"/>
              <w:left w:val="nil"/>
              <w:bottom w:val="nil"/>
              <w:right w:val="single" w:sz="4" w:space="0" w:color="auto"/>
            </w:tcBorders>
          </w:tcPr>
          <w:p w14:paraId="30D93E9C" w14:textId="77777777" w:rsidR="007F7B8A" w:rsidRPr="00EB1240" w:rsidRDefault="007F7B8A" w:rsidP="00F100A7">
            <w:pPr>
              <w:rPr>
                <w:sz w:val="18"/>
              </w:rPr>
            </w:pPr>
          </w:p>
        </w:tc>
      </w:tr>
      <w:tr w:rsidR="007F7B8A" w:rsidRPr="00EB1240" w14:paraId="3B10A031" w14:textId="77777777" w:rsidTr="00F100A7">
        <w:tc>
          <w:tcPr>
            <w:tcW w:w="23" w:type="dxa"/>
            <w:tcBorders>
              <w:bottom w:val="nil"/>
            </w:tcBorders>
          </w:tcPr>
          <w:p w14:paraId="53C4FB39" w14:textId="77777777" w:rsidR="007F7B8A" w:rsidRPr="00EB1240" w:rsidRDefault="007F7B8A" w:rsidP="00F100A7">
            <w:pPr>
              <w:spacing w:before="20"/>
            </w:pPr>
          </w:p>
        </w:tc>
        <w:tc>
          <w:tcPr>
            <w:tcW w:w="1678" w:type="dxa"/>
            <w:gridSpan w:val="3"/>
            <w:tcBorders>
              <w:top w:val="nil"/>
              <w:bottom w:val="nil"/>
              <w:right w:val="nil"/>
            </w:tcBorders>
          </w:tcPr>
          <w:p w14:paraId="46E69A84" w14:textId="77777777" w:rsidR="007F7B8A" w:rsidRPr="00EB1240" w:rsidRDefault="007F7B8A" w:rsidP="00F100A7">
            <w:pPr>
              <w:spacing w:before="20"/>
            </w:pPr>
            <w:r w:rsidRPr="00EB1240">
              <w:t>Au capital de :</w:t>
            </w:r>
          </w:p>
        </w:tc>
        <w:tc>
          <w:tcPr>
            <w:tcW w:w="7670" w:type="dxa"/>
            <w:gridSpan w:val="22"/>
            <w:tcBorders>
              <w:top w:val="dotted" w:sz="6" w:space="0" w:color="auto"/>
              <w:left w:val="dotted" w:sz="6" w:space="0" w:color="auto"/>
              <w:bottom w:val="dotted" w:sz="6" w:space="0" w:color="auto"/>
              <w:right w:val="dotted" w:sz="6" w:space="0" w:color="auto"/>
            </w:tcBorders>
            <w:shd w:val="pct5" w:color="auto" w:fill="auto"/>
          </w:tcPr>
          <w:p w14:paraId="17C28782" w14:textId="77777777" w:rsidR="007F7B8A" w:rsidRPr="00EB1240" w:rsidRDefault="007F7B8A" w:rsidP="00F100A7">
            <w:pPr>
              <w:spacing w:before="20"/>
            </w:pPr>
          </w:p>
        </w:tc>
        <w:tc>
          <w:tcPr>
            <w:tcW w:w="70" w:type="dxa"/>
            <w:gridSpan w:val="2"/>
            <w:tcBorders>
              <w:top w:val="nil"/>
              <w:left w:val="nil"/>
              <w:bottom w:val="nil"/>
              <w:right w:val="single" w:sz="4" w:space="0" w:color="auto"/>
            </w:tcBorders>
          </w:tcPr>
          <w:p w14:paraId="1CD539A1" w14:textId="77777777" w:rsidR="007F7B8A" w:rsidRPr="00EB1240" w:rsidRDefault="007F7B8A" w:rsidP="00F100A7">
            <w:pPr>
              <w:spacing w:before="20"/>
            </w:pPr>
          </w:p>
        </w:tc>
      </w:tr>
      <w:tr w:rsidR="007F7B8A" w:rsidRPr="00EB1240" w14:paraId="2AFCEA6A" w14:textId="77777777" w:rsidTr="00F100A7">
        <w:trPr>
          <w:trHeight w:hRule="exact" w:val="60"/>
        </w:trPr>
        <w:tc>
          <w:tcPr>
            <w:tcW w:w="23" w:type="dxa"/>
            <w:tcBorders>
              <w:top w:val="nil"/>
            </w:tcBorders>
          </w:tcPr>
          <w:p w14:paraId="07DE5551" w14:textId="77777777" w:rsidR="007F7B8A" w:rsidRPr="00EB1240" w:rsidRDefault="007F7B8A" w:rsidP="00F100A7">
            <w:pPr>
              <w:rPr>
                <w:sz w:val="18"/>
              </w:rPr>
            </w:pPr>
          </w:p>
        </w:tc>
        <w:tc>
          <w:tcPr>
            <w:tcW w:w="2886" w:type="dxa"/>
            <w:gridSpan w:val="7"/>
            <w:tcBorders>
              <w:top w:val="nil"/>
              <w:bottom w:val="nil"/>
              <w:right w:val="nil"/>
            </w:tcBorders>
          </w:tcPr>
          <w:p w14:paraId="777BABE9" w14:textId="77777777" w:rsidR="007F7B8A" w:rsidRPr="00EB1240" w:rsidRDefault="007F7B8A" w:rsidP="00F100A7">
            <w:pPr>
              <w:rPr>
                <w:sz w:val="18"/>
              </w:rPr>
            </w:pPr>
          </w:p>
        </w:tc>
        <w:tc>
          <w:tcPr>
            <w:tcW w:w="6456" w:type="dxa"/>
            <w:gridSpan w:val="18"/>
            <w:tcBorders>
              <w:top w:val="nil"/>
              <w:left w:val="nil"/>
              <w:bottom w:val="nil"/>
              <w:right w:val="nil"/>
            </w:tcBorders>
          </w:tcPr>
          <w:p w14:paraId="5E7EFF48" w14:textId="77777777" w:rsidR="007F7B8A" w:rsidRPr="00EB1240" w:rsidRDefault="007F7B8A" w:rsidP="00F100A7">
            <w:pPr>
              <w:rPr>
                <w:sz w:val="18"/>
              </w:rPr>
            </w:pPr>
          </w:p>
        </w:tc>
        <w:tc>
          <w:tcPr>
            <w:tcW w:w="76" w:type="dxa"/>
            <w:gridSpan w:val="2"/>
            <w:tcBorders>
              <w:top w:val="nil"/>
              <w:left w:val="nil"/>
              <w:bottom w:val="nil"/>
              <w:right w:val="single" w:sz="4" w:space="0" w:color="auto"/>
            </w:tcBorders>
          </w:tcPr>
          <w:p w14:paraId="49144DE3" w14:textId="77777777" w:rsidR="007F7B8A" w:rsidRPr="00EB1240" w:rsidRDefault="007F7B8A" w:rsidP="00F100A7">
            <w:pPr>
              <w:rPr>
                <w:sz w:val="18"/>
              </w:rPr>
            </w:pPr>
          </w:p>
        </w:tc>
      </w:tr>
      <w:tr w:rsidR="007F7B8A" w:rsidRPr="00EB1240" w14:paraId="1A6D355C" w14:textId="77777777" w:rsidTr="00F100A7">
        <w:trPr>
          <w:trHeight w:hRule="exact" w:val="680"/>
        </w:trPr>
        <w:tc>
          <w:tcPr>
            <w:tcW w:w="23" w:type="dxa"/>
            <w:tcBorders>
              <w:bottom w:val="nil"/>
            </w:tcBorders>
          </w:tcPr>
          <w:p w14:paraId="43B99C08" w14:textId="77777777" w:rsidR="007F7B8A" w:rsidRPr="00EB1240" w:rsidRDefault="007F7B8A" w:rsidP="00F100A7"/>
        </w:tc>
        <w:tc>
          <w:tcPr>
            <w:tcW w:w="1678" w:type="dxa"/>
            <w:gridSpan w:val="3"/>
            <w:tcBorders>
              <w:top w:val="nil"/>
              <w:bottom w:val="nil"/>
              <w:right w:val="nil"/>
            </w:tcBorders>
          </w:tcPr>
          <w:p w14:paraId="42A3A93C" w14:textId="77777777" w:rsidR="007F7B8A" w:rsidRPr="00EB1240" w:rsidRDefault="007F7B8A" w:rsidP="00F100A7">
            <w:r w:rsidRPr="00EB1240">
              <w:t>Ayant son siège à :</w:t>
            </w:r>
            <w:r w:rsidRPr="00EB1240">
              <w:br/>
            </w:r>
            <w:r w:rsidRPr="00EB1240">
              <w:br/>
            </w:r>
            <w:r w:rsidRPr="00EB1240">
              <w:br/>
            </w:r>
            <w:r w:rsidRPr="00EB1240">
              <w:br/>
              <w:t xml:space="preserve">                     (Tél.)</w:t>
            </w:r>
          </w:p>
        </w:tc>
        <w:tc>
          <w:tcPr>
            <w:tcW w:w="7670" w:type="dxa"/>
            <w:gridSpan w:val="22"/>
            <w:tcBorders>
              <w:top w:val="dotted" w:sz="6" w:space="0" w:color="auto"/>
              <w:left w:val="dotted" w:sz="6" w:space="0" w:color="auto"/>
              <w:bottom w:val="dotted" w:sz="6" w:space="0" w:color="auto"/>
              <w:right w:val="dotted" w:sz="6" w:space="0" w:color="auto"/>
            </w:tcBorders>
            <w:shd w:val="pct5" w:color="auto" w:fill="auto"/>
          </w:tcPr>
          <w:p w14:paraId="1BA043D5" w14:textId="77777777" w:rsidR="007F7B8A" w:rsidRPr="00EB1240" w:rsidRDefault="007F7B8A" w:rsidP="00F100A7">
            <w:pPr>
              <w:spacing w:before="960"/>
            </w:pPr>
          </w:p>
        </w:tc>
        <w:tc>
          <w:tcPr>
            <w:tcW w:w="70" w:type="dxa"/>
            <w:gridSpan w:val="2"/>
            <w:tcBorders>
              <w:top w:val="nil"/>
              <w:left w:val="nil"/>
              <w:bottom w:val="nil"/>
              <w:right w:val="single" w:sz="4" w:space="0" w:color="auto"/>
            </w:tcBorders>
          </w:tcPr>
          <w:p w14:paraId="6E56FE78" w14:textId="77777777" w:rsidR="007F7B8A" w:rsidRPr="00EB1240" w:rsidRDefault="007F7B8A" w:rsidP="00F100A7"/>
        </w:tc>
      </w:tr>
      <w:tr w:rsidR="007F7B8A" w:rsidRPr="00EB1240" w14:paraId="29CD23C4" w14:textId="77777777" w:rsidTr="00F100A7">
        <w:trPr>
          <w:trHeight w:hRule="exact" w:val="60"/>
        </w:trPr>
        <w:tc>
          <w:tcPr>
            <w:tcW w:w="23" w:type="dxa"/>
            <w:tcBorders>
              <w:top w:val="nil"/>
              <w:bottom w:val="nil"/>
            </w:tcBorders>
          </w:tcPr>
          <w:p w14:paraId="6AA4D652" w14:textId="77777777" w:rsidR="007F7B8A" w:rsidRPr="00EB1240" w:rsidRDefault="007F7B8A" w:rsidP="00F100A7">
            <w:pPr>
              <w:rPr>
                <w:sz w:val="18"/>
              </w:rPr>
            </w:pPr>
          </w:p>
        </w:tc>
        <w:tc>
          <w:tcPr>
            <w:tcW w:w="2886" w:type="dxa"/>
            <w:gridSpan w:val="7"/>
            <w:tcBorders>
              <w:top w:val="nil"/>
              <w:bottom w:val="nil"/>
              <w:right w:val="nil"/>
            </w:tcBorders>
          </w:tcPr>
          <w:p w14:paraId="50BF0811" w14:textId="77777777" w:rsidR="007F7B8A" w:rsidRPr="00EB1240" w:rsidRDefault="007F7B8A" w:rsidP="00F100A7">
            <w:pPr>
              <w:rPr>
                <w:sz w:val="18"/>
              </w:rPr>
            </w:pPr>
          </w:p>
        </w:tc>
        <w:tc>
          <w:tcPr>
            <w:tcW w:w="6456" w:type="dxa"/>
            <w:gridSpan w:val="18"/>
            <w:tcBorders>
              <w:top w:val="nil"/>
              <w:left w:val="nil"/>
              <w:bottom w:val="nil"/>
              <w:right w:val="nil"/>
            </w:tcBorders>
          </w:tcPr>
          <w:p w14:paraId="4BA54CD1" w14:textId="77777777" w:rsidR="007F7B8A" w:rsidRPr="00EB1240" w:rsidRDefault="007F7B8A" w:rsidP="00F100A7">
            <w:pPr>
              <w:rPr>
                <w:sz w:val="18"/>
              </w:rPr>
            </w:pPr>
          </w:p>
        </w:tc>
        <w:tc>
          <w:tcPr>
            <w:tcW w:w="76" w:type="dxa"/>
            <w:gridSpan w:val="2"/>
            <w:tcBorders>
              <w:top w:val="nil"/>
              <w:left w:val="nil"/>
              <w:bottom w:val="nil"/>
              <w:right w:val="single" w:sz="4" w:space="0" w:color="auto"/>
            </w:tcBorders>
          </w:tcPr>
          <w:p w14:paraId="1F80C332" w14:textId="77777777" w:rsidR="007F7B8A" w:rsidRPr="00EB1240" w:rsidRDefault="007F7B8A" w:rsidP="00F100A7">
            <w:pPr>
              <w:rPr>
                <w:sz w:val="18"/>
              </w:rPr>
            </w:pPr>
          </w:p>
        </w:tc>
      </w:tr>
      <w:tr w:rsidR="007F7B8A" w:rsidRPr="00EB1240" w14:paraId="069800F8" w14:textId="77777777" w:rsidTr="00F100A7">
        <w:trPr>
          <w:trHeight w:hRule="exact" w:val="60"/>
        </w:trPr>
        <w:tc>
          <w:tcPr>
            <w:tcW w:w="23" w:type="dxa"/>
            <w:tcBorders>
              <w:top w:val="single" w:sz="6" w:space="0" w:color="auto"/>
              <w:bottom w:val="nil"/>
            </w:tcBorders>
          </w:tcPr>
          <w:p w14:paraId="3DE1DE6F" w14:textId="77777777" w:rsidR="007F7B8A" w:rsidRPr="00EB1240" w:rsidRDefault="007F7B8A" w:rsidP="00F100A7">
            <w:pPr>
              <w:rPr>
                <w:sz w:val="18"/>
              </w:rPr>
            </w:pPr>
          </w:p>
        </w:tc>
        <w:tc>
          <w:tcPr>
            <w:tcW w:w="2886" w:type="dxa"/>
            <w:gridSpan w:val="7"/>
            <w:tcBorders>
              <w:top w:val="single" w:sz="6" w:space="0" w:color="auto"/>
              <w:bottom w:val="nil"/>
              <w:right w:val="nil"/>
            </w:tcBorders>
          </w:tcPr>
          <w:p w14:paraId="1D1F2610" w14:textId="77777777" w:rsidR="007F7B8A" w:rsidRPr="00EB1240" w:rsidRDefault="007F7B8A" w:rsidP="00F100A7">
            <w:pPr>
              <w:rPr>
                <w:sz w:val="18"/>
              </w:rPr>
            </w:pPr>
          </w:p>
        </w:tc>
        <w:tc>
          <w:tcPr>
            <w:tcW w:w="6456" w:type="dxa"/>
            <w:gridSpan w:val="18"/>
            <w:tcBorders>
              <w:top w:val="single" w:sz="6" w:space="0" w:color="auto"/>
              <w:left w:val="nil"/>
              <w:bottom w:val="nil"/>
              <w:right w:val="nil"/>
            </w:tcBorders>
          </w:tcPr>
          <w:p w14:paraId="4F03F034" w14:textId="77777777" w:rsidR="007F7B8A" w:rsidRPr="00EB1240" w:rsidRDefault="007F7B8A" w:rsidP="00F100A7">
            <w:pPr>
              <w:rPr>
                <w:sz w:val="18"/>
              </w:rPr>
            </w:pPr>
          </w:p>
        </w:tc>
        <w:tc>
          <w:tcPr>
            <w:tcW w:w="76" w:type="dxa"/>
            <w:gridSpan w:val="2"/>
            <w:tcBorders>
              <w:top w:val="single" w:sz="6" w:space="0" w:color="auto"/>
              <w:left w:val="nil"/>
              <w:bottom w:val="nil"/>
              <w:right w:val="single" w:sz="4" w:space="0" w:color="auto"/>
            </w:tcBorders>
          </w:tcPr>
          <w:p w14:paraId="6522E42A" w14:textId="77777777" w:rsidR="007F7B8A" w:rsidRPr="00EB1240" w:rsidRDefault="007F7B8A" w:rsidP="00F100A7">
            <w:pPr>
              <w:rPr>
                <w:sz w:val="18"/>
              </w:rPr>
            </w:pPr>
          </w:p>
        </w:tc>
      </w:tr>
      <w:tr w:rsidR="007F7B8A" w:rsidRPr="00EB1240" w14:paraId="1033A6FB" w14:textId="77777777" w:rsidTr="00F100A7">
        <w:trPr>
          <w:trHeight w:hRule="exact" w:val="320"/>
        </w:trPr>
        <w:tc>
          <w:tcPr>
            <w:tcW w:w="23" w:type="dxa"/>
            <w:tcBorders>
              <w:bottom w:val="nil"/>
            </w:tcBorders>
          </w:tcPr>
          <w:p w14:paraId="1069D82E" w14:textId="77777777" w:rsidR="007F7B8A" w:rsidRPr="00EB1240" w:rsidRDefault="007F7B8A" w:rsidP="00F100A7">
            <w:pPr>
              <w:spacing w:before="20"/>
            </w:pPr>
          </w:p>
        </w:tc>
        <w:tc>
          <w:tcPr>
            <w:tcW w:w="3238" w:type="dxa"/>
            <w:gridSpan w:val="8"/>
            <w:tcBorders>
              <w:top w:val="nil"/>
              <w:bottom w:val="nil"/>
              <w:right w:val="nil"/>
            </w:tcBorders>
          </w:tcPr>
          <w:p w14:paraId="47970506" w14:textId="77777777" w:rsidR="007F7B8A" w:rsidRPr="00EB1240" w:rsidRDefault="007F7B8A" w:rsidP="00F100A7">
            <w:pPr>
              <w:spacing w:before="40"/>
            </w:pPr>
            <w:r w:rsidRPr="00EB1240">
              <w:t xml:space="preserve">N° d'identité d'établissement </w:t>
            </w:r>
            <w:r w:rsidRPr="00EB1240">
              <w:rPr>
                <w:sz w:val="18"/>
              </w:rPr>
              <w:t>(SIRET)</w:t>
            </w:r>
            <w:r w:rsidRPr="00EB1240">
              <w: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7A88662" w14:textId="77777777" w:rsidR="007F7B8A" w:rsidRPr="00EB1240" w:rsidRDefault="007F7B8A" w:rsidP="00F100A7">
            <w:pPr>
              <w:spacing w:before="20"/>
            </w:pP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673810DA"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CEB5E53"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C8E7BE8"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1344089"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C9C85A8"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BC07F95"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2EB5338"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8E447E4" w14:textId="77777777" w:rsidR="007F7B8A" w:rsidRPr="00EB1240" w:rsidRDefault="007F7B8A" w:rsidP="00F100A7">
            <w:pPr>
              <w:spacing w:before="20"/>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8A6A050"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B60F686"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1DE6E3E" w14:textId="77777777" w:rsidR="007F7B8A" w:rsidRPr="00EB1240" w:rsidRDefault="007F7B8A"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D37E1DE" w14:textId="77777777" w:rsidR="007F7B8A" w:rsidRPr="00EB1240" w:rsidRDefault="007F7B8A" w:rsidP="00F100A7">
            <w:pPr>
              <w:spacing w:before="20"/>
            </w:pPr>
          </w:p>
        </w:tc>
        <w:tc>
          <w:tcPr>
            <w:tcW w:w="436" w:type="dxa"/>
            <w:gridSpan w:val="3"/>
            <w:tcBorders>
              <w:top w:val="dotted" w:sz="6" w:space="0" w:color="auto"/>
              <w:left w:val="dotted" w:sz="6" w:space="0" w:color="auto"/>
              <w:bottom w:val="dotted" w:sz="6" w:space="0" w:color="auto"/>
              <w:right w:val="dotted" w:sz="6" w:space="0" w:color="auto"/>
            </w:tcBorders>
            <w:shd w:val="pct5" w:color="auto" w:fill="auto"/>
          </w:tcPr>
          <w:p w14:paraId="73E0D4F8" w14:textId="77777777" w:rsidR="007F7B8A" w:rsidRPr="00EB1240" w:rsidRDefault="007F7B8A" w:rsidP="00F100A7">
            <w:pPr>
              <w:spacing w:before="20"/>
            </w:pPr>
          </w:p>
        </w:tc>
        <w:tc>
          <w:tcPr>
            <w:tcW w:w="74" w:type="dxa"/>
            <w:gridSpan w:val="2"/>
            <w:tcBorders>
              <w:top w:val="nil"/>
              <w:left w:val="nil"/>
              <w:bottom w:val="nil"/>
              <w:right w:val="single" w:sz="4" w:space="0" w:color="auto"/>
            </w:tcBorders>
          </w:tcPr>
          <w:p w14:paraId="13571E57" w14:textId="77777777" w:rsidR="007F7B8A" w:rsidRPr="00EB1240" w:rsidRDefault="007F7B8A" w:rsidP="00F100A7">
            <w:pPr>
              <w:spacing w:before="20"/>
            </w:pPr>
          </w:p>
        </w:tc>
      </w:tr>
      <w:tr w:rsidR="007F7B8A" w:rsidRPr="00EB1240" w14:paraId="2AF8F295" w14:textId="77777777" w:rsidTr="00F100A7">
        <w:trPr>
          <w:trHeight w:hRule="exact" w:val="60"/>
        </w:trPr>
        <w:tc>
          <w:tcPr>
            <w:tcW w:w="23" w:type="dxa"/>
            <w:tcBorders>
              <w:top w:val="nil"/>
              <w:bottom w:val="nil"/>
            </w:tcBorders>
          </w:tcPr>
          <w:p w14:paraId="2899A794" w14:textId="77777777" w:rsidR="007F7B8A" w:rsidRPr="00EB1240" w:rsidRDefault="007F7B8A" w:rsidP="00F100A7">
            <w:pPr>
              <w:keepNext/>
              <w:rPr>
                <w:sz w:val="18"/>
              </w:rPr>
            </w:pPr>
          </w:p>
        </w:tc>
        <w:tc>
          <w:tcPr>
            <w:tcW w:w="2845" w:type="dxa"/>
            <w:gridSpan w:val="6"/>
            <w:tcBorders>
              <w:top w:val="nil"/>
              <w:bottom w:val="nil"/>
              <w:right w:val="nil"/>
            </w:tcBorders>
          </w:tcPr>
          <w:p w14:paraId="29BE9BAE" w14:textId="77777777" w:rsidR="007F7B8A" w:rsidRPr="00EB1240" w:rsidRDefault="007F7B8A" w:rsidP="00F100A7">
            <w:pPr>
              <w:keepNext/>
              <w:rPr>
                <w:sz w:val="18"/>
              </w:rPr>
            </w:pPr>
          </w:p>
        </w:tc>
        <w:tc>
          <w:tcPr>
            <w:tcW w:w="6491" w:type="dxa"/>
            <w:gridSpan w:val="18"/>
            <w:tcBorders>
              <w:top w:val="nil"/>
              <w:left w:val="nil"/>
              <w:bottom w:val="nil"/>
              <w:right w:val="nil"/>
            </w:tcBorders>
          </w:tcPr>
          <w:p w14:paraId="10671D8F" w14:textId="77777777" w:rsidR="007F7B8A" w:rsidRPr="00EB1240" w:rsidRDefault="007F7B8A" w:rsidP="00F100A7">
            <w:pPr>
              <w:keepNext/>
              <w:rPr>
                <w:sz w:val="18"/>
              </w:rPr>
            </w:pPr>
          </w:p>
        </w:tc>
        <w:tc>
          <w:tcPr>
            <w:tcW w:w="82" w:type="dxa"/>
            <w:gridSpan w:val="3"/>
            <w:tcBorders>
              <w:top w:val="nil"/>
              <w:left w:val="nil"/>
              <w:bottom w:val="nil"/>
              <w:right w:val="single" w:sz="4" w:space="0" w:color="auto"/>
            </w:tcBorders>
          </w:tcPr>
          <w:p w14:paraId="5EE5A507" w14:textId="77777777" w:rsidR="007F7B8A" w:rsidRPr="00EB1240" w:rsidRDefault="007F7B8A" w:rsidP="00F100A7">
            <w:pPr>
              <w:keepNext/>
              <w:rPr>
                <w:sz w:val="18"/>
              </w:rPr>
            </w:pPr>
          </w:p>
        </w:tc>
      </w:tr>
      <w:tr w:rsidR="007F7B8A" w:rsidRPr="00EB1240" w14:paraId="538431C5" w14:textId="77777777" w:rsidTr="00F100A7">
        <w:trPr>
          <w:trHeight w:hRule="exact" w:val="320"/>
        </w:trPr>
        <w:tc>
          <w:tcPr>
            <w:tcW w:w="23" w:type="dxa"/>
            <w:tcBorders>
              <w:bottom w:val="nil"/>
            </w:tcBorders>
          </w:tcPr>
          <w:p w14:paraId="2B7F0D54" w14:textId="77777777" w:rsidR="007F7B8A" w:rsidRPr="00EB1240" w:rsidRDefault="007F7B8A" w:rsidP="00F100A7">
            <w:pPr>
              <w:spacing w:before="20"/>
            </w:pPr>
          </w:p>
        </w:tc>
        <w:tc>
          <w:tcPr>
            <w:tcW w:w="7535" w:type="dxa"/>
            <w:gridSpan w:val="18"/>
            <w:tcBorders>
              <w:top w:val="nil"/>
              <w:bottom w:val="nil"/>
              <w:right w:val="nil"/>
            </w:tcBorders>
          </w:tcPr>
          <w:p w14:paraId="442F2921" w14:textId="4FF9DB0E" w:rsidR="007F7B8A" w:rsidRPr="00EB1240" w:rsidRDefault="007F7B8A" w:rsidP="00F100A7">
            <w:pPr>
              <w:spacing w:before="40"/>
            </w:pPr>
            <w:r w:rsidRPr="00EB1240">
              <w:t xml:space="preserve">N° d'inscription </w:t>
            </w:r>
            <w:sdt>
              <w:sdtPr>
                <w:id w:val="1880125891"/>
                <w14:checkbox>
                  <w14:checked w14:val="0"/>
                  <w14:checkedState w14:val="2612" w14:font="MS Gothic"/>
                  <w14:uncheckedState w14:val="2610" w14:font="MS Gothic"/>
                </w14:checkbox>
              </w:sdtPr>
              <w:sdtEndPr/>
              <w:sdtContent>
                <w:r w:rsidR="008D10FF">
                  <w:rPr>
                    <w:rFonts w:ascii="MS Gothic" w:eastAsia="MS Gothic" w:hAnsi="MS Gothic" w:hint="eastAsia"/>
                  </w:rPr>
                  <w:t>☐</w:t>
                </w:r>
              </w:sdtContent>
            </w:sdt>
            <w:r w:rsidRPr="00EB1240">
              <w:t xml:space="preserve"> au répertoire des métiers </w:t>
            </w:r>
            <w:r w:rsidRPr="00EB1240">
              <w:rPr>
                <w:b/>
              </w:rPr>
              <w:t>ou</w:t>
            </w:r>
            <w:r w:rsidRPr="00EB1240">
              <w:t xml:space="preserve"> </w:t>
            </w:r>
            <w:sdt>
              <w:sdtPr>
                <w:id w:val="-182896764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6049BA1E" w14:textId="77777777" w:rsidR="007F7B8A" w:rsidRPr="00EB1240" w:rsidRDefault="007F7B8A" w:rsidP="00F100A7">
            <w:pPr>
              <w:spacing w:before="20"/>
            </w:pPr>
          </w:p>
        </w:tc>
        <w:tc>
          <w:tcPr>
            <w:tcW w:w="70" w:type="dxa"/>
            <w:gridSpan w:val="2"/>
            <w:tcBorders>
              <w:top w:val="nil"/>
              <w:left w:val="nil"/>
              <w:bottom w:val="nil"/>
              <w:right w:val="single" w:sz="4" w:space="0" w:color="auto"/>
            </w:tcBorders>
          </w:tcPr>
          <w:p w14:paraId="0775F6A8" w14:textId="77777777" w:rsidR="007F7B8A" w:rsidRPr="00EB1240" w:rsidRDefault="007F7B8A" w:rsidP="00F100A7">
            <w:pPr>
              <w:spacing w:before="20"/>
            </w:pPr>
          </w:p>
        </w:tc>
      </w:tr>
      <w:tr w:rsidR="007F7B8A" w:rsidRPr="00EB1240" w14:paraId="372A9D01" w14:textId="77777777" w:rsidTr="00F100A7">
        <w:trPr>
          <w:trHeight w:hRule="exact" w:val="60"/>
        </w:trPr>
        <w:tc>
          <w:tcPr>
            <w:tcW w:w="23" w:type="dxa"/>
            <w:tcBorders>
              <w:top w:val="nil"/>
              <w:bottom w:val="single" w:sz="4" w:space="0" w:color="auto"/>
            </w:tcBorders>
          </w:tcPr>
          <w:p w14:paraId="117628E3" w14:textId="77777777" w:rsidR="007F7B8A" w:rsidRPr="00EB1240" w:rsidRDefault="007F7B8A" w:rsidP="00F100A7">
            <w:pPr>
              <w:rPr>
                <w:sz w:val="18"/>
              </w:rPr>
            </w:pPr>
          </w:p>
        </w:tc>
        <w:tc>
          <w:tcPr>
            <w:tcW w:w="2845" w:type="dxa"/>
            <w:gridSpan w:val="6"/>
            <w:tcBorders>
              <w:top w:val="nil"/>
              <w:bottom w:val="single" w:sz="4" w:space="0" w:color="auto"/>
              <w:right w:val="nil"/>
            </w:tcBorders>
          </w:tcPr>
          <w:p w14:paraId="7D0B4987" w14:textId="77777777" w:rsidR="007F7B8A" w:rsidRPr="00EB1240" w:rsidRDefault="007F7B8A" w:rsidP="00F100A7">
            <w:pPr>
              <w:keepNext/>
              <w:rPr>
                <w:sz w:val="18"/>
              </w:rPr>
            </w:pPr>
          </w:p>
        </w:tc>
        <w:tc>
          <w:tcPr>
            <w:tcW w:w="6544" w:type="dxa"/>
            <w:gridSpan w:val="20"/>
            <w:tcBorders>
              <w:top w:val="nil"/>
              <w:left w:val="nil"/>
              <w:bottom w:val="single" w:sz="4" w:space="0" w:color="auto"/>
              <w:right w:val="nil"/>
            </w:tcBorders>
          </w:tcPr>
          <w:p w14:paraId="3510C1AB" w14:textId="77777777" w:rsidR="007F7B8A" w:rsidRPr="00EB1240" w:rsidRDefault="007F7B8A" w:rsidP="00F100A7">
            <w:pPr>
              <w:keepNext/>
              <w:rPr>
                <w:sz w:val="18"/>
              </w:rPr>
            </w:pPr>
          </w:p>
        </w:tc>
        <w:tc>
          <w:tcPr>
            <w:tcW w:w="29" w:type="dxa"/>
            <w:tcBorders>
              <w:top w:val="nil"/>
              <w:left w:val="nil"/>
              <w:bottom w:val="single" w:sz="4" w:space="0" w:color="auto"/>
              <w:right w:val="single" w:sz="4" w:space="0" w:color="auto"/>
            </w:tcBorders>
          </w:tcPr>
          <w:p w14:paraId="5EE2A040" w14:textId="77777777" w:rsidR="007F7B8A" w:rsidRPr="00EB1240" w:rsidRDefault="007F7B8A" w:rsidP="00F100A7">
            <w:pPr>
              <w:keepNext/>
              <w:rPr>
                <w:sz w:val="18"/>
              </w:rPr>
            </w:pPr>
          </w:p>
        </w:tc>
      </w:tr>
    </w:tbl>
    <w:p w14:paraId="78D5FC76" w14:textId="77777777" w:rsidR="007F7B8A" w:rsidRDefault="007F7B8A" w:rsidP="007F7B8A">
      <w:pPr>
        <w:ind w:firstLine="540"/>
      </w:pPr>
    </w:p>
    <w:p w14:paraId="4443378C" w14:textId="77777777" w:rsidR="007F7B8A" w:rsidRDefault="007F7B8A" w:rsidP="007F7B8A">
      <w:pPr>
        <w:ind w:firstLine="540"/>
      </w:pPr>
      <w:r w:rsidRPr="00EB1240">
        <w:br w:type="page"/>
      </w:r>
    </w:p>
    <w:p w14:paraId="61B6D94A" w14:textId="77777777" w:rsidR="007F7B8A" w:rsidRPr="00512B97" w:rsidRDefault="007F7B8A" w:rsidP="007F7B8A">
      <w:pPr>
        <w:pStyle w:val="Titre1"/>
        <w:rPr>
          <w:rFonts w:cs="Arial"/>
        </w:rPr>
      </w:pPr>
      <w:bookmarkStart w:id="5" w:name="_Toc181718476"/>
      <w:bookmarkStart w:id="6" w:name="_Toc222132218"/>
      <w:r>
        <w:lastRenderedPageBreak/>
        <w:t xml:space="preserve">Engagement du </w:t>
      </w:r>
      <w:r w:rsidRPr="00512B97">
        <w:t>titulaire</w:t>
      </w:r>
      <w:bookmarkEnd w:id="5"/>
      <w:bookmarkEnd w:id="6"/>
      <w:r w:rsidRPr="00512B97">
        <w:t xml:space="preserve"> </w:t>
      </w:r>
    </w:p>
    <w:p w14:paraId="3EBAC725" w14:textId="77777777" w:rsidR="007F7B8A" w:rsidRPr="00EB1240" w:rsidRDefault="007F7B8A" w:rsidP="007F7B8A">
      <w:pPr>
        <w:ind w:firstLine="540"/>
      </w:pPr>
      <w:r w:rsidRPr="00512B97">
        <w:t xml:space="preserve">Après avoir pris connaissance des pièces constitutives </w:t>
      </w:r>
      <w:proofErr w:type="gramStart"/>
      <w:r w:rsidRPr="00512B97">
        <w:t>du marché décrites</w:t>
      </w:r>
      <w:proofErr w:type="gramEnd"/>
      <w:r w:rsidRPr="00512B97">
        <w:t xml:space="preserve"> au chapitre B du CCAP (article 7 et 8), et conformément à leurs clauses,</w:t>
      </w:r>
    </w:p>
    <w:p w14:paraId="1E76B96D" w14:textId="77777777" w:rsidR="007F7B8A" w:rsidRDefault="007F7B8A" w:rsidP="007F7B8A"/>
    <w:p w14:paraId="4BB43C0D" w14:textId="01E56C8D" w:rsidR="007F7B8A" w:rsidRPr="009433B6" w:rsidRDefault="00A1086F" w:rsidP="007F7B8A">
      <w:pPr>
        <w:spacing w:after="200" w:line="276" w:lineRule="auto"/>
        <w:ind w:left="567"/>
        <w:rPr>
          <w:rFonts w:eastAsia="Calibri" w:cstheme="minorHAnsi"/>
          <w:szCs w:val="20"/>
        </w:rPr>
      </w:pPr>
      <w:sdt>
        <w:sdtPr>
          <w:rPr>
            <w:rFonts w:eastAsia="Calibri" w:cstheme="minorHAnsi"/>
            <w:szCs w:val="20"/>
          </w:rPr>
          <w:id w:val="731205432"/>
          <w14:checkbox>
            <w14:checked w14:val="0"/>
            <w14:checkedState w14:val="2612" w14:font="MS Gothic"/>
            <w14:uncheckedState w14:val="2610" w14:font="MS Gothic"/>
          </w14:checkbox>
        </w:sdtPr>
        <w:sdtEndPr/>
        <w:sdtContent>
          <w:r w:rsidR="008D10FF">
            <w:rPr>
              <w:rFonts w:ascii="MS Gothic" w:eastAsia="MS Gothic" w:hAnsi="MS Gothic" w:cstheme="minorHAnsi" w:hint="eastAsia"/>
              <w:szCs w:val="20"/>
            </w:rPr>
            <w:t>☐</w:t>
          </w:r>
        </w:sdtContent>
      </w:sdt>
      <w:r w:rsidR="007F7B8A" w:rsidRPr="009433B6">
        <w:rPr>
          <w:rFonts w:eastAsia="Calibri" w:cstheme="minorHAnsi"/>
          <w:szCs w:val="20"/>
        </w:rPr>
        <w:t xml:space="preserve"> Le </w:t>
      </w:r>
      <w:r w:rsidR="007F7B8A">
        <w:rPr>
          <w:rFonts w:eastAsia="Calibri" w:cstheme="minorHAnsi"/>
          <w:szCs w:val="20"/>
        </w:rPr>
        <w:t xml:space="preserve">titulaire </w:t>
      </w:r>
      <w:r w:rsidR="007F7B8A" w:rsidRPr="009433B6">
        <w:rPr>
          <w:rFonts w:eastAsia="Calibri" w:cstheme="minorHAnsi"/>
          <w:szCs w:val="20"/>
        </w:rPr>
        <w:t>……………………</w:t>
      </w:r>
      <w:proofErr w:type="gramStart"/>
      <w:r w:rsidR="007F7B8A" w:rsidRPr="009433B6">
        <w:rPr>
          <w:rFonts w:eastAsia="Calibri" w:cstheme="minorHAnsi"/>
          <w:szCs w:val="20"/>
        </w:rPr>
        <w:t xml:space="preserve">… </w:t>
      </w:r>
      <w:r w:rsidR="007F7B8A">
        <w:rPr>
          <w:rFonts w:eastAsia="Calibri" w:cstheme="minorHAnsi"/>
          <w:szCs w:val="20"/>
        </w:rPr>
        <w:t>,</w:t>
      </w:r>
      <w:proofErr w:type="gramEnd"/>
      <w:r w:rsidR="007F7B8A">
        <w:rPr>
          <w:rFonts w:eastAsia="Calibri" w:cstheme="minorHAnsi"/>
          <w:szCs w:val="20"/>
        </w:rPr>
        <w:t xml:space="preserve"> désigné ci-avant,</w:t>
      </w:r>
    </w:p>
    <w:p w14:paraId="5C709411" w14:textId="697BFF0C" w:rsidR="007F7B8A" w:rsidRPr="009433B6" w:rsidRDefault="00A1086F" w:rsidP="007F7B8A">
      <w:pPr>
        <w:spacing w:after="200" w:line="276" w:lineRule="auto"/>
        <w:ind w:left="1418"/>
        <w:rPr>
          <w:rFonts w:eastAsia="Calibri" w:cstheme="minorHAnsi"/>
          <w:i/>
          <w:szCs w:val="20"/>
        </w:rPr>
      </w:pPr>
      <w:sdt>
        <w:sdtPr>
          <w:rPr>
            <w:rFonts w:eastAsia="Calibri" w:cstheme="minorHAnsi"/>
            <w:szCs w:val="20"/>
          </w:rPr>
          <w:id w:val="-398056912"/>
          <w14:checkbox>
            <w14:checked w14:val="0"/>
            <w14:checkedState w14:val="2612" w14:font="MS Gothic"/>
            <w14:uncheckedState w14:val="2610" w14:font="MS Gothic"/>
          </w14:checkbox>
        </w:sdtPr>
        <w:sdtEndPr/>
        <w:sdtContent>
          <w:r w:rsidR="008D10FF">
            <w:rPr>
              <w:rFonts w:ascii="MS Gothic" w:eastAsia="MS Gothic" w:hAnsi="MS Gothic" w:cstheme="minorHAnsi" w:hint="eastAsia"/>
              <w:szCs w:val="20"/>
            </w:rPr>
            <w:t>☐</w:t>
          </w:r>
        </w:sdtContent>
      </w:sdt>
      <w:r w:rsidR="007F7B8A" w:rsidRPr="009433B6">
        <w:rPr>
          <w:rFonts w:eastAsia="Calibri" w:cstheme="minorHAnsi"/>
          <w:szCs w:val="20"/>
        </w:rPr>
        <w:t xml:space="preserve"> </w:t>
      </w:r>
      <w:proofErr w:type="gramStart"/>
      <w:r w:rsidR="007F7B8A" w:rsidRPr="009433B6">
        <w:rPr>
          <w:rFonts w:eastAsia="Calibri" w:cstheme="minorHAnsi"/>
          <w:szCs w:val="20"/>
        </w:rPr>
        <w:t>s’engage</w:t>
      </w:r>
      <w:proofErr w:type="gramEnd"/>
      <w:r w:rsidR="007F7B8A" w:rsidRPr="009433B6">
        <w:rPr>
          <w:rFonts w:eastAsia="Calibri" w:cstheme="minorHAnsi"/>
          <w:szCs w:val="20"/>
        </w:rPr>
        <w:t>, sur la base de son offre et pour son propre compte ;</w:t>
      </w:r>
    </w:p>
    <w:p w14:paraId="65ED25BE" w14:textId="77777777" w:rsidR="007F7B8A" w:rsidRPr="009433B6" w:rsidRDefault="007F7B8A" w:rsidP="007F7B8A">
      <w:pPr>
        <w:spacing w:after="200" w:line="276" w:lineRule="auto"/>
        <w:rPr>
          <w:rFonts w:eastAsia="Calibri" w:cstheme="minorHAnsi"/>
          <w:szCs w:val="20"/>
        </w:rPr>
      </w:pPr>
      <w:r w:rsidRPr="009433B6">
        <w:rPr>
          <w:rFonts w:eastAsia="Calibri" w:cstheme="minorHAnsi"/>
          <w:i/>
          <w:szCs w:val="20"/>
        </w:rPr>
        <w:t>[Indiquer le nom commercial et la dénomination sociale du candidat]</w:t>
      </w:r>
    </w:p>
    <w:p w14:paraId="55CDD47F" w14:textId="2293111A" w:rsidR="007F7B8A" w:rsidRPr="009433B6" w:rsidRDefault="00A1086F" w:rsidP="007F7B8A">
      <w:pPr>
        <w:spacing w:after="200" w:line="276" w:lineRule="auto"/>
        <w:ind w:firstLine="1418"/>
        <w:rPr>
          <w:rFonts w:eastAsia="Calibri" w:cstheme="minorHAnsi"/>
          <w:i/>
          <w:szCs w:val="20"/>
        </w:rPr>
      </w:pPr>
      <w:sdt>
        <w:sdtPr>
          <w:rPr>
            <w:rFonts w:eastAsia="Calibri" w:cstheme="minorHAnsi"/>
            <w:szCs w:val="20"/>
          </w:rPr>
          <w:id w:val="2145765004"/>
          <w14:checkbox>
            <w14:checked w14:val="0"/>
            <w14:checkedState w14:val="2612" w14:font="MS Gothic"/>
            <w14:uncheckedState w14:val="2610" w14:font="MS Gothic"/>
          </w14:checkbox>
        </w:sdtPr>
        <w:sdtEndPr/>
        <w:sdtContent>
          <w:r w:rsidR="008D10FF">
            <w:rPr>
              <w:rFonts w:ascii="MS Gothic" w:eastAsia="MS Gothic" w:hAnsi="MS Gothic" w:cstheme="minorHAnsi" w:hint="eastAsia"/>
              <w:szCs w:val="20"/>
            </w:rPr>
            <w:t>☐</w:t>
          </w:r>
        </w:sdtContent>
      </w:sdt>
      <w:r w:rsidR="007F7B8A" w:rsidRPr="009433B6">
        <w:rPr>
          <w:rFonts w:eastAsia="Calibri" w:cstheme="minorHAnsi"/>
          <w:szCs w:val="20"/>
        </w:rPr>
        <w:t xml:space="preserve"> </w:t>
      </w:r>
      <w:proofErr w:type="gramStart"/>
      <w:r w:rsidR="007F7B8A" w:rsidRPr="009433B6">
        <w:rPr>
          <w:rFonts w:eastAsia="Calibri" w:cstheme="minorHAnsi"/>
          <w:szCs w:val="20"/>
        </w:rPr>
        <w:t>engage</w:t>
      </w:r>
      <w:proofErr w:type="gramEnd"/>
      <w:r w:rsidR="007F7B8A" w:rsidRPr="009433B6">
        <w:rPr>
          <w:rFonts w:eastAsia="Calibri" w:cstheme="minorHAnsi"/>
          <w:szCs w:val="20"/>
        </w:rPr>
        <w:t xml:space="preserve"> la société ………………………</w:t>
      </w:r>
      <w:r w:rsidR="007F7B8A">
        <w:rPr>
          <w:rFonts w:eastAsia="Calibri" w:cstheme="minorHAnsi"/>
          <w:szCs w:val="20"/>
        </w:rPr>
        <w:t xml:space="preserve">, désignée ci-avant, </w:t>
      </w:r>
      <w:r w:rsidR="007F7B8A" w:rsidRPr="009433B6">
        <w:rPr>
          <w:rFonts w:eastAsia="Calibri" w:cstheme="minorHAnsi"/>
          <w:szCs w:val="20"/>
        </w:rPr>
        <w:t>sur la base de son offre ;</w:t>
      </w:r>
    </w:p>
    <w:p w14:paraId="545DEA3F" w14:textId="77777777" w:rsidR="007F7B8A" w:rsidRPr="009433B6" w:rsidRDefault="007F7B8A" w:rsidP="007F7B8A">
      <w:pPr>
        <w:spacing w:after="200" w:line="276" w:lineRule="auto"/>
        <w:rPr>
          <w:rFonts w:eastAsia="Calibri" w:cstheme="minorHAnsi"/>
          <w:i/>
          <w:szCs w:val="20"/>
        </w:rPr>
      </w:pPr>
      <w:r w:rsidRPr="009433B6">
        <w:rPr>
          <w:rFonts w:eastAsia="Calibri" w:cstheme="minorHAnsi"/>
          <w:i/>
          <w:szCs w:val="20"/>
        </w:rPr>
        <w:t>[Indiquer le nom commercial et la dénomination sociale du candidat]</w:t>
      </w:r>
    </w:p>
    <w:p w14:paraId="31F0521F" w14:textId="77777777" w:rsidR="007F7B8A" w:rsidRPr="00262495" w:rsidRDefault="00A1086F" w:rsidP="007F7B8A">
      <w:pPr>
        <w:spacing w:after="200" w:line="276" w:lineRule="auto"/>
        <w:ind w:left="567"/>
        <w:rPr>
          <w:rFonts w:eastAsia="Calibri" w:cstheme="minorHAnsi"/>
          <w:szCs w:val="20"/>
        </w:rPr>
      </w:pPr>
      <w:sdt>
        <w:sdtPr>
          <w:rPr>
            <w:rFonts w:eastAsia="Calibri" w:cstheme="minorHAnsi"/>
            <w:szCs w:val="20"/>
          </w:rPr>
          <w:id w:val="912973531"/>
          <w14:checkbox>
            <w14:checked w14:val="0"/>
            <w14:checkedState w14:val="2612" w14:font="MS Gothic"/>
            <w14:uncheckedState w14:val="2610" w14:font="MS Gothic"/>
          </w14:checkbox>
        </w:sdtPr>
        <w:sdtEndPr/>
        <w:sdtContent>
          <w:r w:rsidR="007F7B8A">
            <w:rPr>
              <w:rFonts w:ascii="MS Gothic" w:eastAsia="MS Gothic" w:hAnsi="MS Gothic" w:cstheme="minorHAnsi" w:hint="eastAsia"/>
              <w:szCs w:val="20"/>
            </w:rPr>
            <w:t>☐</w:t>
          </w:r>
        </w:sdtContent>
      </w:sdt>
      <w:r w:rsidR="007F7B8A" w:rsidRPr="009433B6">
        <w:rPr>
          <w:rFonts w:eastAsia="Calibri" w:cstheme="minorHAnsi"/>
          <w:szCs w:val="20"/>
        </w:rPr>
        <w:t xml:space="preserve"> L’ensemble des membres </w:t>
      </w:r>
      <w:proofErr w:type="gramStart"/>
      <w:r w:rsidR="007F7B8A" w:rsidRPr="009433B6">
        <w:rPr>
          <w:rFonts w:eastAsia="Calibri" w:cstheme="minorHAnsi"/>
          <w:szCs w:val="20"/>
        </w:rPr>
        <w:t>du groupement</w:t>
      </w:r>
      <w:r w:rsidR="007F7B8A">
        <w:rPr>
          <w:rFonts w:eastAsia="Calibri" w:cstheme="minorHAnsi"/>
          <w:szCs w:val="20"/>
        </w:rPr>
        <w:t xml:space="preserve"> désignés</w:t>
      </w:r>
      <w:proofErr w:type="gramEnd"/>
      <w:r w:rsidR="007F7B8A">
        <w:rPr>
          <w:rFonts w:eastAsia="Calibri" w:cstheme="minorHAnsi"/>
          <w:szCs w:val="20"/>
        </w:rPr>
        <w:t xml:space="preserve"> ci-avant </w:t>
      </w:r>
      <w:r w:rsidR="007F7B8A" w:rsidRPr="009433B6">
        <w:rPr>
          <w:rFonts w:eastAsia="Calibri" w:cstheme="minorHAnsi"/>
          <w:szCs w:val="20"/>
        </w:rPr>
        <w:t>s’engagent, sur la base de l’offre du groupement</w:t>
      </w:r>
      <w:r w:rsidR="007F7B8A">
        <w:rPr>
          <w:rFonts w:eastAsia="Calibri" w:cstheme="minorHAnsi"/>
          <w:szCs w:val="20"/>
        </w:rPr>
        <w:t> conjoint [OU] solidaire, représenté par :</w:t>
      </w:r>
    </w:p>
    <w:p w14:paraId="6B8B43EE" w14:textId="77777777" w:rsidR="007F7B8A" w:rsidRPr="00EB1240" w:rsidRDefault="007F7B8A" w:rsidP="007F7B8A">
      <w:pPr>
        <w:pBdr>
          <w:top w:val="dotted" w:sz="6" w:space="1" w:color="auto"/>
          <w:left w:val="dotted" w:sz="6" w:space="1" w:color="auto"/>
          <w:bottom w:val="dotted" w:sz="6" w:space="1" w:color="auto"/>
          <w:right w:val="dotted" w:sz="6" w:space="1" w:color="auto"/>
        </w:pBdr>
        <w:shd w:val="pct5" w:color="auto" w:fill="auto"/>
        <w:ind w:left="567"/>
      </w:pPr>
    </w:p>
    <w:p w14:paraId="58B9E50A" w14:textId="77777777" w:rsidR="007F7B8A" w:rsidRPr="00EB1240" w:rsidRDefault="007F7B8A" w:rsidP="007F7B8A">
      <w:pPr>
        <w:pBdr>
          <w:top w:val="dotted" w:sz="6" w:space="1" w:color="auto"/>
          <w:left w:val="dotted" w:sz="6" w:space="1" w:color="auto"/>
          <w:bottom w:val="dotted" w:sz="6" w:space="1" w:color="auto"/>
          <w:right w:val="dotted" w:sz="6" w:space="1" w:color="auto"/>
        </w:pBdr>
        <w:shd w:val="pct5" w:color="auto" w:fill="auto"/>
        <w:ind w:left="567"/>
      </w:pPr>
    </w:p>
    <w:p w14:paraId="6E9499E8" w14:textId="77777777" w:rsidR="007F7B8A" w:rsidRPr="009433B6" w:rsidRDefault="007F7B8A" w:rsidP="007F7B8A">
      <w:pPr>
        <w:spacing w:after="200" w:line="276" w:lineRule="auto"/>
        <w:rPr>
          <w:rFonts w:eastAsia="Calibri" w:cstheme="minorHAnsi"/>
          <w:szCs w:val="20"/>
        </w:rPr>
      </w:pPr>
      <w:r w:rsidRPr="009433B6">
        <w:rPr>
          <w:rFonts w:eastAsia="Calibri" w:cstheme="minorHAnsi"/>
          <w:i/>
          <w:szCs w:val="20"/>
        </w:rPr>
        <w:t xml:space="preserve">[Indiquer le nom commercial et la dénomination sociale </w:t>
      </w:r>
      <w:r>
        <w:rPr>
          <w:rFonts w:eastAsia="Calibri" w:cstheme="minorHAnsi"/>
          <w:i/>
          <w:szCs w:val="20"/>
        </w:rPr>
        <w:t>du mandataire</w:t>
      </w:r>
      <w:r w:rsidRPr="009433B6">
        <w:rPr>
          <w:rFonts w:eastAsia="Calibri" w:cstheme="minorHAnsi"/>
          <w:i/>
          <w:szCs w:val="20"/>
        </w:rPr>
        <w:t>, les adresses de son établissement et de son siège social (si elle est différente de celle de l’établissement), son adresse électronique, ses numéros de téléphone et de télécopie et son numéro SIRET.</w:t>
      </w:r>
      <w:r w:rsidRPr="009433B6">
        <w:rPr>
          <w:rFonts w:eastAsia="Calibri" w:cstheme="minorHAnsi"/>
          <w:i/>
          <w:iCs/>
          <w:szCs w:val="20"/>
        </w:rPr>
        <w:t>]</w:t>
      </w:r>
    </w:p>
    <w:p w14:paraId="55E13AFD" w14:textId="77777777" w:rsidR="007F7B8A" w:rsidRDefault="007F7B8A" w:rsidP="007F7B8A">
      <w:proofErr w:type="gramStart"/>
      <w:r w:rsidRPr="00C10F35">
        <w:t>mandataire</w:t>
      </w:r>
      <w:proofErr w:type="gramEnd"/>
      <w:r w:rsidRPr="00C10F35">
        <w:t xml:space="preserve"> du groupement,</w:t>
      </w:r>
    </w:p>
    <w:p w14:paraId="3CA0D05B" w14:textId="77777777" w:rsidR="007F7B8A" w:rsidRPr="00544C46" w:rsidRDefault="007F7B8A" w:rsidP="007F7B8A">
      <w:r w:rsidRPr="00544C46">
        <w:t xml:space="preserve">Etant, pour tout ce qui concerne l’exécution du présent </w:t>
      </w:r>
      <w:r>
        <w:t xml:space="preserve">marché </w:t>
      </w:r>
      <w:r w:rsidRPr="00544C46">
        <w:t>représenté par </w:t>
      </w:r>
    </w:p>
    <w:tbl>
      <w:tblPr>
        <w:tblStyle w:val="Grilledutableau"/>
        <w:tblW w:w="0" w:type="auto"/>
        <w:tblLook w:val="04A0" w:firstRow="1" w:lastRow="0" w:firstColumn="1" w:lastColumn="0" w:noHBand="0" w:noVBand="1"/>
      </w:tblPr>
      <w:tblGrid>
        <w:gridCol w:w="2093"/>
        <w:gridCol w:w="6976"/>
      </w:tblGrid>
      <w:tr w:rsidR="007F7B8A" w14:paraId="6C18D9C0" w14:textId="77777777" w:rsidTr="00F100A7">
        <w:tc>
          <w:tcPr>
            <w:tcW w:w="2093" w:type="dxa"/>
          </w:tcPr>
          <w:p w14:paraId="006601BD" w14:textId="77777777" w:rsidR="007F7B8A" w:rsidRDefault="007F7B8A" w:rsidP="00F100A7">
            <w:r>
              <w:t>Monsieur / Madame (représentant du mandataire)</w:t>
            </w:r>
          </w:p>
        </w:tc>
        <w:tc>
          <w:tcPr>
            <w:tcW w:w="6976" w:type="dxa"/>
          </w:tcPr>
          <w:p w14:paraId="645D587F" w14:textId="77777777" w:rsidR="007F7B8A" w:rsidRDefault="007F7B8A" w:rsidP="00F100A7"/>
        </w:tc>
      </w:tr>
      <w:tr w:rsidR="007F7B8A" w14:paraId="68F027C0" w14:textId="77777777" w:rsidTr="00F100A7">
        <w:tc>
          <w:tcPr>
            <w:tcW w:w="2093" w:type="dxa"/>
          </w:tcPr>
          <w:p w14:paraId="10668C45" w14:textId="77777777" w:rsidR="007F7B8A" w:rsidRDefault="007F7B8A" w:rsidP="00F100A7">
            <w:r>
              <w:t>Monsieur / Madame (représentant suppléant du mandataire)</w:t>
            </w:r>
          </w:p>
        </w:tc>
        <w:tc>
          <w:tcPr>
            <w:tcW w:w="6976" w:type="dxa"/>
          </w:tcPr>
          <w:p w14:paraId="491FEDBC" w14:textId="77777777" w:rsidR="007F7B8A" w:rsidRDefault="007F7B8A" w:rsidP="00F100A7"/>
        </w:tc>
      </w:tr>
    </w:tbl>
    <w:p w14:paraId="6031E483" w14:textId="77777777" w:rsidR="007F7B8A" w:rsidRPr="00544C46" w:rsidRDefault="007F7B8A" w:rsidP="007F7B8A">
      <w:r w:rsidRPr="00544C46">
        <w:tab/>
      </w:r>
      <w:proofErr w:type="gramStart"/>
      <w:r w:rsidRPr="00544C46">
        <w:t>dûment</w:t>
      </w:r>
      <w:proofErr w:type="gramEnd"/>
      <w:r w:rsidRPr="00544C46">
        <w:t xml:space="preserve"> mandaté</w:t>
      </w:r>
      <w:r>
        <w:t>(e)</w:t>
      </w:r>
      <w:r w:rsidRPr="00544C46">
        <w:t xml:space="preserve"> à cet effet.</w:t>
      </w:r>
    </w:p>
    <w:p w14:paraId="751867C7" w14:textId="77777777" w:rsidR="007F7B8A" w:rsidRDefault="007F7B8A" w:rsidP="007F7B8A"/>
    <w:p w14:paraId="4452369A" w14:textId="77777777" w:rsidR="007F7B8A" w:rsidRDefault="007F7B8A" w:rsidP="007F7B8A"/>
    <w:p w14:paraId="21058EC9" w14:textId="77777777" w:rsidR="007F7B8A" w:rsidRDefault="007F7B8A" w:rsidP="007F7B8A">
      <w:pPr>
        <w:spacing w:after="0"/>
        <w:jc w:val="left"/>
        <w:rPr>
          <w:rFonts w:asciiTheme="majorHAnsi" w:eastAsiaTheme="majorEastAsia" w:hAnsiTheme="majorHAnsi"/>
          <w:b/>
          <w:caps/>
          <w:color w:val="5F5B58" w:themeColor="text2"/>
          <w:sz w:val="28"/>
          <w:szCs w:val="36"/>
        </w:rPr>
      </w:pPr>
      <w:r>
        <w:br w:type="page"/>
      </w:r>
    </w:p>
    <w:p w14:paraId="6D436A84" w14:textId="77777777" w:rsidR="007F7B8A" w:rsidRPr="00170FCC" w:rsidRDefault="007F7B8A" w:rsidP="007F7B8A">
      <w:pPr>
        <w:pStyle w:val="Titre1"/>
      </w:pPr>
      <w:bookmarkStart w:id="7" w:name="_Toc181718477"/>
      <w:bookmarkStart w:id="8" w:name="_Toc222132219"/>
      <w:r>
        <w:lastRenderedPageBreak/>
        <w:t>Prix</w:t>
      </w:r>
      <w:bookmarkEnd w:id="7"/>
      <w:bookmarkEnd w:id="8"/>
    </w:p>
    <w:p w14:paraId="4E5A3E51" w14:textId="77777777" w:rsidR="007F7B8A" w:rsidRPr="00170FCC" w:rsidRDefault="007F7B8A" w:rsidP="007F7B8A">
      <w:pPr>
        <w:pStyle w:val="Titre2"/>
      </w:pPr>
      <w:bookmarkStart w:id="9" w:name="_Ref177059788"/>
      <w:bookmarkStart w:id="10" w:name="_Toc181718478"/>
      <w:bookmarkStart w:id="11" w:name="_Toc222132220"/>
      <w:r w:rsidRPr="00170FCC">
        <w:t>Montant du marché</w:t>
      </w:r>
      <w:bookmarkEnd w:id="9"/>
      <w:bookmarkEnd w:id="10"/>
      <w:bookmarkEnd w:id="11"/>
    </w:p>
    <w:p w14:paraId="771586B5" w14:textId="77777777" w:rsidR="007F7B8A" w:rsidRPr="00EB1240" w:rsidRDefault="007F7B8A" w:rsidP="007F7B8A">
      <w:r w:rsidRPr="00EB1240">
        <w:t>L'offre de prix est établie sur la base des conditions économiques en vigueur au mois m</w:t>
      </w:r>
      <w:r w:rsidRPr="00EB1240">
        <w:rPr>
          <w:vertAlign w:val="subscript"/>
        </w:rPr>
        <w:t>0</w:t>
      </w:r>
      <w:r w:rsidRPr="00EB1240">
        <w:t xml:space="preserve"> </w:t>
      </w:r>
      <w:r>
        <w:t>(</w:t>
      </w:r>
      <w:r w:rsidRPr="00D859A2">
        <w:t xml:space="preserve">date limite de remise des offres </w:t>
      </w:r>
      <w:r>
        <w:t>finales)</w:t>
      </w:r>
      <w:r w:rsidRPr="00EB1240">
        <w:t>.</w:t>
      </w:r>
    </w:p>
    <w:p w14:paraId="0FDDD36E" w14:textId="77777777" w:rsidR="007F7B8A" w:rsidRPr="00EB1240" w:rsidRDefault="007F7B8A" w:rsidP="007F7B8A">
      <w:r w:rsidRPr="00EB1240">
        <w:t>Les modalités de variation des prix sont fixées au CCAP.</w:t>
      </w:r>
    </w:p>
    <w:p w14:paraId="4C04D83C" w14:textId="77777777" w:rsidR="007F7B8A" w:rsidRPr="00390ABE" w:rsidRDefault="007F7B8A" w:rsidP="007F7B8A">
      <w:r w:rsidRPr="00EB1240">
        <w:t xml:space="preserve">L'évaluation de l'ensemble de la prestation du </w:t>
      </w:r>
      <w:r>
        <w:t xml:space="preserve">présent </w:t>
      </w:r>
      <w:r w:rsidRPr="00EB1240">
        <w:t>lot</w:t>
      </w:r>
      <w:r>
        <w:t xml:space="preserve"> : </w:t>
      </w:r>
      <w:r w:rsidRPr="00EB1240">
        <w:t xml:space="preserve">mission de </w:t>
      </w:r>
      <w:r>
        <w:t>CSPS</w:t>
      </w:r>
      <w:r w:rsidRPr="00EB1240">
        <w:t>, telle qu'elle résulte de la Décomposition du Prix Global Forfaitaire fournie en annexe n°1 est définie comme suit :</w:t>
      </w:r>
    </w:p>
    <w:p w14:paraId="70E85541" w14:textId="77777777" w:rsidR="007F7B8A" w:rsidRDefault="007F7B8A" w:rsidP="007F7B8A">
      <w:pPr>
        <w:rPr>
          <w:b/>
          <w:u w:val="single"/>
        </w:rPr>
      </w:pPr>
    </w:p>
    <w:p w14:paraId="1C1B8831" w14:textId="77777777" w:rsidR="007F7B8A" w:rsidRPr="00D859A2" w:rsidRDefault="007F7B8A" w:rsidP="007F7B8A">
      <w:pPr>
        <w:rPr>
          <w:b/>
          <w:color w:val="FF0000"/>
          <w:u w:val="single"/>
        </w:rPr>
      </w:pPr>
      <w:r w:rsidRPr="00BB7C91">
        <w:rPr>
          <w:b/>
          <w:u w:val="single"/>
        </w:rPr>
        <w:t xml:space="preserve">Montant total de </w:t>
      </w:r>
      <w:r>
        <w:rPr>
          <w:b/>
          <w:u w:val="single"/>
        </w:rPr>
        <w:t xml:space="preserve">la </w:t>
      </w:r>
      <w:r w:rsidRPr="00BB7C91">
        <w:rPr>
          <w:b/>
          <w:u w:val="single"/>
        </w:rPr>
        <w:t>mission d</w:t>
      </w:r>
      <w:r>
        <w:rPr>
          <w:b/>
          <w:u w:val="single"/>
        </w:rPr>
        <w:t xml:space="preserve">e </w:t>
      </w:r>
      <w:r w:rsidRPr="00030DEC">
        <w:rPr>
          <w:b/>
          <w:u w:val="single"/>
        </w:rPr>
        <w:t>Coordination Sécurité et Protection de la Santé</w:t>
      </w:r>
    </w:p>
    <w:tbl>
      <w:tblPr>
        <w:tblW w:w="0" w:type="auto"/>
        <w:tblLayout w:type="fixed"/>
        <w:tblCellMar>
          <w:left w:w="70" w:type="dxa"/>
          <w:right w:w="70" w:type="dxa"/>
        </w:tblCellMar>
        <w:tblLook w:val="0000" w:firstRow="0" w:lastRow="0" w:firstColumn="0" w:lastColumn="0" w:noHBand="0" w:noVBand="0"/>
      </w:tblPr>
      <w:tblGrid>
        <w:gridCol w:w="2590"/>
        <w:gridCol w:w="900"/>
        <w:gridCol w:w="408"/>
        <w:gridCol w:w="1559"/>
        <w:gridCol w:w="3225"/>
        <w:gridCol w:w="178"/>
      </w:tblGrid>
      <w:tr w:rsidR="007F7B8A" w:rsidRPr="008D5A16" w14:paraId="334D6A57" w14:textId="77777777" w:rsidTr="00F100A7">
        <w:trPr>
          <w:gridAfter w:val="1"/>
          <w:wAfter w:w="178" w:type="dxa"/>
          <w:cantSplit/>
          <w:trHeight w:val="310"/>
        </w:trPr>
        <w:tc>
          <w:tcPr>
            <w:tcW w:w="5457" w:type="dxa"/>
            <w:gridSpan w:val="4"/>
          </w:tcPr>
          <w:p w14:paraId="674470BA" w14:textId="77777777" w:rsidR="007F7B8A" w:rsidRPr="008D5A16" w:rsidRDefault="007F7B8A" w:rsidP="00F100A7">
            <w:pPr>
              <w:rPr>
                <w:sz w:val="18"/>
                <w:szCs w:val="18"/>
              </w:rPr>
            </w:pPr>
            <w:r w:rsidRPr="008D5A16">
              <w:rPr>
                <w:sz w:val="18"/>
                <w:szCs w:val="18"/>
              </w:rPr>
              <w:t xml:space="preserve">Montant </w:t>
            </w:r>
            <w:r>
              <w:rPr>
                <w:sz w:val="18"/>
                <w:szCs w:val="18"/>
              </w:rPr>
              <w:t>de la mission</w:t>
            </w:r>
            <w:r w:rsidRPr="008D5A16">
              <w:rPr>
                <w:sz w:val="18"/>
                <w:szCs w:val="18"/>
              </w:rPr>
              <w:t xml:space="preserve"> hors TVA :</w:t>
            </w:r>
          </w:p>
        </w:tc>
        <w:tc>
          <w:tcPr>
            <w:tcW w:w="3225" w:type="dxa"/>
            <w:tcBorders>
              <w:top w:val="dotted" w:sz="6" w:space="0" w:color="auto"/>
              <w:left w:val="dotted" w:sz="6" w:space="0" w:color="auto"/>
              <w:bottom w:val="dotted" w:sz="6" w:space="0" w:color="auto"/>
              <w:right w:val="dotted" w:sz="6" w:space="0" w:color="auto"/>
            </w:tcBorders>
            <w:shd w:val="pct5" w:color="auto" w:fill="auto"/>
          </w:tcPr>
          <w:p w14:paraId="47A580DD" w14:textId="77777777" w:rsidR="007F7B8A" w:rsidRPr="008D5A16" w:rsidRDefault="007F7B8A" w:rsidP="00F100A7">
            <w:pPr>
              <w:rPr>
                <w:sz w:val="18"/>
                <w:szCs w:val="18"/>
              </w:rPr>
            </w:pPr>
            <w:r w:rsidRPr="008D5A16">
              <w:rPr>
                <w:sz w:val="18"/>
                <w:szCs w:val="18"/>
              </w:rPr>
              <w:t>€</w:t>
            </w:r>
          </w:p>
        </w:tc>
      </w:tr>
      <w:tr w:rsidR="007F7B8A" w:rsidRPr="008D5A16" w14:paraId="7E4D74ED" w14:textId="77777777" w:rsidTr="00F100A7">
        <w:trPr>
          <w:cantSplit/>
          <w:trHeight w:hRule="exact" w:val="60"/>
        </w:trPr>
        <w:tc>
          <w:tcPr>
            <w:tcW w:w="5457" w:type="dxa"/>
            <w:gridSpan w:val="4"/>
          </w:tcPr>
          <w:p w14:paraId="3BF54D18" w14:textId="77777777" w:rsidR="007F7B8A" w:rsidRPr="008D5A16" w:rsidRDefault="007F7B8A" w:rsidP="00F100A7">
            <w:pPr>
              <w:rPr>
                <w:sz w:val="18"/>
                <w:szCs w:val="18"/>
              </w:rPr>
            </w:pPr>
          </w:p>
        </w:tc>
        <w:tc>
          <w:tcPr>
            <w:tcW w:w="3225" w:type="dxa"/>
            <w:tcBorders>
              <w:bottom w:val="dotted" w:sz="6" w:space="0" w:color="auto"/>
            </w:tcBorders>
          </w:tcPr>
          <w:p w14:paraId="4C9B621E" w14:textId="77777777" w:rsidR="007F7B8A" w:rsidRPr="008D5A16" w:rsidRDefault="007F7B8A" w:rsidP="00F100A7">
            <w:pPr>
              <w:rPr>
                <w:sz w:val="18"/>
                <w:szCs w:val="18"/>
              </w:rPr>
            </w:pPr>
          </w:p>
        </w:tc>
        <w:tc>
          <w:tcPr>
            <w:tcW w:w="178" w:type="dxa"/>
          </w:tcPr>
          <w:p w14:paraId="000FEEEC" w14:textId="77777777" w:rsidR="007F7B8A" w:rsidRPr="008D5A16" w:rsidRDefault="007F7B8A" w:rsidP="00F100A7">
            <w:pPr>
              <w:rPr>
                <w:sz w:val="18"/>
                <w:szCs w:val="18"/>
              </w:rPr>
            </w:pPr>
          </w:p>
        </w:tc>
      </w:tr>
      <w:tr w:rsidR="007F7B8A" w:rsidRPr="008D5A16" w14:paraId="22CA1407" w14:textId="77777777" w:rsidTr="00F100A7">
        <w:trPr>
          <w:gridAfter w:val="1"/>
          <w:wAfter w:w="178" w:type="dxa"/>
          <w:cantSplit/>
          <w:trHeight w:val="246"/>
        </w:trPr>
        <w:tc>
          <w:tcPr>
            <w:tcW w:w="2590" w:type="dxa"/>
          </w:tcPr>
          <w:p w14:paraId="7C8B93D8" w14:textId="77777777" w:rsidR="007F7B8A" w:rsidRPr="008D5A16" w:rsidRDefault="007F7B8A" w:rsidP="00F100A7">
            <w:pPr>
              <w:rPr>
                <w:sz w:val="18"/>
                <w:szCs w:val="18"/>
              </w:rPr>
            </w:pPr>
            <w:r w:rsidRPr="008D5A16">
              <w:rPr>
                <w:sz w:val="18"/>
                <w:szCs w:val="18"/>
              </w:rPr>
              <w:t>Une TVA au taux de</w:t>
            </w:r>
          </w:p>
        </w:tc>
        <w:tc>
          <w:tcPr>
            <w:tcW w:w="900" w:type="dxa"/>
            <w:tcBorders>
              <w:top w:val="dotted" w:sz="6" w:space="0" w:color="auto"/>
              <w:left w:val="dotted" w:sz="6" w:space="0" w:color="auto"/>
              <w:bottom w:val="dotted" w:sz="6" w:space="0" w:color="auto"/>
              <w:right w:val="dotted" w:sz="6" w:space="0" w:color="auto"/>
            </w:tcBorders>
            <w:shd w:val="pct5" w:color="auto" w:fill="auto"/>
          </w:tcPr>
          <w:p w14:paraId="11B3B4BE" w14:textId="77777777" w:rsidR="007F7B8A" w:rsidRPr="008D5A16" w:rsidRDefault="007F7B8A" w:rsidP="00F100A7">
            <w:pPr>
              <w:rPr>
                <w:sz w:val="18"/>
                <w:szCs w:val="18"/>
              </w:rPr>
            </w:pPr>
            <w:r>
              <w:rPr>
                <w:sz w:val="18"/>
                <w:szCs w:val="18"/>
              </w:rPr>
              <w:t>20.00</w:t>
            </w:r>
          </w:p>
        </w:tc>
        <w:tc>
          <w:tcPr>
            <w:tcW w:w="1967" w:type="dxa"/>
            <w:gridSpan w:val="2"/>
            <w:tcBorders>
              <w:left w:val="nil"/>
            </w:tcBorders>
          </w:tcPr>
          <w:p w14:paraId="36298676" w14:textId="77777777" w:rsidR="007F7B8A" w:rsidRPr="008D5A16" w:rsidRDefault="007F7B8A" w:rsidP="00F100A7">
            <w:pPr>
              <w:rPr>
                <w:sz w:val="18"/>
                <w:szCs w:val="18"/>
              </w:rPr>
            </w:pPr>
            <w:r w:rsidRPr="008D5A16">
              <w:rPr>
                <w:sz w:val="18"/>
                <w:szCs w:val="18"/>
              </w:rPr>
              <w:t>% est applicable</w:t>
            </w:r>
          </w:p>
        </w:tc>
        <w:tc>
          <w:tcPr>
            <w:tcW w:w="3225" w:type="dxa"/>
            <w:tcBorders>
              <w:top w:val="dotted" w:sz="6" w:space="0" w:color="auto"/>
              <w:left w:val="dotted" w:sz="6" w:space="0" w:color="auto"/>
              <w:right w:val="dotted" w:sz="6" w:space="0" w:color="auto"/>
            </w:tcBorders>
            <w:shd w:val="pct5" w:color="auto" w:fill="auto"/>
          </w:tcPr>
          <w:p w14:paraId="72182180" w14:textId="77777777" w:rsidR="007F7B8A" w:rsidRPr="008D5A16" w:rsidRDefault="007F7B8A" w:rsidP="00F100A7">
            <w:pPr>
              <w:rPr>
                <w:sz w:val="18"/>
                <w:szCs w:val="18"/>
              </w:rPr>
            </w:pPr>
          </w:p>
        </w:tc>
      </w:tr>
      <w:tr w:rsidR="007F7B8A" w:rsidRPr="008D5A16" w14:paraId="47B41FEF" w14:textId="77777777" w:rsidTr="00F100A7">
        <w:trPr>
          <w:gridAfter w:val="1"/>
          <w:wAfter w:w="178" w:type="dxa"/>
          <w:cantSplit/>
        </w:trPr>
        <w:tc>
          <w:tcPr>
            <w:tcW w:w="5457" w:type="dxa"/>
            <w:gridSpan w:val="4"/>
          </w:tcPr>
          <w:p w14:paraId="3D6F1301" w14:textId="77777777" w:rsidR="007F7B8A" w:rsidRPr="008D5A16" w:rsidRDefault="007F7B8A" w:rsidP="00F100A7">
            <w:pPr>
              <w:rPr>
                <w:sz w:val="18"/>
                <w:szCs w:val="18"/>
              </w:rPr>
            </w:pPr>
            <w:r w:rsidRPr="008D5A16">
              <w:rPr>
                <w:sz w:val="18"/>
                <w:szCs w:val="18"/>
              </w:rPr>
              <w:t>sur le montant de la prestation, soit :</w:t>
            </w:r>
          </w:p>
        </w:tc>
        <w:tc>
          <w:tcPr>
            <w:tcW w:w="3225" w:type="dxa"/>
            <w:tcBorders>
              <w:left w:val="dotted" w:sz="6" w:space="0" w:color="auto"/>
              <w:bottom w:val="dotted" w:sz="6" w:space="0" w:color="auto"/>
              <w:right w:val="dotted" w:sz="6" w:space="0" w:color="auto"/>
            </w:tcBorders>
            <w:shd w:val="pct5" w:color="auto" w:fill="auto"/>
          </w:tcPr>
          <w:p w14:paraId="6938EB9F" w14:textId="77777777" w:rsidR="007F7B8A" w:rsidRPr="008D5A16" w:rsidRDefault="007F7B8A" w:rsidP="00F100A7">
            <w:pPr>
              <w:rPr>
                <w:sz w:val="18"/>
                <w:szCs w:val="18"/>
              </w:rPr>
            </w:pPr>
            <w:r w:rsidRPr="008D5A16">
              <w:rPr>
                <w:sz w:val="18"/>
                <w:szCs w:val="18"/>
              </w:rPr>
              <w:t>€</w:t>
            </w:r>
          </w:p>
        </w:tc>
      </w:tr>
      <w:tr w:rsidR="007F7B8A" w:rsidRPr="008D5A16" w14:paraId="19BD9BA1" w14:textId="77777777" w:rsidTr="00F100A7">
        <w:trPr>
          <w:cantSplit/>
          <w:trHeight w:hRule="exact" w:val="60"/>
        </w:trPr>
        <w:tc>
          <w:tcPr>
            <w:tcW w:w="5457" w:type="dxa"/>
            <w:gridSpan w:val="4"/>
          </w:tcPr>
          <w:p w14:paraId="6439E040" w14:textId="77777777" w:rsidR="007F7B8A" w:rsidRPr="008D5A16" w:rsidRDefault="007F7B8A" w:rsidP="00F100A7">
            <w:pPr>
              <w:rPr>
                <w:sz w:val="18"/>
                <w:szCs w:val="18"/>
              </w:rPr>
            </w:pPr>
          </w:p>
        </w:tc>
        <w:tc>
          <w:tcPr>
            <w:tcW w:w="3225" w:type="dxa"/>
            <w:tcBorders>
              <w:bottom w:val="dotted" w:sz="6" w:space="0" w:color="auto"/>
            </w:tcBorders>
          </w:tcPr>
          <w:p w14:paraId="1B5CDB95" w14:textId="77777777" w:rsidR="007F7B8A" w:rsidRPr="008D5A16" w:rsidRDefault="007F7B8A" w:rsidP="00F100A7">
            <w:pPr>
              <w:rPr>
                <w:sz w:val="18"/>
                <w:szCs w:val="18"/>
              </w:rPr>
            </w:pPr>
          </w:p>
        </w:tc>
        <w:tc>
          <w:tcPr>
            <w:tcW w:w="178" w:type="dxa"/>
          </w:tcPr>
          <w:p w14:paraId="54609EEC" w14:textId="77777777" w:rsidR="007F7B8A" w:rsidRPr="008D5A16" w:rsidRDefault="007F7B8A" w:rsidP="00F100A7">
            <w:pPr>
              <w:rPr>
                <w:sz w:val="18"/>
                <w:szCs w:val="18"/>
              </w:rPr>
            </w:pPr>
          </w:p>
        </w:tc>
      </w:tr>
      <w:tr w:rsidR="007F7B8A" w:rsidRPr="008D5A16" w14:paraId="68650232" w14:textId="77777777" w:rsidTr="00F100A7">
        <w:trPr>
          <w:gridAfter w:val="1"/>
          <w:wAfter w:w="178" w:type="dxa"/>
          <w:cantSplit/>
        </w:trPr>
        <w:tc>
          <w:tcPr>
            <w:tcW w:w="5457" w:type="dxa"/>
            <w:gridSpan w:val="4"/>
          </w:tcPr>
          <w:p w14:paraId="1A082570" w14:textId="77777777" w:rsidR="007F7B8A" w:rsidRPr="008D5A16" w:rsidRDefault="007F7B8A" w:rsidP="00F100A7">
            <w:pPr>
              <w:rPr>
                <w:sz w:val="18"/>
                <w:szCs w:val="18"/>
              </w:rPr>
            </w:pPr>
            <w:r w:rsidRPr="008D5A16">
              <w:rPr>
                <w:sz w:val="18"/>
                <w:szCs w:val="18"/>
              </w:rPr>
              <w:t>Montant TVA incluse :</w:t>
            </w:r>
          </w:p>
        </w:tc>
        <w:tc>
          <w:tcPr>
            <w:tcW w:w="3225" w:type="dxa"/>
            <w:tcBorders>
              <w:top w:val="dotted" w:sz="6" w:space="0" w:color="auto"/>
              <w:left w:val="dotted" w:sz="6" w:space="0" w:color="auto"/>
              <w:bottom w:val="dotted" w:sz="6" w:space="0" w:color="auto"/>
              <w:right w:val="dotted" w:sz="6" w:space="0" w:color="auto"/>
            </w:tcBorders>
            <w:shd w:val="pct5" w:color="auto" w:fill="auto"/>
          </w:tcPr>
          <w:p w14:paraId="45910B22" w14:textId="77777777" w:rsidR="007F7B8A" w:rsidRPr="008D5A16" w:rsidRDefault="007F7B8A" w:rsidP="00F100A7">
            <w:pPr>
              <w:rPr>
                <w:sz w:val="18"/>
                <w:szCs w:val="18"/>
              </w:rPr>
            </w:pPr>
            <w:r w:rsidRPr="008D5A16">
              <w:rPr>
                <w:sz w:val="18"/>
                <w:szCs w:val="18"/>
              </w:rPr>
              <w:t>€</w:t>
            </w:r>
          </w:p>
        </w:tc>
      </w:tr>
      <w:tr w:rsidR="007F7B8A" w:rsidRPr="008D5A16" w14:paraId="2F06E777" w14:textId="77777777" w:rsidTr="00F100A7">
        <w:trPr>
          <w:cantSplit/>
          <w:trHeight w:hRule="exact" w:val="60"/>
        </w:trPr>
        <w:tc>
          <w:tcPr>
            <w:tcW w:w="5457" w:type="dxa"/>
            <w:gridSpan w:val="4"/>
          </w:tcPr>
          <w:p w14:paraId="0612391F" w14:textId="77777777" w:rsidR="007F7B8A" w:rsidRPr="008D5A16" w:rsidRDefault="007F7B8A" w:rsidP="00F100A7">
            <w:pPr>
              <w:rPr>
                <w:sz w:val="18"/>
                <w:szCs w:val="18"/>
              </w:rPr>
            </w:pPr>
          </w:p>
        </w:tc>
        <w:tc>
          <w:tcPr>
            <w:tcW w:w="3225" w:type="dxa"/>
          </w:tcPr>
          <w:p w14:paraId="0425FE88" w14:textId="77777777" w:rsidR="007F7B8A" w:rsidRPr="008D5A16" w:rsidRDefault="007F7B8A" w:rsidP="00F100A7">
            <w:pPr>
              <w:rPr>
                <w:sz w:val="18"/>
                <w:szCs w:val="18"/>
              </w:rPr>
            </w:pPr>
          </w:p>
        </w:tc>
        <w:tc>
          <w:tcPr>
            <w:tcW w:w="178" w:type="dxa"/>
          </w:tcPr>
          <w:p w14:paraId="40A25796" w14:textId="77777777" w:rsidR="007F7B8A" w:rsidRPr="008D5A16" w:rsidRDefault="007F7B8A" w:rsidP="00F100A7">
            <w:pPr>
              <w:rPr>
                <w:sz w:val="18"/>
                <w:szCs w:val="18"/>
              </w:rPr>
            </w:pPr>
          </w:p>
        </w:tc>
      </w:tr>
      <w:tr w:rsidR="007F7B8A" w:rsidRPr="008D5A16" w14:paraId="0D5E8186" w14:textId="77777777" w:rsidTr="00F100A7">
        <w:trPr>
          <w:gridAfter w:val="1"/>
          <w:wAfter w:w="178" w:type="dxa"/>
          <w:cantSplit/>
        </w:trPr>
        <w:tc>
          <w:tcPr>
            <w:tcW w:w="2590" w:type="dxa"/>
          </w:tcPr>
          <w:p w14:paraId="36EA8F21" w14:textId="77777777" w:rsidR="007F7B8A" w:rsidRPr="008D5A16" w:rsidRDefault="007F7B8A" w:rsidP="00F100A7">
            <w:pPr>
              <w:rPr>
                <w:sz w:val="18"/>
                <w:szCs w:val="18"/>
              </w:rPr>
            </w:pPr>
            <w:r w:rsidRPr="008D5A16">
              <w:rPr>
                <w:sz w:val="18"/>
                <w:szCs w:val="18"/>
              </w:rPr>
              <w:t>Arrêté en lettres à</w:t>
            </w:r>
          </w:p>
        </w:tc>
        <w:tc>
          <w:tcPr>
            <w:tcW w:w="1308" w:type="dxa"/>
            <w:gridSpan w:val="2"/>
            <w:tcBorders>
              <w:top w:val="dotted" w:sz="6" w:space="0" w:color="auto"/>
              <w:left w:val="dotted" w:sz="6" w:space="0" w:color="auto"/>
            </w:tcBorders>
            <w:shd w:val="pct5" w:color="auto" w:fill="auto"/>
          </w:tcPr>
          <w:p w14:paraId="5F81C917" w14:textId="77777777" w:rsidR="007F7B8A" w:rsidRPr="008D5A16" w:rsidRDefault="007F7B8A" w:rsidP="00F100A7">
            <w:pPr>
              <w:rPr>
                <w:sz w:val="18"/>
                <w:szCs w:val="18"/>
              </w:rPr>
            </w:pPr>
          </w:p>
        </w:tc>
        <w:tc>
          <w:tcPr>
            <w:tcW w:w="1559" w:type="dxa"/>
            <w:tcBorders>
              <w:top w:val="dotted" w:sz="6" w:space="0" w:color="auto"/>
            </w:tcBorders>
            <w:shd w:val="pct5" w:color="auto" w:fill="auto"/>
          </w:tcPr>
          <w:p w14:paraId="110C6AF9" w14:textId="77777777" w:rsidR="007F7B8A" w:rsidRPr="008D5A16" w:rsidRDefault="007F7B8A" w:rsidP="00F100A7">
            <w:pPr>
              <w:rPr>
                <w:sz w:val="18"/>
                <w:szCs w:val="18"/>
              </w:rPr>
            </w:pPr>
          </w:p>
        </w:tc>
        <w:tc>
          <w:tcPr>
            <w:tcW w:w="3225" w:type="dxa"/>
            <w:tcBorders>
              <w:top w:val="dotted" w:sz="6" w:space="0" w:color="auto"/>
              <w:right w:val="dotted" w:sz="6" w:space="0" w:color="auto"/>
            </w:tcBorders>
            <w:shd w:val="pct5" w:color="auto" w:fill="auto"/>
          </w:tcPr>
          <w:p w14:paraId="2470905A" w14:textId="77777777" w:rsidR="007F7B8A" w:rsidRPr="008D5A16" w:rsidRDefault="007F7B8A" w:rsidP="00F100A7">
            <w:pPr>
              <w:rPr>
                <w:sz w:val="18"/>
                <w:szCs w:val="18"/>
              </w:rPr>
            </w:pPr>
          </w:p>
        </w:tc>
      </w:tr>
      <w:tr w:rsidR="007F7B8A" w:rsidRPr="008D5A16" w14:paraId="73580BF1" w14:textId="77777777" w:rsidTr="00F100A7">
        <w:trPr>
          <w:gridAfter w:val="1"/>
          <w:wAfter w:w="178" w:type="dxa"/>
          <w:cantSplit/>
        </w:trPr>
        <w:tc>
          <w:tcPr>
            <w:tcW w:w="2590" w:type="dxa"/>
            <w:tcBorders>
              <w:top w:val="dotted" w:sz="6" w:space="0" w:color="auto"/>
              <w:left w:val="dotted" w:sz="6" w:space="0" w:color="auto"/>
            </w:tcBorders>
            <w:shd w:val="pct5" w:color="auto" w:fill="auto"/>
          </w:tcPr>
          <w:p w14:paraId="7D9BA753" w14:textId="77777777" w:rsidR="007F7B8A" w:rsidRPr="008D5A16" w:rsidRDefault="007F7B8A" w:rsidP="00F100A7">
            <w:pPr>
              <w:rPr>
                <w:sz w:val="18"/>
                <w:szCs w:val="18"/>
              </w:rPr>
            </w:pPr>
          </w:p>
        </w:tc>
        <w:tc>
          <w:tcPr>
            <w:tcW w:w="1308" w:type="dxa"/>
            <w:gridSpan w:val="2"/>
            <w:shd w:val="pct5" w:color="auto" w:fill="auto"/>
          </w:tcPr>
          <w:p w14:paraId="576F1D74" w14:textId="77777777" w:rsidR="007F7B8A" w:rsidRPr="008D5A16" w:rsidRDefault="007F7B8A" w:rsidP="00F100A7">
            <w:pPr>
              <w:rPr>
                <w:sz w:val="18"/>
                <w:szCs w:val="18"/>
              </w:rPr>
            </w:pPr>
          </w:p>
        </w:tc>
        <w:tc>
          <w:tcPr>
            <w:tcW w:w="1559" w:type="dxa"/>
            <w:shd w:val="pct5" w:color="auto" w:fill="auto"/>
          </w:tcPr>
          <w:p w14:paraId="5CC9C02F" w14:textId="77777777" w:rsidR="007F7B8A" w:rsidRPr="008D5A16" w:rsidRDefault="007F7B8A" w:rsidP="00F100A7">
            <w:pPr>
              <w:rPr>
                <w:sz w:val="18"/>
                <w:szCs w:val="18"/>
              </w:rPr>
            </w:pPr>
          </w:p>
        </w:tc>
        <w:tc>
          <w:tcPr>
            <w:tcW w:w="3225" w:type="dxa"/>
            <w:tcBorders>
              <w:right w:val="dotted" w:sz="6" w:space="0" w:color="auto"/>
            </w:tcBorders>
            <w:shd w:val="pct5" w:color="auto" w:fill="auto"/>
          </w:tcPr>
          <w:p w14:paraId="42DEAB22" w14:textId="77777777" w:rsidR="007F7B8A" w:rsidRPr="008D5A16" w:rsidRDefault="007F7B8A" w:rsidP="00F100A7">
            <w:pPr>
              <w:rPr>
                <w:sz w:val="18"/>
                <w:szCs w:val="18"/>
              </w:rPr>
            </w:pPr>
          </w:p>
        </w:tc>
      </w:tr>
      <w:tr w:rsidR="007F7B8A" w:rsidRPr="008D5A16" w14:paraId="26DB8FFE" w14:textId="77777777" w:rsidTr="00F100A7">
        <w:trPr>
          <w:gridAfter w:val="1"/>
          <w:wAfter w:w="178" w:type="dxa"/>
          <w:cantSplit/>
        </w:trPr>
        <w:tc>
          <w:tcPr>
            <w:tcW w:w="2590" w:type="dxa"/>
            <w:tcBorders>
              <w:left w:val="dotted" w:sz="6" w:space="0" w:color="auto"/>
              <w:bottom w:val="dotted" w:sz="6" w:space="0" w:color="auto"/>
            </w:tcBorders>
            <w:shd w:val="pct5" w:color="auto" w:fill="auto"/>
          </w:tcPr>
          <w:p w14:paraId="13CF1F87" w14:textId="77777777" w:rsidR="007F7B8A" w:rsidRPr="008D5A16" w:rsidRDefault="007F7B8A" w:rsidP="00F100A7">
            <w:pPr>
              <w:rPr>
                <w:sz w:val="18"/>
                <w:szCs w:val="18"/>
              </w:rPr>
            </w:pPr>
          </w:p>
        </w:tc>
        <w:tc>
          <w:tcPr>
            <w:tcW w:w="1308" w:type="dxa"/>
            <w:gridSpan w:val="2"/>
            <w:tcBorders>
              <w:bottom w:val="dotted" w:sz="6" w:space="0" w:color="auto"/>
            </w:tcBorders>
            <w:shd w:val="pct5" w:color="auto" w:fill="auto"/>
          </w:tcPr>
          <w:p w14:paraId="0BF94501" w14:textId="77777777" w:rsidR="007F7B8A" w:rsidRPr="008D5A16" w:rsidRDefault="007F7B8A" w:rsidP="00F100A7">
            <w:pPr>
              <w:rPr>
                <w:sz w:val="18"/>
                <w:szCs w:val="18"/>
              </w:rPr>
            </w:pPr>
          </w:p>
        </w:tc>
        <w:tc>
          <w:tcPr>
            <w:tcW w:w="1559" w:type="dxa"/>
            <w:tcBorders>
              <w:bottom w:val="dotted" w:sz="6" w:space="0" w:color="auto"/>
            </w:tcBorders>
            <w:shd w:val="pct5" w:color="auto" w:fill="auto"/>
          </w:tcPr>
          <w:p w14:paraId="74D8EB5C" w14:textId="77777777" w:rsidR="007F7B8A" w:rsidRPr="008D5A16" w:rsidRDefault="007F7B8A" w:rsidP="00F100A7">
            <w:pPr>
              <w:rPr>
                <w:sz w:val="18"/>
                <w:szCs w:val="18"/>
              </w:rPr>
            </w:pPr>
          </w:p>
        </w:tc>
        <w:tc>
          <w:tcPr>
            <w:tcW w:w="3225" w:type="dxa"/>
            <w:tcBorders>
              <w:bottom w:val="dotted" w:sz="6" w:space="0" w:color="auto"/>
              <w:right w:val="dotted" w:sz="6" w:space="0" w:color="auto"/>
            </w:tcBorders>
            <w:shd w:val="pct5" w:color="auto" w:fill="auto"/>
          </w:tcPr>
          <w:p w14:paraId="40CA2ADF" w14:textId="77777777" w:rsidR="007F7B8A" w:rsidRPr="008D5A16" w:rsidRDefault="007F7B8A" w:rsidP="00F100A7">
            <w:pPr>
              <w:rPr>
                <w:sz w:val="18"/>
                <w:szCs w:val="18"/>
              </w:rPr>
            </w:pPr>
          </w:p>
        </w:tc>
      </w:tr>
    </w:tbl>
    <w:p w14:paraId="502FDB17" w14:textId="77777777" w:rsidR="007F7B8A" w:rsidRDefault="007F7B8A" w:rsidP="007F7B8A">
      <w:r w:rsidRPr="00EB1240">
        <w:t>Ce forfait est exclusif de tout autre émolument ou remboursement de frais au titre de la mission objet du présent acte d’engagement.</w:t>
      </w:r>
    </w:p>
    <w:p w14:paraId="56F4D6B3" w14:textId="77777777" w:rsidR="007F7B8A" w:rsidRDefault="007F7B8A" w:rsidP="007F7B8A"/>
    <w:p w14:paraId="09DD6699" w14:textId="77777777" w:rsidR="007F7B8A" w:rsidRDefault="007F7B8A" w:rsidP="007F7B8A">
      <w:pPr>
        <w:pStyle w:val="Titre2"/>
      </w:pPr>
      <w:bookmarkStart w:id="12" w:name="_Toc181718479"/>
      <w:bookmarkStart w:id="13" w:name="_Toc222132221"/>
      <w:r>
        <w:t>Avance</w:t>
      </w:r>
      <w:bookmarkEnd w:id="12"/>
      <w:bookmarkEnd w:id="13"/>
    </w:p>
    <w:p w14:paraId="0DB5BFB2" w14:textId="77777777" w:rsidR="007F7B8A" w:rsidRDefault="007F7B8A" w:rsidP="007F7B8A"/>
    <w:p w14:paraId="6A9FF4D0" w14:textId="77777777" w:rsidR="0052411C" w:rsidRDefault="0052411C" w:rsidP="0052411C">
      <w:r w:rsidRPr="002F486B">
        <w:t xml:space="preserve">Le </w:t>
      </w:r>
      <w:r>
        <w:t xml:space="preserve">titulaire </w:t>
      </w:r>
      <w:r w:rsidRPr="002F486B">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5"/>
      </w:tblGrid>
      <w:tr w:rsidR="0052411C" w14:paraId="62FC27C1" w14:textId="77777777" w:rsidTr="00F100A7">
        <w:tc>
          <w:tcPr>
            <w:tcW w:w="8645" w:type="dxa"/>
          </w:tcPr>
          <w:p w14:paraId="157FCD85" w14:textId="432C1C10" w:rsidR="0052411C" w:rsidRDefault="00A1086F" w:rsidP="00F100A7">
            <w:sdt>
              <w:sdtPr>
                <w:rPr>
                  <w:rFonts w:eastAsia="Calibri" w:cstheme="minorHAnsi"/>
                  <w:sz w:val="28"/>
                  <w:szCs w:val="28"/>
                </w:rPr>
                <w:id w:val="-1577281686"/>
                <w14:checkbox>
                  <w14:checked w14:val="0"/>
                  <w14:checkedState w14:val="2612" w14:font="MS Gothic"/>
                  <w14:uncheckedState w14:val="2610" w14:font="MS Gothic"/>
                </w14:checkbox>
              </w:sdtPr>
              <w:sdtEndPr/>
              <w:sdtContent>
                <w:r w:rsidR="00E80DC5">
                  <w:rPr>
                    <w:rFonts w:ascii="MS Gothic" w:eastAsia="MS Gothic" w:hAnsi="MS Gothic" w:cstheme="minorHAnsi" w:hint="eastAsia"/>
                    <w:sz w:val="28"/>
                    <w:szCs w:val="28"/>
                  </w:rPr>
                  <w:t>☐</w:t>
                </w:r>
              </w:sdtContent>
            </w:sdt>
            <w:r w:rsidR="0052411C">
              <w:t xml:space="preserve"> RENONCE </w:t>
            </w:r>
            <w:r w:rsidR="0052411C" w:rsidRPr="002F486B">
              <w:t>à l’avance.</w:t>
            </w:r>
          </w:p>
        </w:tc>
      </w:tr>
      <w:tr w:rsidR="0052411C" w14:paraId="27980459" w14:textId="77777777" w:rsidTr="00F100A7">
        <w:tc>
          <w:tcPr>
            <w:tcW w:w="8645" w:type="dxa"/>
          </w:tcPr>
          <w:p w14:paraId="7E8DF90B" w14:textId="77777777" w:rsidR="0052411C" w:rsidRDefault="0052411C" w:rsidP="00F100A7"/>
        </w:tc>
      </w:tr>
      <w:tr w:rsidR="0052411C" w14:paraId="20852602" w14:textId="77777777" w:rsidTr="00F100A7">
        <w:tc>
          <w:tcPr>
            <w:tcW w:w="8645" w:type="dxa"/>
          </w:tcPr>
          <w:p w14:paraId="0DEB8CCC" w14:textId="77777777" w:rsidR="0052411C" w:rsidRDefault="00A1086F" w:rsidP="00F100A7">
            <w:sdt>
              <w:sdtPr>
                <w:rPr>
                  <w:rFonts w:eastAsia="Calibri" w:cstheme="minorHAnsi"/>
                  <w:sz w:val="28"/>
                  <w:szCs w:val="28"/>
                </w:rPr>
                <w:id w:val="942033462"/>
                <w14:checkbox>
                  <w14:checked w14:val="0"/>
                  <w14:checkedState w14:val="2612" w14:font="MS Gothic"/>
                  <w14:uncheckedState w14:val="2610" w14:font="MS Gothic"/>
                </w14:checkbox>
              </w:sdtPr>
              <w:sdtEndPr/>
              <w:sdtContent>
                <w:r w:rsidR="0052411C" w:rsidRPr="006D4753">
                  <w:rPr>
                    <w:rFonts w:ascii="MS Gothic" w:eastAsia="MS Gothic" w:hAnsi="MS Gothic" w:cstheme="minorHAnsi" w:hint="eastAsia"/>
                    <w:sz w:val="28"/>
                    <w:szCs w:val="28"/>
                  </w:rPr>
                  <w:t>☐</w:t>
                </w:r>
              </w:sdtContent>
            </w:sdt>
            <w:r w:rsidR="0052411C" w:rsidRPr="006D4753">
              <w:rPr>
                <w:sz w:val="28"/>
                <w:szCs w:val="22"/>
              </w:rPr>
              <w:t xml:space="preserve"> </w:t>
            </w:r>
            <w:r w:rsidR="0052411C" w:rsidRPr="002F486B">
              <w:t>NE RENONCE PAS à l’avance.</w:t>
            </w:r>
          </w:p>
        </w:tc>
      </w:tr>
    </w:tbl>
    <w:p w14:paraId="565C51F4" w14:textId="2F0FE189" w:rsidR="007F7B8A" w:rsidRPr="00E75C4C" w:rsidRDefault="0052411C" w:rsidP="007F7B8A">
      <w:pPr>
        <w:rPr>
          <w:i/>
          <w:iCs/>
        </w:rPr>
      </w:pPr>
      <w:r w:rsidRPr="0065486E">
        <w:rPr>
          <w:i/>
          <w:iCs/>
        </w:rPr>
        <w:t xml:space="preserve">NB : Si aucune case n’est cochée, ou si les deux cases sont cochées, le </w:t>
      </w:r>
      <w:r>
        <w:rPr>
          <w:i/>
          <w:iCs/>
        </w:rPr>
        <w:t>pouvoir adjudicateur</w:t>
      </w:r>
      <w:r w:rsidRPr="0065486E">
        <w:rPr>
          <w:i/>
          <w:iCs/>
        </w:rPr>
        <w:t xml:space="preserve"> considérera que le titulaire renonce au bénéfice de l’avance.</w:t>
      </w:r>
    </w:p>
    <w:p w14:paraId="2EC0DD02" w14:textId="77777777" w:rsidR="007F7B8A" w:rsidRPr="00121501" w:rsidRDefault="007F7B8A" w:rsidP="007F7B8A"/>
    <w:p w14:paraId="37EB59D6" w14:textId="77777777" w:rsidR="007F7B8A" w:rsidRDefault="007F7B8A" w:rsidP="007F7B8A"/>
    <w:p w14:paraId="5AE244DA" w14:textId="77777777" w:rsidR="007F7B8A" w:rsidRDefault="007F7B8A" w:rsidP="007F7B8A">
      <w:pPr>
        <w:spacing w:after="0"/>
        <w:jc w:val="left"/>
        <w:rPr>
          <w:rFonts w:asciiTheme="majorHAnsi" w:eastAsiaTheme="majorEastAsia" w:hAnsiTheme="majorHAnsi" w:cstheme="majorBidi"/>
          <w:b/>
          <w:caps/>
          <w:color w:val="5F5B58" w:themeColor="text2"/>
          <w:sz w:val="28"/>
          <w:szCs w:val="36"/>
        </w:rPr>
      </w:pPr>
      <w:r>
        <w:br w:type="page"/>
      </w:r>
    </w:p>
    <w:p w14:paraId="35783E6E" w14:textId="77777777" w:rsidR="007F7B8A" w:rsidRPr="00170FCC" w:rsidRDefault="007F7B8A" w:rsidP="007F7B8A">
      <w:pPr>
        <w:pStyle w:val="Titre1"/>
      </w:pPr>
      <w:bookmarkStart w:id="14" w:name="_Toc181718481"/>
      <w:bookmarkStart w:id="15" w:name="_Toc222132222"/>
      <w:r>
        <w:lastRenderedPageBreak/>
        <w:t>Durée et délai d’exécution du marché</w:t>
      </w:r>
      <w:bookmarkEnd w:id="14"/>
      <w:bookmarkEnd w:id="15"/>
      <w:r>
        <w:t xml:space="preserve"> </w:t>
      </w:r>
    </w:p>
    <w:p w14:paraId="60FFD6A1" w14:textId="77777777" w:rsidR="007F7B8A" w:rsidRDefault="007F7B8A" w:rsidP="007F7B8A">
      <w:bookmarkStart w:id="16" w:name="_Hlk497130410"/>
      <w:bookmarkStart w:id="17" w:name="_Hlk53496219"/>
      <w:r w:rsidRPr="00CE41A0">
        <w:rPr>
          <w:b/>
          <w:bCs/>
          <w:u w:val="single"/>
        </w:rPr>
        <w:t>DUREE :</w:t>
      </w:r>
      <w:r>
        <w:t xml:space="preserve"> </w:t>
      </w:r>
    </w:p>
    <w:p w14:paraId="51D9C211" w14:textId="77777777" w:rsidR="007F7B8A" w:rsidRDefault="007F7B8A" w:rsidP="007F7B8A">
      <w:r>
        <w:t>Le marché prend effet à la date de sa notification au titulaire et arrivera à son terme à la plus tardive des dates d</w:t>
      </w:r>
      <w:r w:rsidRPr="002E2751">
        <w:t>’expiration du délai de la garantie de parfait</w:t>
      </w:r>
      <w:r>
        <w:t xml:space="preserve"> </w:t>
      </w:r>
      <w:r w:rsidRPr="002E2751">
        <w:t>achèvement,</w:t>
      </w:r>
      <w:r>
        <w:t xml:space="preserve"> le cas échéant prolongé, dont sont tenues les titulaires des marchés de maitrise d’œuvre </w:t>
      </w:r>
      <w:r w:rsidRPr="003D0BFD">
        <w:t>et de travaux</w:t>
      </w:r>
      <w:r>
        <w:t>, après admission sans réserve de l’ensemble des prestations prévues au présent marché.</w:t>
      </w:r>
    </w:p>
    <w:p w14:paraId="6AA170AC" w14:textId="77777777" w:rsidR="00512B97" w:rsidRDefault="00512B97" w:rsidP="00512B97">
      <w:r>
        <w:t xml:space="preserve">Lot 1 : </w:t>
      </w:r>
    </w:p>
    <w:p w14:paraId="4E6C6D78" w14:textId="77777777" w:rsidR="00512B97" w:rsidRPr="003A0738" w:rsidRDefault="00512B97" w:rsidP="00512B97">
      <w:pPr>
        <w:rPr>
          <w:b/>
          <w:i/>
        </w:rPr>
      </w:pPr>
      <w:r w:rsidRPr="003A0738">
        <w:t>A titre indicatif, la durée prévisionnelle du marché est de 58 mois, au regard du calendrier prévisionnel suivant :</w:t>
      </w:r>
    </w:p>
    <w:p w14:paraId="30B07F85" w14:textId="77777777" w:rsidR="00512B97" w:rsidRPr="003A0738" w:rsidRDefault="00512B97" w:rsidP="00512B97">
      <w:pPr>
        <w:pStyle w:val="Listepucesniveau1"/>
        <w:ind w:left="720" w:hanging="360"/>
      </w:pPr>
      <w:r w:rsidRPr="003A0738">
        <w:t xml:space="preserve">14 mois d’études et de passation des marchés de travaux </w:t>
      </w:r>
    </w:p>
    <w:p w14:paraId="7E18CC82" w14:textId="77777777" w:rsidR="00512B97" w:rsidRPr="003A0738" w:rsidRDefault="00512B97" w:rsidP="00512B97">
      <w:pPr>
        <w:pStyle w:val="Listepucesniveau1"/>
        <w:ind w:left="720" w:hanging="360"/>
      </w:pPr>
      <w:r w:rsidRPr="003A0738">
        <w:t>32 mois d’exécution des travaux en plusieurs phases (compris période de préparation et congés)</w:t>
      </w:r>
    </w:p>
    <w:p w14:paraId="186A841A" w14:textId="77777777" w:rsidR="00512B97" w:rsidRPr="003A0738" w:rsidRDefault="00512B97" w:rsidP="00512B97">
      <w:pPr>
        <w:pStyle w:val="Listepucesniveau1"/>
        <w:ind w:left="720" w:hanging="360"/>
      </w:pPr>
      <w:r w:rsidRPr="003A0738">
        <w:t>Garantie de parfait achèvement : 12 mois</w:t>
      </w:r>
    </w:p>
    <w:p w14:paraId="495A8A13" w14:textId="77777777" w:rsidR="00512B97" w:rsidRPr="003A0738" w:rsidRDefault="00512B97" w:rsidP="00512B97"/>
    <w:p w14:paraId="316FD052" w14:textId="77777777" w:rsidR="00512B97" w:rsidRPr="003A0738" w:rsidRDefault="00512B97" w:rsidP="00512B97">
      <w:r w:rsidRPr="003A0738">
        <w:t xml:space="preserve">Lot 2 : </w:t>
      </w:r>
    </w:p>
    <w:p w14:paraId="2997B654" w14:textId="77777777" w:rsidR="00512B97" w:rsidRPr="003A0738" w:rsidRDefault="00512B97" w:rsidP="00512B97">
      <w:pPr>
        <w:rPr>
          <w:b/>
          <w:i/>
        </w:rPr>
      </w:pPr>
      <w:r w:rsidRPr="003A0738">
        <w:t>A titre indicatif, la durée prévisionnelle du marché est de 44 mois, au regard du calendrier prévisionnel suivant :</w:t>
      </w:r>
    </w:p>
    <w:p w14:paraId="3C3A7481" w14:textId="77777777" w:rsidR="00512B97" w:rsidRPr="003A0738" w:rsidRDefault="00512B97" w:rsidP="00512B97">
      <w:pPr>
        <w:pStyle w:val="Listepucesniveau1"/>
        <w:ind w:left="720" w:hanging="360"/>
      </w:pPr>
      <w:r w:rsidRPr="003A0738">
        <w:t xml:space="preserve">14 mois d’études et de passation des marchés de travaux </w:t>
      </w:r>
    </w:p>
    <w:p w14:paraId="29945759" w14:textId="77777777" w:rsidR="00512B97" w:rsidRPr="003A0738" w:rsidRDefault="00512B97" w:rsidP="00512B97">
      <w:pPr>
        <w:pStyle w:val="Listepucesniveau1"/>
        <w:ind w:left="720" w:hanging="360"/>
      </w:pPr>
      <w:r w:rsidRPr="003A0738">
        <w:t>18 mois d’exécution des travaux comprenant 5 phases (compris période de préparation et congés)</w:t>
      </w:r>
    </w:p>
    <w:p w14:paraId="3AE7CD0B" w14:textId="77777777" w:rsidR="00512B97" w:rsidRPr="008A3FDD" w:rsidRDefault="00512B97" w:rsidP="00512B97">
      <w:pPr>
        <w:pStyle w:val="Listepucesniveau1"/>
        <w:ind w:left="720" w:hanging="360"/>
      </w:pPr>
      <w:r w:rsidRPr="003A0738">
        <w:t>Garantie de parfait achèvement : 12 mois</w:t>
      </w:r>
    </w:p>
    <w:p w14:paraId="45C118B7" w14:textId="77777777" w:rsidR="007F7B8A" w:rsidRPr="001C6584" w:rsidRDefault="007F7B8A" w:rsidP="007F7B8A">
      <w:pPr>
        <w:rPr>
          <w:b/>
          <w:bCs/>
          <w:u w:val="single"/>
        </w:rPr>
      </w:pPr>
      <w:r w:rsidRPr="001C6584">
        <w:rPr>
          <w:b/>
          <w:bCs/>
          <w:u w:val="single"/>
        </w:rPr>
        <w:t>DELAIS D’EXECUTION :</w:t>
      </w:r>
    </w:p>
    <w:p w14:paraId="1BDDF674" w14:textId="77777777" w:rsidR="007F7B8A" w:rsidRPr="00B803F2" w:rsidRDefault="007F7B8A" w:rsidP="0052411C">
      <w:pPr>
        <w:rPr>
          <w:b/>
          <w:i/>
        </w:rPr>
      </w:pPr>
      <w:r w:rsidRPr="00B803F2">
        <w:t>Les délais d’exécution du marché sont fixés au CCTP.</w:t>
      </w:r>
    </w:p>
    <w:p w14:paraId="2D448F0B" w14:textId="77777777" w:rsidR="007F7B8A" w:rsidRPr="00170FCC" w:rsidRDefault="007F7B8A" w:rsidP="007F7B8A">
      <w:pPr>
        <w:pStyle w:val="Titre1"/>
      </w:pPr>
      <w:bookmarkStart w:id="18" w:name="_Toc181718482"/>
      <w:bookmarkStart w:id="19" w:name="_Toc222132223"/>
      <w:bookmarkEnd w:id="16"/>
      <w:bookmarkEnd w:id="17"/>
      <w:r w:rsidRPr="00170FCC">
        <w:t>P</w:t>
      </w:r>
      <w:r>
        <w:t>aiements</w:t>
      </w:r>
      <w:bookmarkEnd w:id="18"/>
      <w:bookmarkEnd w:id="19"/>
    </w:p>
    <w:p w14:paraId="3A3056BD" w14:textId="77777777" w:rsidR="007F7B8A" w:rsidRDefault="007F7B8A" w:rsidP="007F7B8A">
      <w:pPr>
        <w:keepNext/>
        <w:keepLines/>
      </w:pPr>
    </w:p>
    <w:p w14:paraId="6B7C5DE9" w14:textId="77777777" w:rsidR="007F7B8A" w:rsidRPr="00BC1DF6" w:rsidRDefault="007F7B8A" w:rsidP="007F7B8A">
      <w:pPr>
        <w:keepNext/>
        <w:keepLines/>
      </w:pPr>
      <w:r w:rsidRPr="00BC1DF6">
        <w:t xml:space="preserve">Le </w:t>
      </w:r>
      <w:r>
        <w:t>maître d’ouvrage</w:t>
      </w:r>
      <w:r w:rsidRPr="00BC1DF6">
        <w:t xml:space="preserve"> se libérera des sommes dues au titre du marché en faisant porter le montant au crédit du ou des comptes ci-après, le cas échéant en cas de groupement selon les répartitions </w:t>
      </w:r>
      <w:proofErr w:type="gramStart"/>
      <w:r w:rsidRPr="00BC1DF6">
        <w:t>jointes  en</w:t>
      </w:r>
      <w:proofErr w:type="gramEnd"/>
      <w:r w:rsidRPr="00BC1DF6">
        <w:t xml:space="preserve"> annexe 1 au présent acte d’engagement.</w:t>
      </w:r>
    </w:p>
    <w:p w14:paraId="1D2B97E7" w14:textId="77777777" w:rsidR="007F7B8A" w:rsidRDefault="007F7B8A" w:rsidP="007F7B8A">
      <w:pPr>
        <w:keepNext/>
        <w:keepLines/>
      </w:pPr>
      <w:r w:rsidRPr="00BC1DF6">
        <w:t>(Joindre un ou des relevé(s) d’identité bancaire ou postal.)</w:t>
      </w:r>
    </w:p>
    <w:p w14:paraId="2C6F2DE5" w14:textId="048AFFE6" w:rsidR="007F7B8A" w:rsidRPr="00EB1240" w:rsidRDefault="00A1086F" w:rsidP="007F7B8A">
      <w:pPr>
        <w:pStyle w:val="Paragraphe"/>
        <w:keepNext/>
        <w:keepLines/>
        <w:ind w:left="-284"/>
        <w:rPr>
          <w:rFonts w:cs="Arial"/>
        </w:rPr>
      </w:pPr>
      <w:sdt>
        <w:sdtPr>
          <w:rPr>
            <w:rFonts w:ascii="Wingdings" w:eastAsia="Wingdings" w:hAnsi="Wingdings" w:cs="Wingdings"/>
            <w:sz w:val="36"/>
          </w:rPr>
          <w:id w:val="591745553"/>
          <w14:checkbox>
            <w14:checked w14:val="0"/>
            <w14:checkedState w14:val="2612" w14:font="MS Gothic"/>
            <w14:uncheckedState w14:val="2610" w14:font="MS Gothic"/>
          </w14:checkbox>
        </w:sdtPr>
        <w:sdtEndPr/>
        <w:sdtContent>
          <w:r w:rsidR="0052411C">
            <w:rPr>
              <w:rFonts w:ascii="MS Gothic" w:eastAsia="MS Gothic" w:hAnsi="MS Gothic" w:cs="Wingdings" w:hint="eastAsia"/>
              <w:sz w:val="36"/>
            </w:rPr>
            <w:t>☐</w:t>
          </w:r>
        </w:sdtContent>
      </w:sdt>
      <w:r w:rsidR="007F7B8A" w:rsidRPr="00EB1240">
        <w:rPr>
          <w:rFonts w:cs="Arial"/>
        </w:rPr>
        <w:t xml:space="preserve">  </w:t>
      </w:r>
      <w:r w:rsidR="007F7B8A" w:rsidRPr="004802ED">
        <w:rPr>
          <w:rFonts w:ascii="Arial" w:hAnsi="Arial" w:cs="Arial"/>
          <w:b/>
          <w:u w:val="single"/>
        </w:rPr>
        <w:t>Prestataire unique :</w:t>
      </w:r>
    </w:p>
    <w:tbl>
      <w:tblPr>
        <w:tblW w:w="9316"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74"/>
      </w:tblGrid>
      <w:tr w:rsidR="007F7B8A" w:rsidRPr="00D859A2" w14:paraId="1E858BA5" w14:textId="77777777" w:rsidTr="00F100A7">
        <w:trPr>
          <w:cantSplit/>
          <w:trHeight w:hRule="exact" w:val="60"/>
        </w:trPr>
        <w:tc>
          <w:tcPr>
            <w:tcW w:w="74" w:type="dxa"/>
            <w:tcBorders>
              <w:top w:val="single" w:sz="6" w:space="0" w:color="auto"/>
              <w:left w:val="single" w:sz="6" w:space="0" w:color="auto"/>
            </w:tcBorders>
          </w:tcPr>
          <w:p w14:paraId="40406DC7" w14:textId="77777777" w:rsidR="007F7B8A" w:rsidRPr="00D859A2" w:rsidRDefault="007F7B8A" w:rsidP="00F100A7">
            <w:pPr>
              <w:keepNext/>
              <w:keepLines/>
            </w:pPr>
          </w:p>
        </w:tc>
        <w:tc>
          <w:tcPr>
            <w:tcW w:w="4321" w:type="dxa"/>
            <w:gridSpan w:val="12"/>
            <w:tcBorders>
              <w:top w:val="single" w:sz="6" w:space="0" w:color="auto"/>
            </w:tcBorders>
          </w:tcPr>
          <w:p w14:paraId="02C03EFE" w14:textId="77777777" w:rsidR="007F7B8A" w:rsidRPr="00D859A2" w:rsidRDefault="007F7B8A" w:rsidP="00F100A7">
            <w:pPr>
              <w:keepNext/>
              <w:keepLines/>
            </w:pPr>
          </w:p>
        </w:tc>
        <w:tc>
          <w:tcPr>
            <w:tcW w:w="4847" w:type="dxa"/>
            <w:gridSpan w:val="15"/>
            <w:tcBorders>
              <w:top w:val="single" w:sz="6" w:space="0" w:color="auto"/>
            </w:tcBorders>
          </w:tcPr>
          <w:p w14:paraId="243D45A1" w14:textId="77777777" w:rsidR="007F7B8A" w:rsidRPr="00D859A2" w:rsidRDefault="007F7B8A" w:rsidP="00F100A7">
            <w:pPr>
              <w:keepNext/>
              <w:keepLines/>
            </w:pPr>
          </w:p>
        </w:tc>
        <w:tc>
          <w:tcPr>
            <w:tcW w:w="74" w:type="dxa"/>
            <w:tcBorders>
              <w:top w:val="single" w:sz="6" w:space="0" w:color="auto"/>
              <w:right w:val="single" w:sz="4" w:space="0" w:color="auto"/>
            </w:tcBorders>
          </w:tcPr>
          <w:p w14:paraId="5DA50389" w14:textId="77777777" w:rsidR="007F7B8A" w:rsidRPr="00D859A2" w:rsidRDefault="007F7B8A" w:rsidP="00F100A7">
            <w:pPr>
              <w:keepNext/>
              <w:keepLines/>
            </w:pPr>
          </w:p>
        </w:tc>
      </w:tr>
      <w:tr w:rsidR="007F7B8A" w:rsidRPr="00D859A2" w14:paraId="0EFD8FAA" w14:textId="77777777" w:rsidTr="00F100A7">
        <w:trPr>
          <w:cantSplit/>
        </w:trPr>
        <w:tc>
          <w:tcPr>
            <w:tcW w:w="74" w:type="dxa"/>
            <w:tcBorders>
              <w:left w:val="single" w:sz="6" w:space="0" w:color="auto"/>
            </w:tcBorders>
          </w:tcPr>
          <w:p w14:paraId="044AE980" w14:textId="77777777" w:rsidR="007F7B8A" w:rsidRPr="00D859A2" w:rsidRDefault="007F7B8A" w:rsidP="00F100A7">
            <w:pPr>
              <w:keepNext/>
              <w:keepLines/>
            </w:pPr>
          </w:p>
        </w:tc>
        <w:tc>
          <w:tcPr>
            <w:tcW w:w="4037" w:type="dxa"/>
            <w:gridSpan w:val="10"/>
          </w:tcPr>
          <w:p w14:paraId="48EC7B96" w14:textId="77777777" w:rsidR="007F7B8A" w:rsidRPr="00D859A2" w:rsidRDefault="007F7B8A" w:rsidP="00F100A7">
            <w:pPr>
              <w:keepNext/>
              <w:keepLines/>
            </w:pPr>
            <w:r w:rsidRPr="00D859A2">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334E0A27" w14:textId="77777777" w:rsidR="007F7B8A" w:rsidRPr="00D859A2" w:rsidRDefault="007F7B8A" w:rsidP="00F100A7">
            <w:pPr>
              <w:keepNext/>
              <w:keepLines/>
            </w:pPr>
          </w:p>
        </w:tc>
        <w:tc>
          <w:tcPr>
            <w:tcW w:w="74" w:type="dxa"/>
            <w:tcBorders>
              <w:left w:val="nil"/>
              <w:right w:val="single" w:sz="4" w:space="0" w:color="auto"/>
            </w:tcBorders>
          </w:tcPr>
          <w:p w14:paraId="53E839C8" w14:textId="77777777" w:rsidR="007F7B8A" w:rsidRPr="00D859A2" w:rsidRDefault="007F7B8A" w:rsidP="00F100A7">
            <w:pPr>
              <w:keepNext/>
              <w:keepLines/>
            </w:pPr>
          </w:p>
        </w:tc>
      </w:tr>
      <w:tr w:rsidR="007F7B8A" w:rsidRPr="00D859A2" w14:paraId="18702662" w14:textId="77777777" w:rsidTr="00F100A7">
        <w:trPr>
          <w:cantSplit/>
          <w:trHeight w:hRule="exact" w:val="60"/>
        </w:trPr>
        <w:tc>
          <w:tcPr>
            <w:tcW w:w="74" w:type="dxa"/>
            <w:tcBorders>
              <w:left w:val="single" w:sz="6" w:space="0" w:color="auto"/>
            </w:tcBorders>
          </w:tcPr>
          <w:p w14:paraId="307D36B7" w14:textId="77777777" w:rsidR="007F7B8A" w:rsidRPr="00D859A2" w:rsidRDefault="007F7B8A" w:rsidP="00F100A7">
            <w:pPr>
              <w:keepNext/>
              <w:keepLines/>
            </w:pPr>
          </w:p>
        </w:tc>
        <w:tc>
          <w:tcPr>
            <w:tcW w:w="4321" w:type="dxa"/>
            <w:gridSpan w:val="12"/>
          </w:tcPr>
          <w:p w14:paraId="4EA8C8AC" w14:textId="77777777" w:rsidR="007F7B8A" w:rsidRPr="00D859A2" w:rsidRDefault="007F7B8A" w:rsidP="00F100A7">
            <w:pPr>
              <w:keepNext/>
              <w:keepLines/>
            </w:pPr>
          </w:p>
        </w:tc>
        <w:tc>
          <w:tcPr>
            <w:tcW w:w="4847" w:type="dxa"/>
            <w:gridSpan w:val="15"/>
          </w:tcPr>
          <w:p w14:paraId="3C273F2F" w14:textId="77777777" w:rsidR="007F7B8A" w:rsidRPr="00D859A2" w:rsidRDefault="007F7B8A" w:rsidP="00F100A7">
            <w:pPr>
              <w:keepNext/>
              <w:keepLines/>
            </w:pPr>
          </w:p>
        </w:tc>
        <w:tc>
          <w:tcPr>
            <w:tcW w:w="74" w:type="dxa"/>
            <w:tcBorders>
              <w:right w:val="single" w:sz="4" w:space="0" w:color="auto"/>
            </w:tcBorders>
          </w:tcPr>
          <w:p w14:paraId="48AFB99A" w14:textId="77777777" w:rsidR="007F7B8A" w:rsidRPr="00D859A2" w:rsidRDefault="007F7B8A" w:rsidP="00F100A7">
            <w:pPr>
              <w:keepNext/>
              <w:keepLines/>
            </w:pPr>
          </w:p>
        </w:tc>
      </w:tr>
      <w:tr w:rsidR="007F7B8A" w:rsidRPr="00D859A2" w14:paraId="17825099" w14:textId="77777777" w:rsidTr="00F100A7">
        <w:trPr>
          <w:cantSplit/>
        </w:trPr>
        <w:tc>
          <w:tcPr>
            <w:tcW w:w="74" w:type="dxa"/>
            <w:tcBorders>
              <w:left w:val="single" w:sz="6" w:space="0" w:color="auto"/>
            </w:tcBorders>
          </w:tcPr>
          <w:p w14:paraId="217D447C" w14:textId="77777777" w:rsidR="007F7B8A" w:rsidRPr="00D859A2" w:rsidRDefault="007F7B8A" w:rsidP="00F100A7">
            <w:pPr>
              <w:keepNext/>
              <w:keepLines/>
            </w:pPr>
          </w:p>
        </w:tc>
        <w:tc>
          <w:tcPr>
            <w:tcW w:w="4037" w:type="dxa"/>
            <w:gridSpan w:val="10"/>
          </w:tcPr>
          <w:p w14:paraId="5DB91C71" w14:textId="77777777" w:rsidR="007F7B8A" w:rsidRPr="00D859A2" w:rsidRDefault="007F7B8A" w:rsidP="00F100A7">
            <w:pPr>
              <w:keepNext/>
              <w:keepLines/>
            </w:pPr>
            <w:r w:rsidRPr="00D859A2">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2184FB43" w14:textId="77777777" w:rsidR="007F7B8A" w:rsidRPr="00D859A2" w:rsidRDefault="007F7B8A" w:rsidP="00F100A7">
            <w:pPr>
              <w:keepNext/>
              <w:keepLines/>
            </w:pPr>
          </w:p>
        </w:tc>
        <w:tc>
          <w:tcPr>
            <w:tcW w:w="74" w:type="dxa"/>
            <w:tcBorders>
              <w:left w:val="nil"/>
              <w:right w:val="single" w:sz="4" w:space="0" w:color="auto"/>
            </w:tcBorders>
          </w:tcPr>
          <w:p w14:paraId="05A7F583" w14:textId="77777777" w:rsidR="007F7B8A" w:rsidRPr="00D859A2" w:rsidRDefault="007F7B8A" w:rsidP="00F100A7">
            <w:pPr>
              <w:keepNext/>
              <w:keepLines/>
            </w:pPr>
          </w:p>
        </w:tc>
      </w:tr>
      <w:tr w:rsidR="007F7B8A" w:rsidRPr="00D859A2" w14:paraId="039F0A94" w14:textId="77777777" w:rsidTr="00F100A7">
        <w:trPr>
          <w:cantSplit/>
          <w:trHeight w:hRule="exact" w:val="60"/>
        </w:trPr>
        <w:tc>
          <w:tcPr>
            <w:tcW w:w="74" w:type="dxa"/>
            <w:tcBorders>
              <w:left w:val="single" w:sz="6" w:space="0" w:color="auto"/>
            </w:tcBorders>
          </w:tcPr>
          <w:p w14:paraId="7D5AC549" w14:textId="77777777" w:rsidR="007F7B8A" w:rsidRPr="00D859A2" w:rsidRDefault="007F7B8A" w:rsidP="00F100A7">
            <w:pPr>
              <w:keepNext/>
              <w:keepLines/>
            </w:pPr>
          </w:p>
        </w:tc>
        <w:tc>
          <w:tcPr>
            <w:tcW w:w="4321" w:type="dxa"/>
            <w:gridSpan w:val="12"/>
          </w:tcPr>
          <w:p w14:paraId="1E4F7B35" w14:textId="77777777" w:rsidR="007F7B8A" w:rsidRPr="00D859A2" w:rsidRDefault="007F7B8A" w:rsidP="00F100A7">
            <w:pPr>
              <w:keepNext/>
              <w:keepLines/>
            </w:pPr>
          </w:p>
        </w:tc>
        <w:tc>
          <w:tcPr>
            <w:tcW w:w="4847" w:type="dxa"/>
            <w:gridSpan w:val="15"/>
          </w:tcPr>
          <w:p w14:paraId="6A365321" w14:textId="77777777" w:rsidR="007F7B8A" w:rsidRPr="00D859A2" w:rsidRDefault="007F7B8A" w:rsidP="00F100A7">
            <w:pPr>
              <w:keepNext/>
              <w:keepLines/>
            </w:pPr>
          </w:p>
        </w:tc>
        <w:tc>
          <w:tcPr>
            <w:tcW w:w="74" w:type="dxa"/>
            <w:tcBorders>
              <w:right w:val="single" w:sz="4" w:space="0" w:color="auto"/>
            </w:tcBorders>
          </w:tcPr>
          <w:p w14:paraId="411FFFA4" w14:textId="77777777" w:rsidR="007F7B8A" w:rsidRPr="00D859A2" w:rsidRDefault="007F7B8A" w:rsidP="00F100A7">
            <w:pPr>
              <w:keepNext/>
              <w:keepLines/>
            </w:pPr>
          </w:p>
        </w:tc>
      </w:tr>
      <w:tr w:rsidR="007F7B8A" w:rsidRPr="00D859A2" w14:paraId="4C3E595C" w14:textId="77777777" w:rsidTr="00F100A7">
        <w:trPr>
          <w:cantSplit/>
        </w:trPr>
        <w:tc>
          <w:tcPr>
            <w:tcW w:w="74" w:type="dxa"/>
            <w:tcBorders>
              <w:left w:val="single" w:sz="6" w:space="0" w:color="auto"/>
            </w:tcBorders>
          </w:tcPr>
          <w:p w14:paraId="076574A2" w14:textId="77777777" w:rsidR="007F7B8A" w:rsidRPr="00D859A2" w:rsidRDefault="007F7B8A" w:rsidP="00F100A7">
            <w:pPr>
              <w:keepNext/>
              <w:keepLines/>
            </w:pPr>
          </w:p>
        </w:tc>
        <w:tc>
          <w:tcPr>
            <w:tcW w:w="4037" w:type="dxa"/>
            <w:gridSpan w:val="10"/>
          </w:tcPr>
          <w:p w14:paraId="5A382C6A" w14:textId="77777777" w:rsidR="007F7B8A" w:rsidRPr="00D859A2" w:rsidRDefault="007F7B8A" w:rsidP="00F100A7">
            <w:pPr>
              <w:keepNext/>
              <w:keepLines/>
            </w:pPr>
            <w:r w:rsidRPr="00D859A2">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380CB5E0" w14:textId="77777777" w:rsidR="007F7B8A" w:rsidRPr="00D859A2" w:rsidRDefault="007F7B8A" w:rsidP="00F100A7">
            <w:pPr>
              <w:keepNext/>
              <w:keepLines/>
            </w:pPr>
          </w:p>
        </w:tc>
        <w:tc>
          <w:tcPr>
            <w:tcW w:w="74" w:type="dxa"/>
            <w:tcBorders>
              <w:left w:val="nil"/>
              <w:right w:val="single" w:sz="4" w:space="0" w:color="auto"/>
            </w:tcBorders>
          </w:tcPr>
          <w:p w14:paraId="5AAA2445" w14:textId="77777777" w:rsidR="007F7B8A" w:rsidRPr="00D859A2" w:rsidRDefault="007F7B8A" w:rsidP="00F100A7">
            <w:pPr>
              <w:keepNext/>
              <w:keepLines/>
            </w:pPr>
          </w:p>
        </w:tc>
      </w:tr>
      <w:tr w:rsidR="007F7B8A" w:rsidRPr="00D859A2" w14:paraId="2059793F" w14:textId="77777777" w:rsidTr="00F100A7">
        <w:trPr>
          <w:cantSplit/>
          <w:trHeight w:hRule="exact" w:val="60"/>
        </w:trPr>
        <w:tc>
          <w:tcPr>
            <w:tcW w:w="74" w:type="dxa"/>
            <w:tcBorders>
              <w:left w:val="single" w:sz="6" w:space="0" w:color="auto"/>
            </w:tcBorders>
          </w:tcPr>
          <w:p w14:paraId="0EF706A7" w14:textId="77777777" w:rsidR="007F7B8A" w:rsidRPr="00D859A2" w:rsidRDefault="007F7B8A" w:rsidP="00F100A7">
            <w:pPr>
              <w:keepNext/>
              <w:keepLines/>
            </w:pPr>
          </w:p>
        </w:tc>
        <w:tc>
          <w:tcPr>
            <w:tcW w:w="4321" w:type="dxa"/>
            <w:gridSpan w:val="12"/>
          </w:tcPr>
          <w:p w14:paraId="35C6DB2F" w14:textId="77777777" w:rsidR="007F7B8A" w:rsidRPr="00D859A2" w:rsidRDefault="007F7B8A" w:rsidP="00F100A7">
            <w:pPr>
              <w:keepNext/>
              <w:keepLines/>
            </w:pPr>
          </w:p>
        </w:tc>
        <w:tc>
          <w:tcPr>
            <w:tcW w:w="4847" w:type="dxa"/>
            <w:gridSpan w:val="15"/>
          </w:tcPr>
          <w:p w14:paraId="28D35B7D" w14:textId="77777777" w:rsidR="007F7B8A" w:rsidRPr="00D859A2" w:rsidRDefault="007F7B8A" w:rsidP="00F100A7">
            <w:pPr>
              <w:keepNext/>
              <w:keepLines/>
            </w:pPr>
          </w:p>
        </w:tc>
        <w:tc>
          <w:tcPr>
            <w:tcW w:w="74" w:type="dxa"/>
            <w:tcBorders>
              <w:right w:val="single" w:sz="4" w:space="0" w:color="auto"/>
            </w:tcBorders>
          </w:tcPr>
          <w:p w14:paraId="4F6993D7" w14:textId="77777777" w:rsidR="007F7B8A" w:rsidRPr="00D859A2" w:rsidRDefault="007F7B8A" w:rsidP="00F100A7">
            <w:pPr>
              <w:keepNext/>
              <w:keepLines/>
            </w:pPr>
          </w:p>
        </w:tc>
      </w:tr>
      <w:tr w:rsidR="007F7B8A" w:rsidRPr="00D859A2" w14:paraId="4829F27E" w14:textId="77777777" w:rsidTr="00F100A7">
        <w:trPr>
          <w:cantSplit/>
        </w:trPr>
        <w:tc>
          <w:tcPr>
            <w:tcW w:w="74" w:type="dxa"/>
            <w:tcBorders>
              <w:left w:val="single" w:sz="6" w:space="0" w:color="auto"/>
            </w:tcBorders>
          </w:tcPr>
          <w:p w14:paraId="238D2D12" w14:textId="77777777" w:rsidR="007F7B8A" w:rsidRPr="00D859A2" w:rsidRDefault="007F7B8A" w:rsidP="00F100A7">
            <w:pPr>
              <w:keepNext/>
              <w:keepLines/>
            </w:pPr>
          </w:p>
        </w:tc>
        <w:tc>
          <w:tcPr>
            <w:tcW w:w="1701" w:type="dxa"/>
          </w:tcPr>
          <w:p w14:paraId="7A06D471" w14:textId="77777777" w:rsidR="007F7B8A" w:rsidRPr="00D859A2" w:rsidRDefault="007F7B8A" w:rsidP="00F100A7">
            <w:pPr>
              <w:keepNext/>
              <w:keepLines/>
            </w:pPr>
            <w:r w:rsidRPr="00D859A2">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310E923"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ACCC7BE"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D17B0BE" w14:textId="77777777" w:rsidR="007F7B8A" w:rsidRPr="00D859A2" w:rsidRDefault="007F7B8A" w:rsidP="00F100A7">
            <w:pPr>
              <w:keepNext/>
              <w:keepLines/>
            </w:pPr>
          </w:p>
        </w:tc>
        <w:tc>
          <w:tcPr>
            <w:tcW w:w="74" w:type="dxa"/>
            <w:tcBorders>
              <w:left w:val="nil"/>
            </w:tcBorders>
          </w:tcPr>
          <w:p w14:paraId="20E45872"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321C4B5"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18455E7"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CE06C63"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8AAFA57"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252B67E"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A2FE647"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AA1F7DA"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2AE39AA" w14:textId="77777777" w:rsidR="007F7B8A" w:rsidRPr="00D859A2" w:rsidRDefault="007F7B8A" w:rsidP="00F100A7">
            <w:pPr>
              <w:keepNext/>
              <w:keepLines/>
            </w:pPr>
          </w:p>
        </w:tc>
        <w:tc>
          <w:tcPr>
            <w:tcW w:w="1134" w:type="dxa"/>
            <w:gridSpan w:val="3"/>
            <w:tcBorders>
              <w:left w:val="nil"/>
            </w:tcBorders>
          </w:tcPr>
          <w:p w14:paraId="20E715F0" w14:textId="77777777" w:rsidR="007F7B8A" w:rsidRPr="00D859A2" w:rsidRDefault="007F7B8A" w:rsidP="00F100A7">
            <w:pPr>
              <w:keepNext/>
              <w:keepLines/>
              <w:jc w:val="center"/>
            </w:pPr>
            <w:r w:rsidRPr="00D859A2">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C41504F"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0B2C269" w14:textId="77777777" w:rsidR="007F7B8A" w:rsidRPr="00D859A2" w:rsidRDefault="007F7B8A" w:rsidP="00F100A7">
            <w:pPr>
              <w:keepNext/>
              <w:keepLines/>
            </w:pPr>
          </w:p>
        </w:tc>
        <w:tc>
          <w:tcPr>
            <w:tcW w:w="873" w:type="dxa"/>
            <w:gridSpan w:val="2"/>
            <w:tcBorders>
              <w:left w:val="nil"/>
              <w:right w:val="single" w:sz="4" w:space="0" w:color="auto"/>
            </w:tcBorders>
          </w:tcPr>
          <w:p w14:paraId="74D91C92" w14:textId="77777777" w:rsidR="007F7B8A" w:rsidRPr="00D859A2" w:rsidRDefault="007F7B8A" w:rsidP="00F100A7">
            <w:pPr>
              <w:keepNext/>
              <w:keepLines/>
            </w:pPr>
          </w:p>
        </w:tc>
      </w:tr>
      <w:tr w:rsidR="007F7B8A" w:rsidRPr="00D859A2" w14:paraId="62CE208A" w14:textId="77777777" w:rsidTr="00F100A7">
        <w:trPr>
          <w:cantSplit/>
          <w:trHeight w:hRule="exact" w:val="60"/>
        </w:trPr>
        <w:tc>
          <w:tcPr>
            <w:tcW w:w="74" w:type="dxa"/>
            <w:tcBorders>
              <w:left w:val="single" w:sz="6" w:space="0" w:color="auto"/>
            </w:tcBorders>
          </w:tcPr>
          <w:p w14:paraId="0C48A385" w14:textId="77777777" w:rsidR="007F7B8A" w:rsidRPr="00D859A2" w:rsidRDefault="007F7B8A" w:rsidP="00F100A7">
            <w:pPr>
              <w:keepNext/>
              <w:keepLines/>
            </w:pPr>
          </w:p>
        </w:tc>
        <w:tc>
          <w:tcPr>
            <w:tcW w:w="4321" w:type="dxa"/>
            <w:gridSpan w:val="12"/>
          </w:tcPr>
          <w:p w14:paraId="59B5CD54" w14:textId="77777777" w:rsidR="007F7B8A" w:rsidRPr="00D859A2" w:rsidRDefault="007F7B8A" w:rsidP="00F100A7">
            <w:pPr>
              <w:keepNext/>
              <w:keepLines/>
            </w:pPr>
          </w:p>
        </w:tc>
        <w:tc>
          <w:tcPr>
            <w:tcW w:w="4847" w:type="dxa"/>
            <w:gridSpan w:val="15"/>
          </w:tcPr>
          <w:p w14:paraId="2E92E935" w14:textId="77777777" w:rsidR="007F7B8A" w:rsidRPr="00D859A2" w:rsidRDefault="007F7B8A" w:rsidP="00F100A7">
            <w:pPr>
              <w:keepNext/>
              <w:keepLines/>
            </w:pPr>
          </w:p>
        </w:tc>
        <w:tc>
          <w:tcPr>
            <w:tcW w:w="74" w:type="dxa"/>
            <w:tcBorders>
              <w:right w:val="single" w:sz="4" w:space="0" w:color="auto"/>
            </w:tcBorders>
          </w:tcPr>
          <w:p w14:paraId="550959FD" w14:textId="77777777" w:rsidR="007F7B8A" w:rsidRPr="00D859A2" w:rsidRDefault="007F7B8A" w:rsidP="00F100A7">
            <w:pPr>
              <w:keepNext/>
              <w:keepLines/>
            </w:pPr>
          </w:p>
        </w:tc>
      </w:tr>
      <w:tr w:rsidR="007F7B8A" w:rsidRPr="00D859A2" w14:paraId="349243B6" w14:textId="77777777" w:rsidTr="00F100A7">
        <w:trPr>
          <w:cantSplit/>
        </w:trPr>
        <w:tc>
          <w:tcPr>
            <w:tcW w:w="74" w:type="dxa"/>
            <w:tcBorders>
              <w:left w:val="single" w:sz="6" w:space="0" w:color="auto"/>
            </w:tcBorders>
          </w:tcPr>
          <w:p w14:paraId="18C341FA" w14:textId="77777777" w:rsidR="007F7B8A" w:rsidRPr="00D859A2" w:rsidRDefault="007F7B8A" w:rsidP="00F100A7">
            <w:pPr>
              <w:keepNext/>
              <w:keepLines/>
            </w:pPr>
          </w:p>
        </w:tc>
        <w:tc>
          <w:tcPr>
            <w:tcW w:w="1701" w:type="dxa"/>
          </w:tcPr>
          <w:p w14:paraId="15C6C041" w14:textId="77777777" w:rsidR="007F7B8A" w:rsidRPr="00D859A2" w:rsidRDefault="007F7B8A" w:rsidP="00F100A7">
            <w:pPr>
              <w:keepNext/>
              <w:keepLines/>
            </w:pPr>
            <w:r w:rsidRPr="00D859A2">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4CA4C71"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FE341D2"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C610D07"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23D8310"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CD9B529" w14:textId="77777777" w:rsidR="007F7B8A" w:rsidRPr="00D859A2" w:rsidRDefault="007F7B8A" w:rsidP="00F100A7">
            <w:pPr>
              <w:keepNext/>
              <w:keepLines/>
            </w:pPr>
          </w:p>
        </w:tc>
        <w:tc>
          <w:tcPr>
            <w:tcW w:w="1701" w:type="dxa"/>
            <w:gridSpan w:val="7"/>
            <w:tcBorders>
              <w:left w:val="nil"/>
            </w:tcBorders>
          </w:tcPr>
          <w:p w14:paraId="3707B026" w14:textId="77777777" w:rsidR="007F7B8A" w:rsidRPr="00D859A2" w:rsidRDefault="007F7B8A" w:rsidP="00F100A7">
            <w:pPr>
              <w:keepNext/>
              <w:keepLines/>
              <w:jc w:val="center"/>
            </w:pPr>
            <w:r w:rsidRPr="00D859A2">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CFD7BDE"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385DA39"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111B019"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E9D7E6E"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B082983" w14:textId="77777777" w:rsidR="007F7B8A" w:rsidRPr="00D859A2" w:rsidRDefault="007F7B8A" w:rsidP="00F100A7">
            <w:pPr>
              <w:keepNext/>
              <w:keepLines/>
            </w:pPr>
          </w:p>
        </w:tc>
        <w:tc>
          <w:tcPr>
            <w:tcW w:w="1566" w:type="dxa"/>
            <w:gridSpan w:val="3"/>
            <w:tcBorders>
              <w:left w:val="nil"/>
            </w:tcBorders>
          </w:tcPr>
          <w:p w14:paraId="432D617A" w14:textId="77777777" w:rsidR="007F7B8A" w:rsidRPr="00D859A2" w:rsidRDefault="007F7B8A" w:rsidP="00F100A7">
            <w:pPr>
              <w:keepNext/>
              <w:keepLines/>
            </w:pPr>
          </w:p>
        </w:tc>
        <w:tc>
          <w:tcPr>
            <w:tcW w:w="74" w:type="dxa"/>
            <w:tcBorders>
              <w:left w:val="nil"/>
              <w:right w:val="single" w:sz="4" w:space="0" w:color="auto"/>
            </w:tcBorders>
          </w:tcPr>
          <w:p w14:paraId="3F016BD3" w14:textId="77777777" w:rsidR="007F7B8A" w:rsidRPr="00D859A2" w:rsidRDefault="007F7B8A" w:rsidP="00F100A7">
            <w:pPr>
              <w:keepNext/>
              <w:keepLines/>
            </w:pPr>
          </w:p>
        </w:tc>
      </w:tr>
      <w:tr w:rsidR="007F7B8A" w:rsidRPr="00D859A2" w14:paraId="4D467D5A" w14:textId="77777777" w:rsidTr="00F100A7">
        <w:trPr>
          <w:cantSplit/>
          <w:trHeight w:hRule="exact" w:val="60"/>
        </w:trPr>
        <w:tc>
          <w:tcPr>
            <w:tcW w:w="74" w:type="dxa"/>
            <w:tcBorders>
              <w:left w:val="single" w:sz="6" w:space="0" w:color="auto"/>
              <w:bottom w:val="single" w:sz="4" w:space="0" w:color="auto"/>
            </w:tcBorders>
          </w:tcPr>
          <w:p w14:paraId="6A3C7096" w14:textId="77777777" w:rsidR="007F7B8A" w:rsidRPr="00D859A2" w:rsidRDefault="007F7B8A" w:rsidP="00F100A7">
            <w:pPr>
              <w:keepNext/>
              <w:keepLines/>
            </w:pPr>
          </w:p>
        </w:tc>
        <w:tc>
          <w:tcPr>
            <w:tcW w:w="4321" w:type="dxa"/>
            <w:gridSpan w:val="12"/>
            <w:tcBorders>
              <w:bottom w:val="single" w:sz="4" w:space="0" w:color="auto"/>
            </w:tcBorders>
          </w:tcPr>
          <w:p w14:paraId="2BB811AC" w14:textId="77777777" w:rsidR="007F7B8A" w:rsidRPr="00D859A2" w:rsidRDefault="007F7B8A" w:rsidP="00F100A7">
            <w:pPr>
              <w:keepNext/>
              <w:keepLines/>
            </w:pPr>
          </w:p>
        </w:tc>
        <w:tc>
          <w:tcPr>
            <w:tcW w:w="4847" w:type="dxa"/>
            <w:gridSpan w:val="15"/>
            <w:tcBorders>
              <w:bottom w:val="single" w:sz="4" w:space="0" w:color="auto"/>
            </w:tcBorders>
          </w:tcPr>
          <w:p w14:paraId="4F8AAB88" w14:textId="77777777" w:rsidR="007F7B8A" w:rsidRPr="00D859A2" w:rsidRDefault="007F7B8A" w:rsidP="00F100A7">
            <w:pPr>
              <w:keepNext/>
              <w:keepLines/>
            </w:pPr>
          </w:p>
        </w:tc>
        <w:tc>
          <w:tcPr>
            <w:tcW w:w="74" w:type="dxa"/>
            <w:tcBorders>
              <w:bottom w:val="single" w:sz="4" w:space="0" w:color="auto"/>
              <w:right w:val="single" w:sz="4" w:space="0" w:color="auto"/>
            </w:tcBorders>
          </w:tcPr>
          <w:p w14:paraId="15E35527" w14:textId="77777777" w:rsidR="007F7B8A" w:rsidRPr="00D859A2" w:rsidRDefault="007F7B8A" w:rsidP="00F100A7">
            <w:pPr>
              <w:keepNext/>
              <w:keepLines/>
            </w:pPr>
          </w:p>
        </w:tc>
      </w:tr>
    </w:tbl>
    <w:p w14:paraId="2443CAC7" w14:textId="77777777" w:rsidR="007F7B8A" w:rsidRDefault="007F7B8A" w:rsidP="007F7B8A">
      <w:pPr>
        <w:pStyle w:val="Paragraphe"/>
        <w:spacing w:before="0"/>
        <w:rPr>
          <w:rFonts w:asciiTheme="minorHAnsi" w:hAnsiTheme="minorHAnsi" w:cs="Arial"/>
          <w:sz w:val="16"/>
        </w:rPr>
      </w:pPr>
    </w:p>
    <w:p w14:paraId="57C6E90B" w14:textId="77777777" w:rsidR="007F7B8A" w:rsidRPr="00EB1240" w:rsidRDefault="00A1086F" w:rsidP="007F7B8A">
      <w:pPr>
        <w:pStyle w:val="Paragraphe"/>
        <w:keepNext/>
        <w:keepLines/>
        <w:ind w:left="-284"/>
        <w:rPr>
          <w:rFonts w:cs="Arial"/>
        </w:rPr>
      </w:pPr>
      <w:sdt>
        <w:sdtPr>
          <w:rPr>
            <w:rFonts w:ascii="Wingdings" w:eastAsia="Wingdings" w:hAnsi="Wingdings" w:cs="Wingdings"/>
            <w:sz w:val="36"/>
          </w:rPr>
          <w:id w:val="534778468"/>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36"/>
            </w:rPr>
            <w:t>☐</w:t>
          </w:r>
        </w:sdtContent>
      </w:sdt>
      <w:r w:rsidR="007F7B8A" w:rsidRPr="00EB1240">
        <w:rPr>
          <w:rFonts w:cs="Arial"/>
        </w:rPr>
        <w:t xml:space="preserve">  </w:t>
      </w:r>
      <w:r w:rsidR="007F7B8A" w:rsidRPr="004802ED">
        <w:rPr>
          <w:rFonts w:ascii="Arial" w:hAnsi="Arial" w:cs="Arial"/>
          <w:b/>
          <w:u w:val="single"/>
        </w:rPr>
        <w:t>Groupement solidaire - Compte unique :</w:t>
      </w:r>
      <w:r w:rsidR="007F7B8A" w:rsidRPr="00D859A2">
        <w:rPr>
          <w:rFonts w:asciiTheme="minorHAnsi" w:hAnsiTheme="minorHAnsi" w:cs="Arial"/>
          <w:b/>
          <w:i/>
          <w:sz w:val="28"/>
        </w:rPr>
        <w:t xml:space="preserve"> </w:t>
      </w:r>
    </w:p>
    <w:tbl>
      <w:tblPr>
        <w:tblW w:w="9316"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74"/>
      </w:tblGrid>
      <w:tr w:rsidR="007F7B8A" w:rsidRPr="00D859A2" w14:paraId="0E65A3CC" w14:textId="77777777" w:rsidTr="00F100A7">
        <w:trPr>
          <w:cantSplit/>
          <w:trHeight w:hRule="exact" w:val="60"/>
        </w:trPr>
        <w:tc>
          <w:tcPr>
            <w:tcW w:w="74" w:type="dxa"/>
            <w:tcBorders>
              <w:top w:val="single" w:sz="6" w:space="0" w:color="auto"/>
              <w:left w:val="single" w:sz="6" w:space="0" w:color="auto"/>
            </w:tcBorders>
          </w:tcPr>
          <w:p w14:paraId="04E7200B" w14:textId="77777777" w:rsidR="007F7B8A" w:rsidRPr="00D859A2" w:rsidRDefault="007F7B8A" w:rsidP="00F100A7">
            <w:pPr>
              <w:keepNext/>
              <w:keepLines/>
            </w:pPr>
          </w:p>
        </w:tc>
        <w:tc>
          <w:tcPr>
            <w:tcW w:w="4321" w:type="dxa"/>
            <w:gridSpan w:val="12"/>
            <w:tcBorders>
              <w:top w:val="single" w:sz="6" w:space="0" w:color="auto"/>
            </w:tcBorders>
          </w:tcPr>
          <w:p w14:paraId="31C4FFB1" w14:textId="77777777" w:rsidR="007F7B8A" w:rsidRPr="00D859A2" w:rsidRDefault="007F7B8A" w:rsidP="00F100A7">
            <w:pPr>
              <w:keepNext/>
              <w:keepLines/>
            </w:pPr>
          </w:p>
        </w:tc>
        <w:tc>
          <w:tcPr>
            <w:tcW w:w="4847" w:type="dxa"/>
            <w:gridSpan w:val="15"/>
            <w:tcBorders>
              <w:top w:val="single" w:sz="6" w:space="0" w:color="auto"/>
            </w:tcBorders>
          </w:tcPr>
          <w:p w14:paraId="6D91FDE4" w14:textId="77777777" w:rsidR="007F7B8A" w:rsidRPr="00D859A2" w:rsidRDefault="007F7B8A" w:rsidP="00F100A7">
            <w:pPr>
              <w:keepNext/>
              <w:keepLines/>
            </w:pPr>
          </w:p>
        </w:tc>
        <w:tc>
          <w:tcPr>
            <w:tcW w:w="74" w:type="dxa"/>
            <w:tcBorders>
              <w:top w:val="single" w:sz="6" w:space="0" w:color="auto"/>
              <w:right w:val="single" w:sz="4" w:space="0" w:color="auto"/>
            </w:tcBorders>
          </w:tcPr>
          <w:p w14:paraId="14C616CE" w14:textId="77777777" w:rsidR="007F7B8A" w:rsidRPr="00D859A2" w:rsidRDefault="007F7B8A" w:rsidP="00F100A7">
            <w:pPr>
              <w:keepNext/>
              <w:keepLines/>
            </w:pPr>
          </w:p>
        </w:tc>
      </w:tr>
      <w:tr w:rsidR="007F7B8A" w:rsidRPr="00D859A2" w14:paraId="23DFACA3" w14:textId="77777777" w:rsidTr="00F100A7">
        <w:trPr>
          <w:cantSplit/>
        </w:trPr>
        <w:tc>
          <w:tcPr>
            <w:tcW w:w="74" w:type="dxa"/>
            <w:tcBorders>
              <w:left w:val="single" w:sz="6" w:space="0" w:color="auto"/>
            </w:tcBorders>
          </w:tcPr>
          <w:p w14:paraId="6C497D1B" w14:textId="77777777" w:rsidR="007F7B8A" w:rsidRPr="00D859A2" w:rsidRDefault="007F7B8A" w:rsidP="00F100A7">
            <w:pPr>
              <w:keepNext/>
              <w:keepLines/>
            </w:pPr>
          </w:p>
        </w:tc>
        <w:tc>
          <w:tcPr>
            <w:tcW w:w="4037" w:type="dxa"/>
            <w:gridSpan w:val="10"/>
          </w:tcPr>
          <w:p w14:paraId="5A517742" w14:textId="77777777" w:rsidR="007F7B8A" w:rsidRPr="00D859A2" w:rsidRDefault="007F7B8A" w:rsidP="00F100A7">
            <w:pPr>
              <w:keepNext/>
              <w:keepLines/>
            </w:pPr>
            <w:r w:rsidRPr="00D859A2">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025901F6" w14:textId="77777777" w:rsidR="007F7B8A" w:rsidRPr="00D859A2" w:rsidRDefault="007F7B8A" w:rsidP="00F100A7">
            <w:pPr>
              <w:keepNext/>
              <w:keepLines/>
            </w:pPr>
          </w:p>
        </w:tc>
        <w:tc>
          <w:tcPr>
            <w:tcW w:w="74" w:type="dxa"/>
            <w:tcBorders>
              <w:left w:val="nil"/>
              <w:right w:val="single" w:sz="4" w:space="0" w:color="auto"/>
            </w:tcBorders>
          </w:tcPr>
          <w:p w14:paraId="2BACEBD2" w14:textId="77777777" w:rsidR="007F7B8A" w:rsidRPr="00D859A2" w:rsidRDefault="007F7B8A" w:rsidP="00F100A7">
            <w:pPr>
              <w:keepNext/>
              <w:keepLines/>
            </w:pPr>
          </w:p>
        </w:tc>
      </w:tr>
      <w:tr w:rsidR="007F7B8A" w:rsidRPr="00D859A2" w14:paraId="19DFC474" w14:textId="77777777" w:rsidTr="00F100A7">
        <w:trPr>
          <w:cantSplit/>
          <w:trHeight w:hRule="exact" w:val="60"/>
        </w:trPr>
        <w:tc>
          <w:tcPr>
            <w:tcW w:w="74" w:type="dxa"/>
            <w:tcBorders>
              <w:left w:val="single" w:sz="6" w:space="0" w:color="auto"/>
            </w:tcBorders>
          </w:tcPr>
          <w:p w14:paraId="56EEAF6C" w14:textId="77777777" w:rsidR="007F7B8A" w:rsidRPr="00D859A2" w:rsidRDefault="007F7B8A" w:rsidP="00F100A7">
            <w:pPr>
              <w:keepNext/>
              <w:keepLines/>
            </w:pPr>
          </w:p>
        </w:tc>
        <w:tc>
          <w:tcPr>
            <w:tcW w:w="4321" w:type="dxa"/>
            <w:gridSpan w:val="12"/>
          </w:tcPr>
          <w:p w14:paraId="1DCCA3A5" w14:textId="77777777" w:rsidR="007F7B8A" w:rsidRPr="00D859A2" w:rsidRDefault="007F7B8A" w:rsidP="00F100A7">
            <w:pPr>
              <w:keepNext/>
              <w:keepLines/>
            </w:pPr>
          </w:p>
        </w:tc>
        <w:tc>
          <w:tcPr>
            <w:tcW w:w="4847" w:type="dxa"/>
            <w:gridSpan w:val="15"/>
          </w:tcPr>
          <w:p w14:paraId="4EAEA983" w14:textId="77777777" w:rsidR="007F7B8A" w:rsidRPr="00D859A2" w:rsidRDefault="007F7B8A" w:rsidP="00F100A7">
            <w:pPr>
              <w:keepNext/>
              <w:keepLines/>
            </w:pPr>
          </w:p>
        </w:tc>
        <w:tc>
          <w:tcPr>
            <w:tcW w:w="74" w:type="dxa"/>
            <w:tcBorders>
              <w:right w:val="single" w:sz="4" w:space="0" w:color="auto"/>
            </w:tcBorders>
          </w:tcPr>
          <w:p w14:paraId="1DA9E5C0" w14:textId="77777777" w:rsidR="007F7B8A" w:rsidRPr="00D859A2" w:rsidRDefault="007F7B8A" w:rsidP="00F100A7">
            <w:pPr>
              <w:keepNext/>
              <w:keepLines/>
            </w:pPr>
          </w:p>
        </w:tc>
      </w:tr>
      <w:tr w:rsidR="007F7B8A" w:rsidRPr="00D859A2" w14:paraId="7BAA9DF3" w14:textId="77777777" w:rsidTr="00F100A7">
        <w:trPr>
          <w:cantSplit/>
        </w:trPr>
        <w:tc>
          <w:tcPr>
            <w:tcW w:w="74" w:type="dxa"/>
            <w:tcBorders>
              <w:left w:val="single" w:sz="6" w:space="0" w:color="auto"/>
            </w:tcBorders>
          </w:tcPr>
          <w:p w14:paraId="3880577B" w14:textId="77777777" w:rsidR="007F7B8A" w:rsidRPr="00D859A2" w:rsidRDefault="007F7B8A" w:rsidP="00F100A7">
            <w:pPr>
              <w:keepNext/>
              <w:keepLines/>
            </w:pPr>
          </w:p>
        </w:tc>
        <w:tc>
          <w:tcPr>
            <w:tcW w:w="4037" w:type="dxa"/>
            <w:gridSpan w:val="10"/>
          </w:tcPr>
          <w:p w14:paraId="2EA8CC25" w14:textId="77777777" w:rsidR="007F7B8A" w:rsidRPr="00D859A2" w:rsidRDefault="007F7B8A" w:rsidP="00F100A7">
            <w:pPr>
              <w:keepNext/>
              <w:keepLines/>
            </w:pPr>
            <w:r w:rsidRPr="00D859A2">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1CAC85B4" w14:textId="77777777" w:rsidR="007F7B8A" w:rsidRPr="00D859A2" w:rsidRDefault="007F7B8A" w:rsidP="00F100A7">
            <w:pPr>
              <w:keepNext/>
              <w:keepLines/>
            </w:pPr>
          </w:p>
        </w:tc>
        <w:tc>
          <w:tcPr>
            <w:tcW w:w="74" w:type="dxa"/>
            <w:tcBorders>
              <w:left w:val="nil"/>
              <w:right w:val="single" w:sz="4" w:space="0" w:color="auto"/>
            </w:tcBorders>
          </w:tcPr>
          <w:p w14:paraId="21921133" w14:textId="77777777" w:rsidR="007F7B8A" w:rsidRPr="00D859A2" w:rsidRDefault="007F7B8A" w:rsidP="00F100A7">
            <w:pPr>
              <w:keepNext/>
              <w:keepLines/>
            </w:pPr>
          </w:p>
        </w:tc>
      </w:tr>
      <w:tr w:rsidR="007F7B8A" w:rsidRPr="00D859A2" w14:paraId="6BE52B0D" w14:textId="77777777" w:rsidTr="00F100A7">
        <w:trPr>
          <w:cantSplit/>
          <w:trHeight w:hRule="exact" w:val="60"/>
        </w:trPr>
        <w:tc>
          <w:tcPr>
            <w:tcW w:w="74" w:type="dxa"/>
            <w:tcBorders>
              <w:left w:val="single" w:sz="6" w:space="0" w:color="auto"/>
            </w:tcBorders>
          </w:tcPr>
          <w:p w14:paraId="5B7A7DF8" w14:textId="77777777" w:rsidR="007F7B8A" w:rsidRPr="00D859A2" w:rsidRDefault="007F7B8A" w:rsidP="00F100A7">
            <w:pPr>
              <w:keepNext/>
              <w:keepLines/>
            </w:pPr>
          </w:p>
        </w:tc>
        <w:tc>
          <w:tcPr>
            <w:tcW w:w="4321" w:type="dxa"/>
            <w:gridSpan w:val="12"/>
          </w:tcPr>
          <w:p w14:paraId="053F7554" w14:textId="77777777" w:rsidR="007F7B8A" w:rsidRPr="00D859A2" w:rsidRDefault="007F7B8A" w:rsidP="00F100A7">
            <w:pPr>
              <w:keepNext/>
              <w:keepLines/>
            </w:pPr>
          </w:p>
        </w:tc>
        <w:tc>
          <w:tcPr>
            <w:tcW w:w="4847" w:type="dxa"/>
            <w:gridSpan w:val="15"/>
          </w:tcPr>
          <w:p w14:paraId="6E84D002" w14:textId="77777777" w:rsidR="007F7B8A" w:rsidRPr="00D859A2" w:rsidRDefault="007F7B8A" w:rsidP="00F100A7">
            <w:pPr>
              <w:keepNext/>
              <w:keepLines/>
            </w:pPr>
          </w:p>
        </w:tc>
        <w:tc>
          <w:tcPr>
            <w:tcW w:w="74" w:type="dxa"/>
            <w:tcBorders>
              <w:right w:val="single" w:sz="4" w:space="0" w:color="auto"/>
            </w:tcBorders>
          </w:tcPr>
          <w:p w14:paraId="782CDB47" w14:textId="77777777" w:rsidR="007F7B8A" w:rsidRPr="00D859A2" w:rsidRDefault="007F7B8A" w:rsidP="00F100A7">
            <w:pPr>
              <w:keepNext/>
              <w:keepLines/>
            </w:pPr>
          </w:p>
        </w:tc>
      </w:tr>
      <w:tr w:rsidR="007F7B8A" w:rsidRPr="00D859A2" w14:paraId="09E6E292" w14:textId="77777777" w:rsidTr="00F100A7">
        <w:trPr>
          <w:cantSplit/>
        </w:trPr>
        <w:tc>
          <w:tcPr>
            <w:tcW w:w="74" w:type="dxa"/>
            <w:tcBorders>
              <w:left w:val="single" w:sz="6" w:space="0" w:color="auto"/>
            </w:tcBorders>
          </w:tcPr>
          <w:p w14:paraId="51B18017" w14:textId="77777777" w:rsidR="007F7B8A" w:rsidRPr="00D859A2" w:rsidRDefault="007F7B8A" w:rsidP="00F100A7">
            <w:pPr>
              <w:keepNext/>
              <w:keepLines/>
            </w:pPr>
          </w:p>
        </w:tc>
        <w:tc>
          <w:tcPr>
            <w:tcW w:w="4037" w:type="dxa"/>
            <w:gridSpan w:val="10"/>
          </w:tcPr>
          <w:p w14:paraId="218BE1A0" w14:textId="77777777" w:rsidR="007F7B8A" w:rsidRPr="00D859A2" w:rsidRDefault="007F7B8A" w:rsidP="00F100A7">
            <w:pPr>
              <w:keepNext/>
              <w:keepLines/>
            </w:pPr>
            <w:r w:rsidRPr="00D859A2">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0E5B86DA" w14:textId="77777777" w:rsidR="007F7B8A" w:rsidRPr="00D859A2" w:rsidRDefault="007F7B8A" w:rsidP="00F100A7">
            <w:pPr>
              <w:keepNext/>
              <w:keepLines/>
            </w:pPr>
          </w:p>
        </w:tc>
        <w:tc>
          <w:tcPr>
            <w:tcW w:w="74" w:type="dxa"/>
            <w:tcBorders>
              <w:left w:val="nil"/>
              <w:right w:val="single" w:sz="4" w:space="0" w:color="auto"/>
            </w:tcBorders>
          </w:tcPr>
          <w:p w14:paraId="685116DC" w14:textId="77777777" w:rsidR="007F7B8A" w:rsidRPr="00D859A2" w:rsidRDefault="007F7B8A" w:rsidP="00F100A7">
            <w:pPr>
              <w:keepNext/>
              <w:keepLines/>
            </w:pPr>
          </w:p>
        </w:tc>
      </w:tr>
      <w:tr w:rsidR="007F7B8A" w:rsidRPr="00D859A2" w14:paraId="3E6DF9FF" w14:textId="77777777" w:rsidTr="00F100A7">
        <w:trPr>
          <w:cantSplit/>
          <w:trHeight w:hRule="exact" w:val="60"/>
        </w:trPr>
        <w:tc>
          <w:tcPr>
            <w:tcW w:w="74" w:type="dxa"/>
            <w:tcBorders>
              <w:left w:val="single" w:sz="6" w:space="0" w:color="auto"/>
            </w:tcBorders>
          </w:tcPr>
          <w:p w14:paraId="798EBD0C" w14:textId="77777777" w:rsidR="007F7B8A" w:rsidRPr="00D859A2" w:rsidRDefault="007F7B8A" w:rsidP="00F100A7">
            <w:pPr>
              <w:keepNext/>
              <w:keepLines/>
            </w:pPr>
          </w:p>
        </w:tc>
        <w:tc>
          <w:tcPr>
            <w:tcW w:w="4321" w:type="dxa"/>
            <w:gridSpan w:val="12"/>
          </w:tcPr>
          <w:p w14:paraId="73F77688" w14:textId="77777777" w:rsidR="007F7B8A" w:rsidRPr="00D859A2" w:rsidRDefault="007F7B8A" w:rsidP="00F100A7">
            <w:pPr>
              <w:keepNext/>
              <w:keepLines/>
            </w:pPr>
          </w:p>
        </w:tc>
        <w:tc>
          <w:tcPr>
            <w:tcW w:w="4847" w:type="dxa"/>
            <w:gridSpan w:val="15"/>
          </w:tcPr>
          <w:p w14:paraId="778B454D" w14:textId="77777777" w:rsidR="007F7B8A" w:rsidRPr="00D859A2" w:rsidRDefault="007F7B8A" w:rsidP="00F100A7">
            <w:pPr>
              <w:keepNext/>
              <w:keepLines/>
            </w:pPr>
          </w:p>
        </w:tc>
        <w:tc>
          <w:tcPr>
            <w:tcW w:w="74" w:type="dxa"/>
            <w:tcBorders>
              <w:right w:val="single" w:sz="4" w:space="0" w:color="auto"/>
            </w:tcBorders>
          </w:tcPr>
          <w:p w14:paraId="34EE8B97" w14:textId="77777777" w:rsidR="007F7B8A" w:rsidRPr="00D859A2" w:rsidRDefault="007F7B8A" w:rsidP="00F100A7">
            <w:pPr>
              <w:keepNext/>
              <w:keepLines/>
            </w:pPr>
          </w:p>
        </w:tc>
      </w:tr>
      <w:tr w:rsidR="007F7B8A" w:rsidRPr="00D859A2" w14:paraId="48DD2741" w14:textId="77777777" w:rsidTr="00F100A7">
        <w:trPr>
          <w:cantSplit/>
        </w:trPr>
        <w:tc>
          <w:tcPr>
            <w:tcW w:w="74" w:type="dxa"/>
            <w:tcBorders>
              <w:left w:val="single" w:sz="6" w:space="0" w:color="auto"/>
            </w:tcBorders>
          </w:tcPr>
          <w:p w14:paraId="1C1C72D2" w14:textId="77777777" w:rsidR="007F7B8A" w:rsidRPr="00D859A2" w:rsidRDefault="007F7B8A" w:rsidP="00F100A7">
            <w:pPr>
              <w:keepNext/>
              <w:keepLines/>
            </w:pPr>
          </w:p>
        </w:tc>
        <w:tc>
          <w:tcPr>
            <w:tcW w:w="1701" w:type="dxa"/>
          </w:tcPr>
          <w:p w14:paraId="0A6DAB33" w14:textId="77777777" w:rsidR="007F7B8A" w:rsidRPr="00D859A2" w:rsidRDefault="007F7B8A" w:rsidP="00F100A7">
            <w:pPr>
              <w:keepNext/>
              <w:keepLines/>
            </w:pPr>
            <w:r w:rsidRPr="00D859A2">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C4D6CE4"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157247F"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71FE26B" w14:textId="77777777" w:rsidR="007F7B8A" w:rsidRPr="00D859A2" w:rsidRDefault="007F7B8A" w:rsidP="00F100A7">
            <w:pPr>
              <w:keepNext/>
              <w:keepLines/>
            </w:pPr>
          </w:p>
        </w:tc>
        <w:tc>
          <w:tcPr>
            <w:tcW w:w="74" w:type="dxa"/>
            <w:tcBorders>
              <w:left w:val="nil"/>
            </w:tcBorders>
          </w:tcPr>
          <w:p w14:paraId="1D3E0B40"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0424AC6"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A3B746F"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5EE8C63"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B8C5F12"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3281CB7"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4E276F7"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EFABD71"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4427E7B" w14:textId="77777777" w:rsidR="007F7B8A" w:rsidRPr="00D859A2" w:rsidRDefault="007F7B8A" w:rsidP="00F100A7">
            <w:pPr>
              <w:keepNext/>
              <w:keepLines/>
            </w:pPr>
          </w:p>
        </w:tc>
        <w:tc>
          <w:tcPr>
            <w:tcW w:w="1134" w:type="dxa"/>
            <w:gridSpan w:val="3"/>
            <w:tcBorders>
              <w:left w:val="nil"/>
            </w:tcBorders>
          </w:tcPr>
          <w:p w14:paraId="75FAF3C5" w14:textId="77777777" w:rsidR="007F7B8A" w:rsidRPr="00D859A2" w:rsidRDefault="007F7B8A" w:rsidP="00F100A7">
            <w:pPr>
              <w:keepNext/>
              <w:keepLines/>
              <w:jc w:val="center"/>
            </w:pPr>
            <w:r w:rsidRPr="00D859A2">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766CA86"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D743731" w14:textId="77777777" w:rsidR="007F7B8A" w:rsidRPr="00D859A2" w:rsidRDefault="007F7B8A" w:rsidP="00F100A7">
            <w:pPr>
              <w:keepNext/>
              <w:keepLines/>
            </w:pPr>
          </w:p>
        </w:tc>
        <w:tc>
          <w:tcPr>
            <w:tcW w:w="873" w:type="dxa"/>
            <w:gridSpan w:val="2"/>
            <w:tcBorders>
              <w:left w:val="nil"/>
              <w:right w:val="single" w:sz="4" w:space="0" w:color="auto"/>
            </w:tcBorders>
          </w:tcPr>
          <w:p w14:paraId="6E763BB3" w14:textId="77777777" w:rsidR="007F7B8A" w:rsidRPr="00D859A2" w:rsidRDefault="007F7B8A" w:rsidP="00F100A7">
            <w:pPr>
              <w:keepNext/>
              <w:keepLines/>
            </w:pPr>
          </w:p>
        </w:tc>
      </w:tr>
      <w:tr w:rsidR="007F7B8A" w:rsidRPr="00D859A2" w14:paraId="04C25AAE" w14:textId="77777777" w:rsidTr="00F100A7">
        <w:trPr>
          <w:cantSplit/>
          <w:trHeight w:hRule="exact" w:val="60"/>
        </w:trPr>
        <w:tc>
          <w:tcPr>
            <w:tcW w:w="74" w:type="dxa"/>
            <w:tcBorders>
              <w:left w:val="single" w:sz="6" w:space="0" w:color="auto"/>
            </w:tcBorders>
          </w:tcPr>
          <w:p w14:paraId="6737D1BC" w14:textId="77777777" w:rsidR="007F7B8A" w:rsidRPr="00D859A2" w:rsidRDefault="007F7B8A" w:rsidP="00F100A7">
            <w:pPr>
              <w:keepNext/>
              <w:keepLines/>
            </w:pPr>
          </w:p>
        </w:tc>
        <w:tc>
          <w:tcPr>
            <w:tcW w:w="4321" w:type="dxa"/>
            <w:gridSpan w:val="12"/>
          </w:tcPr>
          <w:p w14:paraId="6376136E" w14:textId="77777777" w:rsidR="007F7B8A" w:rsidRPr="00D859A2" w:rsidRDefault="007F7B8A" w:rsidP="00F100A7">
            <w:pPr>
              <w:keepNext/>
              <w:keepLines/>
            </w:pPr>
          </w:p>
        </w:tc>
        <w:tc>
          <w:tcPr>
            <w:tcW w:w="4847" w:type="dxa"/>
            <w:gridSpan w:val="15"/>
          </w:tcPr>
          <w:p w14:paraId="43D43FA6" w14:textId="77777777" w:rsidR="007F7B8A" w:rsidRPr="00D859A2" w:rsidRDefault="007F7B8A" w:rsidP="00F100A7">
            <w:pPr>
              <w:keepNext/>
              <w:keepLines/>
            </w:pPr>
          </w:p>
        </w:tc>
        <w:tc>
          <w:tcPr>
            <w:tcW w:w="74" w:type="dxa"/>
            <w:tcBorders>
              <w:right w:val="single" w:sz="4" w:space="0" w:color="auto"/>
            </w:tcBorders>
          </w:tcPr>
          <w:p w14:paraId="409A913B" w14:textId="77777777" w:rsidR="007F7B8A" w:rsidRPr="00D859A2" w:rsidRDefault="007F7B8A" w:rsidP="00F100A7">
            <w:pPr>
              <w:keepNext/>
              <w:keepLines/>
            </w:pPr>
          </w:p>
        </w:tc>
      </w:tr>
      <w:tr w:rsidR="007F7B8A" w:rsidRPr="00D859A2" w14:paraId="28430FF1" w14:textId="77777777" w:rsidTr="00F100A7">
        <w:trPr>
          <w:cantSplit/>
        </w:trPr>
        <w:tc>
          <w:tcPr>
            <w:tcW w:w="74" w:type="dxa"/>
            <w:tcBorders>
              <w:left w:val="single" w:sz="6" w:space="0" w:color="auto"/>
            </w:tcBorders>
          </w:tcPr>
          <w:p w14:paraId="2F1D7B4F" w14:textId="77777777" w:rsidR="007F7B8A" w:rsidRPr="00D859A2" w:rsidRDefault="007F7B8A" w:rsidP="00F100A7">
            <w:pPr>
              <w:keepNext/>
              <w:keepLines/>
            </w:pPr>
          </w:p>
        </w:tc>
        <w:tc>
          <w:tcPr>
            <w:tcW w:w="1701" w:type="dxa"/>
          </w:tcPr>
          <w:p w14:paraId="19106516" w14:textId="77777777" w:rsidR="007F7B8A" w:rsidRPr="00D859A2" w:rsidRDefault="007F7B8A" w:rsidP="00F100A7">
            <w:pPr>
              <w:keepNext/>
              <w:keepLines/>
            </w:pPr>
            <w:r w:rsidRPr="00D859A2">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502B93D"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4890E22"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8F0184D"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DE115D1"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F0ED694" w14:textId="77777777" w:rsidR="007F7B8A" w:rsidRPr="00D859A2" w:rsidRDefault="007F7B8A" w:rsidP="00F100A7">
            <w:pPr>
              <w:keepNext/>
              <w:keepLines/>
            </w:pPr>
          </w:p>
        </w:tc>
        <w:tc>
          <w:tcPr>
            <w:tcW w:w="1701" w:type="dxa"/>
            <w:gridSpan w:val="7"/>
            <w:tcBorders>
              <w:left w:val="nil"/>
            </w:tcBorders>
          </w:tcPr>
          <w:p w14:paraId="774ADBEE" w14:textId="77777777" w:rsidR="007F7B8A" w:rsidRPr="00D859A2" w:rsidRDefault="007F7B8A" w:rsidP="00F100A7">
            <w:pPr>
              <w:keepNext/>
              <w:keepLines/>
              <w:jc w:val="center"/>
            </w:pPr>
            <w:r w:rsidRPr="00D859A2">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DE43685"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70C45F1"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CE3D5CF" w14:textId="77777777" w:rsidR="007F7B8A" w:rsidRPr="00D859A2"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B8E6D4B" w14:textId="77777777" w:rsidR="007F7B8A" w:rsidRPr="00D859A2"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203C345" w14:textId="77777777" w:rsidR="007F7B8A" w:rsidRPr="00D859A2" w:rsidRDefault="007F7B8A" w:rsidP="00F100A7">
            <w:pPr>
              <w:keepNext/>
              <w:keepLines/>
            </w:pPr>
          </w:p>
        </w:tc>
        <w:tc>
          <w:tcPr>
            <w:tcW w:w="1566" w:type="dxa"/>
            <w:gridSpan w:val="3"/>
            <w:tcBorders>
              <w:left w:val="nil"/>
            </w:tcBorders>
          </w:tcPr>
          <w:p w14:paraId="5566EC8E" w14:textId="77777777" w:rsidR="007F7B8A" w:rsidRPr="00D859A2" w:rsidRDefault="007F7B8A" w:rsidP="00F100A7">
            <w:pPr>
              <w:keepNext/>
              <w:keepLines/>
            </w:pPr>
          </w:p>
        </w:tc>
        <w:tc>
          <w:tcPr>
            <w:tcW w:w="74" w:type="dxa"/>
            <w:tcBorders>
              <w:left w:val="nil"/>
              <w:right w:val="single" w:sz="4" w:space="0" w:color="auto"/>
            </w:tcBorders>
          </w:tcPr>
          <w:p w14:paraId="688DF028" w14:textId="77777777" w:rsidR="007F7B8A" w:rsidRPr="00D859A2" w:rsidRDefault="007F7B8A" w:rsidP="00F100A7">
            <w:pPr>
              <w:keepNext/>
              <w:keepLines/>
            </w:pPr>
          </w:p>
        </w:tc>
      </w:tr>
      <w:tr w:rsidR="007F7B8A" w:rsidRPr="00D859A2" w14:paraId="38415587" w14:textId="77777777" w:rsidTr="00F100A7">
        <w:trPr>
          <w:cantSplit/>
          <w:trHeight w:val="861"/>
        </w:trPr>
        <w:tc>
          <w:tcPr>
            <w:tcW w:w="74" w:type="dxa"/>
            <w:tcBorders>
              <w:left w:val="single" w:sz="6" w:space="0" w:color="auto"/>
            </w:tcBorders>
          </w:tcPr>
          <w:p w14:paraId="2FC7491F" w14:textId="77777777" w:rsidR="007F7B8A" w:rsidRPr="00D859A2" w:rsidRDefault="007F7B8A" w:rsidP="00F100A7">
            <w:pPr>
              <w:keepNext/>
              <w:keepLines/>
            </w:pPr>
          </w:p>
        </w:tc>
        <w:tc>
          <w:tcPr>
            <w:tcW w:w="9168" w:type="dxa"/>
            <w:gridSpan w:val="27"/>
          </w:tcPr>
          <w:p w14:paraId="0B4D096D" w14:textId="04D67597" w:rsidR="007F7B8A" w:rsidRPr="00D859A2" w:rsidRDefault="00A1086F" w:rsidP="00F100A7">
            <w:pPr>
              <w:keepNext/>
              <w:keepLines/>
            </w:pPr>
            <w:sdt>
              <w:sdtPr>
                <w:id w:val="-2068865978"/>
                <w14:checkbox>
                  <w14:checked w14:val="0"/>
                  <w14:checkedState w14:val="2612" w14:font="MS Gothic"/>
                  <w14:uncheckedState w14:val="2610" w14:font="MS Gothic"/>
                </w14:checkbox>
              </w:sdtPr>
              <w:sdtEndPr/>
              <w:sdtContent>
                <w:r w:rsidR="0052411C">
                  <w:rPr>
                    <w:rFonts w:ascii="MS Gothic" w:eastAsia="MS Gothic" w:hAnsi="MS Gothic" w:hint="eastAsia"/>
                  </w:rPr>
                  <w:t>☐</w:t>
                </w:r>
              </w:sdtContent>
            </w:sdt>
            <w:r w:rsidR="007F7B8A" w:rsidRPr="00EB1240">
              <w:t>Les soussignés entrepreneurs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entrepreneurs groupés solidaires.</w:t>
            </w:r>
          </w:p>
        </w:tc>
        <w:tc>
          <w:tcPr>
            <w:tcW w:w="74" w:type="dxa"/>
            <w:tcBorders>
              <w:left w:val="nil"/>
              <w:right w:val="single" w:sz="4" w:space="0" w:color="auto"/>
            </w:tcBorders>
          </w:tcPr>
          <w:p w14:paraId="256F41F0" w14:textId="77777777" w:rsidR="007F7B8A" w:rsidRPr="00D859A2" w:rsidRDefault="007F7B8A" w:rsidP="00F100A7">
            <w:pPr>
              <w:keepNext/>
              <w:keepLines/>
            </w:pPr>
          </w:p>
        </w:tc>
      </w:tr>
      <w:tr w:rsidR="007F7B8A" w:rsidRPr="00D859A2" w14:paraId="13DE7F15" w14:textId="77777777" w:rsidTr="00F100A7">
        <w:trPr>
          <w:cantSplit/>
          <w:trHeight w:hRule="exact" w:val="55"/>
        </w:trPr>
        <w:tc>
          <w:tcPr>
            <w:tcW w:w="74" w:type="dxa"/>
            <w:tcBorders>
              <w:left w:val="single" w:sz="6" w:space="0" w:color="auto"/>
              <w:bottom w:val="single" w:sz="4" w:space="0" w:color="auto"/>
            </w:tcBorders>
          </w:tcPr>
          <w:p w14:paraId="3D7ADE81" w14:textId="77777777" w:rsidR="007F7B8A" w:rsidRPr="00D859A2" w:rsidRDefault="007F7B8A" w:rsidP="00F100A7">
            <w:pPr>
              <w:keepNext/>
              <w:keepLines/>
            </w:pPr>
          </w:p>
        </w:tc>
        <w:tc>
          <w:tcPr>
            <w:tcW w:w="4321" w:type="dxa"/>
            <w:gridSpan w:val="12"/>
            <w:tcBorders>
              <w:bottom w:val="single" w:sz="4" w:space="0" w:color="auto"/>
            </w:tcBorders>
          </w:tcPr>
          <w:p w14:paraId="2DB6D920" w14:textId="77777777" w:rsidR="007F7B8A" w:rsidRPr="00D859A2" w:rsidRDefault="007F7B8A" w:rsidP="00F100A7">
            <w:pPr>
              <w:keepNext/>
              <w:keepLines/>
            </w:pPr>
          </w:p>
        </w:tc>
        <w:tc>
          <w:tcPr>
            <w:tcW w:w="4847" w:type="dxa"/>
            <w:gridSpan w:val="15"/>
            <w:tcBorders>
              <w:bottom w:val="single" w:sz="4" w:space="0" w:color="auto"/>
            </w:tcBorders>
          </w:tcPr>
          <w:p w14:paraId="5AB4676E" w14:textId="77777777" w:rsidR="007F7B8A" w:rsidRPr="00D859A2" w:rsidRDefault="007F7B8A" w:rsidP="00F100A7">
            <w:pPr>
              <w:keepNext/>
              <w:keepLines/>
            </w:pPr>
          </w:p>
        </w:tc>
        <w:tc>
          <w:tcPr>
            <w:tcW w:w="74" w:type="dxa"/>
            <w:tcBorders>
              <w:bottom w:val="single" w:sz="4" w:space="0" w:color="auto"/>
              <w:right w:val="single" w:sz="4" w:space="0" w:color="auto"/>
            </w:tcBorders>
          </w:tcPr>
          <w:p w14:paraId="55F0D9C0" w14:textId="77777777" w:rsidR="007F7B8A" w:rsidRPr="00D859A2" w:rsidRDefault="007F7B8A" w:rsidP="00F100A7">
            <w:pPr>
              <w:keepNext/>
              <w:keepLines/>
            </w:pPr>
          </w:p>
        </w:tc>
      </w:tr>
    </w:tbl>
    <w:p w14:paraId="59BE046C" w14:textId="77777777" w:rsidR="007F7B8A" w:rsidRDefault="007F7B8A" w:rsidP="007F7B8A">
      <w:pPr>
        <w:pStyle w:val="Paragraphe"/>
        <w:spacing w:before="0"/>
        <w:ind w:left="425" w:hanging="425"/>
        <w:rPr>
          <w:rFonts w:asciiTheme="minorHAnsi" w:hAnsiTheme="minorHAnsi" w:cs="Arial"/>
          <w:sz w:val="16"/>
        </w:rPr>
      </w:pPr>
    </w:p>
    <w:p w14:paraId="69BC7B1F" w14:textId="77777777" w:rsidR="007F7B8A" w:rsidRDefault="00A1086F" w:rsidP="007F7B8A">
      <w:pPr>
        <w:pStyle w:val="Paragraphe"/>
        <w:keepNext/>
        <w:keepLines/>
        <w:ind w:left="-284"/>
        <w:rPr>
          <w:rFonts w:asciiTheme="minorHAnsi" w:hAnsiTheme="minorHAnsi" w:cs="Arial"/>
          <w:b/>
          <w:i/>
          <w:sz w:val="28"/>
        </w:rPr>
      </w:pPr>
      <w:sdt>
        <w:sdtPr>
          <w:rPr>
            <w:rFonts w:ascii="Wingdings" w:eastAsia="Wingdings" w:hAnsi="Wingdings" w:cs="Wingdings"/>
            <w:sz w:val="36"/>
          </w:rPr>
          <w:id w:val="164212070"/>
          <w14:checkbox>
            <w14:checked w14:val="0"/>
            <w14:checkedState w14:val="2612" w14:font="MS Gothic"/>
            <w14:uncheckedState w14:val="2610" w14:font="MS Gothic"/>
          </w14:checkbox>
        </w:sdtPr>
        <w:sdtEndPr/>
        <w:sdtContent>
          <w:r w:rsidR="007F7B8A">
            <w:rPr>
              <w:rFonts w:ascii="MS Gothic" w:eastAsia="MS Gothic" w:hAnsi="MS Gothic" w:cs="Wingdings" w:hint="eastAsia"/>
              <w:sz w:val="36"/>
            </w:rPr>
            <w:t>☐</w:t>
          </w:r>
        </w:sdtContent>
      </w:sdt>
      <w:r w:rsidR="007F7B8A" w:rsidRPr="00EB1240">
        <w:rPr>
          <w:rFonts w:cs="Arial"/>
        </w:rPr>
        <w:t xml:space="preserve">  </w:t>
      </w:r>
      <w:r w:rsidR="007F7B8A" w:rsidRPr="007441CA">
        <w:rPr>
          <w:rFonts w:ascii="Arial" w:hAnsi="Arial" w:cs="Arial"/>
          <w:b/>
          <w:u w:val="single"/>
        </w:rPr>
        <w:t>Groupement solidaire - Comptes séparés :</w:t>
      </w:r>
      <w:r w:rsidR="007F7B8A" w:rsidRPr="00D859A2">
        <w:rPr>
          <w:rFonts w:asciiTheme="minorHAnsi" w:hAnsiTheme="minorHAnsi" w:cs="Arial"/>
          <w:b/>
          <w:i/>
          <w:sz w:val="28"/>
        </w:rPr>
        <w:t xml:space="preserve"> </w:t>
      </w:r>
    </w:p>
    <w:tbl>
      <w:tblPr>
        <w:tblW w:w="9316"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74"/>
      </w:tblGrid>
      <w:tr w:rsidR="007F7B8A" w:rsidRPr="00EB1240" w14:paraId="1116107E" w14:textId="77777777" w:rsidTr="00F100A7">
        <w:trPr>
          <w:cantSplit/>
        </w:trPr>
        <w:tc>
          <w:tcPr>
            <w:tcW w:w="74" w:type="dxa"/>
            <w:tcBorders>
              <w:top w:val="single" w:sz="6" w:space="0" w:color="auto"/>
              <w:left w:val="single" w:sz="6" w:space="0" w:color="auto"/>
              <w:bottom w:val="single" w:sz="6" w:space="0" w:color="auto"/>
            </w:tcBorders>
            <w:shd w:val="pct25" w:color="auto" w:fill="auto"/>
          </w:tcPr>
          <w:p w14:paraId="7ECC56EF" w14:textId="77777777" w:rsidR="007F7B8A" w:rsidRPr="00EB1240" w:rsidRDefault="007F7B8A" w:rsidP="00F100A7">
            <w:pPr>
              <w:keepNext/>
              <w:keepLines/>
            </w:pPr>
          </w:p>
        </w:tc>
        <w:tc>
          <w:tcPr>
            <w:tcW w:w="9168" w:type="dxa"/>
            <w:gridSpan w:val="27"/>
            <w:tcBorders>
              <w:top w:val="single" w:sz="6" w:space="0" w:color="auto"/>
              <w:bottom w:val="single" w:sz="6" w:space="0" w:color="auto"/>
            </w:tcBorders>
            <w:shd w:val="pct25" w:color="auto" w:fill="auto"/>
          </w:tcPr>
          <w:p w14:paraId="003006A4" w14:textId="77777777" w:rsidR="007F7B8A" w:rsidRPr="00EB1240" w:rsidRDefault="007F7B8A" w:rsidP="00F100A7">
            <w:pPr>
              <w:keepNext/>
              <w:keepLines/>
              <w:jc w:val="center"/>
            </w:pPr>
            <w:r w:rsidRPr="00EB1240">
              <w:rPr>
                <w:b/>
              </w:rPr>
              <w:t xml:space="preserve">Cotraitant </w:t>
            </w:r>
            <w:r>
              <w:rPr>
                <w:b/>
              </w:rPr>
              <w:t>1</w:t>
            </w:r>
          </w:p>
        </w:tc>
        <w:tc>
          <w:tcPr>
            <w:tcW w:w="74" w:type="dxa"/>
            <w:tcBorders>
              <w:top w:val="single" w:sz="6" w:space="0" w:color="auto"/>
              <w:bottom w:val="single" w:sz="6" w:space="0" w:color="auto"/>
              <w:right w:val="single" w:sz="4" w:space="0" w:color="auto"/>
            </w:tcBorders>
            <w:shd w:val="pct25" w:color="auto" w:fill="auto"/>
          </w:tcPr>
          <w:p w14:paraId="4D7B5FC6" w14:textId="77777777" w:rsidR="007F7B8A" w:rsidRPr="00EB1240" w:rsidRDefault="007F7B8A" w:rsidP="00F100A7">
            <w:pPr>
              <w:keepNext/>
              <w:keepLines/>
            </w:pPr>
          </w:p>
        </w:tc>
      </w:tr>
      <w:tr w:rsidR="007F7B8A" w:rsidRPr="00EB1240" w14:paraId="71DF3197" w14:textId="77777777" w:rsidTr="00F100A7">
        <w:trPr>
          <w:cantSplit/>
          <w:trHeight w:hRule="exact" w:val="60"/>
        </w:trPr>
        <w:tc>
          <w:tcPr>
            <w:tcW w:w="74" w:type="dxa"/>
            <w:tcBorders>
              <w:top w:val="single" w:sz="6" w:space="0" w:color="auto"/>
              <w:left w:val="single" w:sz="6" w:space="0" w:color="auto"/>
            </w:tcBorders>
          </w:tcPr>
          <w:p w14:paraId="1683604F" w14:textId="77777777" w:rsidR="007F7B8A" w:rsidRPr="00EB1240" w:rsidRDefault="007F7B8A" w:rsidP="00F100A7">
            <w:pPr>
              <w:keepNext/>
              <w:keepLines/>
            </w:pPr>
          </w:p>
        </w:tc>
        <w:tc>
          <w:tcPr>
            <w:tcW w:w="4321" w:type="dxa"/>
            <w:gridSpan w:val="12"/>
            <w:tcBorders>
              <w:top w:val="single" w:sz="6" w:space="0" w:color="auto"/>
            </w:tcBorders>
          </w:tcPr>
          <w:p w14:paraId="49126275" w14:textId="77777777" w:rsidR="007F7B8A" w:rsidRPr="00EB1240" w:rsidRDefault="007F7B8A" w:rsidP="00F100A7">
            <w:pPr>
              <w:keepNext/>
              <w:keepLines/>
            </w:pPr>
          </w:p>
        </w:tc>
        <w:tc>
          <w:tcPr>
            <w:tcW w:w="4847" w:type="dxa"/>
            <w:gridSpan w:val="15"/>
            <w:tcBorders>
              <w:top w:val="single" w:sz="6" w:space="0" w:color="auto"/>
            </w:tcBorders>
          </w:tcPr>
          <w:p w14:paraId="6157FF57" w14:textId="77777777" w:rsidR="007F7B8A" w:rsidRPr="00EB1240" w:rsidRDefault="007F7B8A" w:rsidP="00F100A7">
            <w:pPr>
              <w:keepNext/>
              <w:keepLines/>
            </w:pPr>
          </w:p>
        </w:tc>
        <w:tc>
          <w:tcPr>
            <w:tcW w:w="74" w:type="dxa"/>
            <w:tcBorders>
              <w:top w:val="single" w:sz="6" w:space="0" w:color="auto"/>
              <w:right w:val="single" w:sz="4" w:space="0" w:color="auto"/>
            </w:tcBorders>
          </w:tcPr>
          <w:p w14:paraId="07EB8879" w14:textId="77777777" w:rsidR="007F7B8A" w:rsidRPr="00EB1240" w:rsidRDefault="007F7B8A" w:rsidP="00F100A7">
            <w:pPr>
              <w:keepNext/>
              <w:keepLines/>
            </w:pPr>
          </w:p>
        </w:tc>
      </w:tr>
      <w:tr w:rsidR="007F7B8A" w:rsidRPr="00EB1240" w14:paraId="7B7FCD49" w14:textId="77777777" w:rsidTr="00F100A7">
        <w:trPr>
          <w:cantSplit/>
        </w:trPr>
        <w:tc>
          <w:tcPr>
            <w:tcW w:w="74" w:type="dxa"/>
            <w:tcBorders>
              <w:left w:val="single" w:sz="6" w:space="0" w:color="auto"/>
            </w:tcBorders>
          </w:tcPr>
          <w:p w14:paraId="1A7E716F" w14:textId="77777777" w:rsidR="007F7B8A" w:rsidRPr="00EB1240" w:rsidRDefault="007F7B8A" w:rsidP="00F100A7">
            <w:pPr>
              <w:keepNext/>
              <w:keepLines/>
            </w:pPr>
          </w:p>
        </w:tc>
        <w:tc>
          <w:tcPr>
            <w:tcW w:w="4037" w:type="dxa"/>
            <w:gridSpan w:val="10"/>
          </w:tcPr>
          <w:p w14:paraId="7FD2614C" w14:textId="77777777" w:rsidR="007F7B8A" w:rsidRPr="00EB1240" w:rsidRDefault="007F7B8A" w:rsidP="00F100A7">
            <w:pPr>
              <w:keepNext/>
              <w:keepLines/>
            </w:pPr>
            <w:r w:rsidRPr="00EB1240">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44EBA6BB" w14:textId="77777777" w:rsidR="007F7B8A" w:rsidRPr="00EB1240" w:rsidRDefault="007F7B8A" w:rsidP="00F100A7">
            <w:pPr>
              <w:keepNext/>
              <w:keepLines/>
            </w:pPr>
          </w:p>
        </w:tc>
        <w:tc>
          <w:tcPr>
            <w:tcW w:w="74" w:type="dxa"/>
            <w:tcBorders>
              <w:left w:val="nil"/>
              <w:right w:val="single" w:sz="4" w:space="0" w:color="auto"/>
            </w:tcBorders>
          </w:tcPr>
          <w:p w14:paraId="1F68332B" w14:textId="77777777" w:rsidR="007F7B8A" w:rsidRPr="00EB1240" w:rsidRDefault="007F7B8A" w:rsidP="00F100A7">
            <w:pPr>
              <w:keepNext/>
              <w:keepLines/>
            </w:pPr>
          </w:p>
        </w:tc>
      </w:tr>
      <w:tr w:rsidR="007F7B8A" w:rsidRPr="00EB1240" w14:paraId="017725CD" w14:textId="77777777" w:rsidTr="00F100A7">
        <w:trPr>
          <w:cantSplit/>
          <w:trHeight w:hRule="exact" w:val="60"/>
        </w:trPr>
        <w:tc>
          <w:tcPr>
            <w:tcW w:w="74" w:type="dxa"/>
            <w:tcBorders>
              <w:left w:val="single" w:sz="6" w:space="0" w:color="auto"/>
            </w:tcBorders>
          </w:tcPr>
          <w:p w14:paraId="70F37376" w14:textId="77777777" w:rsidR="007F7B8A" w:rsidRPr="00EB1240" w:rsidRDefault="007F7B8A" w:rsidP="00F100A7">
            <w:pPr>
              <w:keepNext/>
              <w:keepLines/>
            </w:pPr>
          </w:p>
        </w:tc>
        <w:tc>
          <w:tcPr>
            <w:tcW w:w="4321" w:type="dxa"/>
            <w:gridSpan w:val="12"/>
          </w:tcPr>
          <w:p w14:paraId="46A15F24" w14:textId="77777777" w:rsidR="007F7B8A" w:rsidRPr="00EB1240" w:rsidRDefault="007F7B8A" w:rsidP="00F100A7">
            <w:pPr>
              <w:keepNext/>
              <w:keepLines/>
            </w:pPr>
          </w:p>
        </w:tc>
        <w:tc>
          <w:tcPr>
            <w:tcW w:w="4847" w:type="dxa"/>
            <w:gridSpan w:val="15"/>
          </w:tcPr>
          <w:p w14:paraId="37CBC9DC" w14:textId="77777777" w:rsidR="007F7B8A" w:rsidRPr="00EB1240" w:rsidRDefault="007F7B8A" w:rsidP="00F100A7">
            <w:pPr>
              <w:keepNext/>
              <w:keepLines/>
            </w:pPr>
          </w:p>
        </w:tc>
        <w:tc>
          <w:tcPr>
            <w:tcW w:w="74" w:type="dxa"/>
            <w:tcBorders>
              <w:right w:val="single" w:sz="4" w:space="0" w:color="auto"/>
            </w:tcBorders>
          </w:tcPr>
          <w:p w14:paraId="200BD856" w14:textId="77777777" w:rsidR="007F7B8A" w:rsidRPr="00EB1240" w:rsidRDefault="007F7B8A" w:rsidP="00F100A7">
            <w:pPr>
              <w:keepNext/>
              <w:keepLines/>
            </w:pPr>
          </w:p>
        </w:tc>
      </w:tr>
      <w:tr w:rsidR="007F7B8A" w:rsidRPr="00EB1240" w14:paraId="63917DCD" w14:textId="77777777" w:rsidTr="00F100A7">
        <w:trPr>
          <w:cantSplit/>
        </w:trPr>
        <w:tc>
          <w:tcPr>
            <w:tcW w:w="74" w:type="dxa"/>
            <w:tcBorders>
              <w:left w:val="single" w:sz="6" w:space="0" w:color="auto"/>
            </w:tcBorders>
          </w:tcPr>
          <w:p w14:paraId="52F1D2AF" w14:textId="77777777" w:rsidR="007F7B8A" w:rsidRPr="00EB1240" w:rsidRDefault="007F7B8A" w:rsidP="00F100A7">
            <w:pPr>
              <w:keepNext/>
              <w:keepLines/>
            </w:pPr>
          </w:p>
        </w:tc>
        <w:tc>
          <w:tcPr>
            <w:tcW w:w="4037" w:type="dxa"/>
            <w:gridSpan w:val="10"/>
          </w:tcPr>
          <w:p w14:paraId="222C59AC" w14:textId="77777777" w:rsidR="007F7B8A" w:rsidRPr="00EB1240" w:rsidRDefault="007F7B8A" w:rsidP="00F100A7">
            <w:pPr>
              <w:keepNext/>
              <w:keepLines/>
            </w:pPr>
            <w:r w:rsidRPr="00EB1240">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1A78CF1D" w14:textId="77777777" w:rsidR="007F7B8A" w:rsidRPr="00EB1240" w:rsidRDefault="007F7B8A" w:rsidP="00F100A7">
            <w:pPr>
              <w:keepNext/>
              <w:keepLines/>
            </w:pPr>
          </w:p>
        </w:tc>
        <w:tc>
          <w:tcPr>
            <w:tcW w:w="74" w:type="dxa"/>
            <w:tcBorders>
              <w:left w:val="nil"/>
              <w:right w:val="single" w:sz="4" w:space="0" w:color="auto"/>
            </w:tcBorders>
          </w:tcPr>
          <w:p w14:paraId="27AE44C8" w14:textId="77777777" w:rsidR="007F7B8A" w:rsidRPr="00EB1240" w:rsidRDefault="007F7B8A" w:rsidP="00F100A7">
            <w:pPr>
              <w:keepNext/>
              <w:keepLines/>
            </w:pPr>
          </w:p>
        </w:tc>
      </w:tr>
      <w:tr w:rsidR="007F7B8A" w:rsidRPr="00EB1240" w14:paraId="44D66B6F" w14:textId="77777777" w:rsidTr="00F100A7">
        <w:trPr>
          <w:cantSplit/>
          <w:trHeight w:hRule="exact" w:val="60"/>
        </w:trPr>
        <w:tc>
          <w:tcPr>
            <w:tcW w:w="74" w:type="dxa"/>
            <w:tcBorders>
              <w:left w:val="single" w:sz="6" w:space="0" w:color="auto"/>
            </w:tcBorders>
          </w:tcPr>
          <w:p w14:paraId="5F9416CF" w14:textId="77777777" w:rsidR="007F7B8A" w:rsidRPr="00EB1240" w:rsidRDefault="007F7B8A" w:rsidP="00F100A7">
            <w:pPr>
              <w:keepNext/>
              <w:keepLines/>
            </w:pPr>
          </w:p>
        </w:tc>
        <w:tc>
          <w:tcPr>
            <w:tcW w:w="4321" w:type="dxa"/>
            <w:gridSpan w:val="12"/>
          </w:tcPr>
          <w:p w14:paraId="4F3BEE45" w14:textId="77777777" w:rsidR="007F7B8A" w:rsidRPr="00EB1240" w:rsidRDefault="007F7B8A" w:rsidP="00F100A7">
            <w:pPr>
              <w:keepNext/>
              <w:keepLines/>
            </w:pPr>
          </w:p>
        </w:tc>
        <w:tc>
          <w:tcPr>
            <w:tcW w:w="4847" w:type="dxa"/>
            <w:gridSpan w:val="15"/>
          </w:tcPr>
          <w:p w14:paraId="4930BC8F" w14:textId="77777777" w:rsidR="007F7B8A" w:rsidRPr="00EB1240" w:rsidRDefault="007F7B8A" w:rsidP="00F100A7">
            <w:pPr>
              <w:keepNext/>
              <w:keepLines/>
            </w:pPr>
          </w:p>
        </w:tc>
        <w:tc>
          <w:tcPr>
            <w:tcW w:w="74" w:type="dxa"/>
            <w:tcBorders>
              <w:right w:val="single" w:sz="4" w:space="0" w:color="auto"/>
            </w:tcBorders>
          </w:tcPr>
          <w:p w14:paraId="6DBE9E93" w14:textId="77777777" w:rsidR="007F7B8A" w:rsidRPr="00EB1240" w:rsidRDefault="007F7B8A" w:rsidP="00F100A7">
            <w:pPr>
              <w:keepNext/>
              <w:keepLines/>
            </w:pPr>
          </w:p>
        </w:tc>
      </w:tr>
      <w:tr w:rsidR="007F7B8A" w:rsidRPr="00EB1240" w14:paraId="20F03B33" w14:textId="77777777" w:rsidTr="00F100A7">
        <w:trPr>
          <w:cantSplit/>
        </w:trPr>
        <w:tc>
          <w:tcPr>
            <w:tcW w:w="74" w:type="dxa"/>
            <w:tcBorders>
              <w:left w:val="single" w:sz="6" w:space="0" w:color="auto"/>
            </w:tcBorders>
          </w:tcPr>
          <w:p w14:paraId="70E448E1" w14:textId="77777777" w:rsidR="007F7B8A" w:rsidRPr="00EB1240" w:rsidRDefault="007F7B8A" w:rsidP="00F100A7">
            <w:pPr>
              <w:keepNext/>
              <w:keepLines/>
            </w:pPr>
          </w:p>
        </w:tc>
        <w:tc>
          <w:tcPr>
            <w:tcW w:w="4037" w:type="dxa"/>
            <w:gridSpan w:val="10"/>
          </w:tcPr>
          <w:p w14:paraId="00CCCB7D" w14:textId="77777777" w:rsidR="007F7B8A" w:rsidRPr="00EB1240" w:rsidRDefault="007F7B8A" w:rsidP="00F100A7">
            <w:pPr>
              <w:keepNext/>
              <w:keepLines/>
            </w:pPr>
            <w:r w:rsidRPr="00EB1240">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4BA735AE" w14:textId="77777777" w:rsidR="007F7B8A" w:rsidRPr="00EB1240" w:rsidRDefault="007F7B8A" w:rsidP="00F100A7">
            <w:pPr>
              <w:keepNext/>
              <w:keepLines/>
            </w:pPr>
          </w:p>
        </w:tc>
        <w:tc>
          <w:tcPr>
            <w:tcW w:w="74" w:type="dxa"/>
            <w:tcBorders>
              <w:left w:val="nil"/>
              <w:right w:val="single" w:sz="4" w:space="0" w:color="auto"/>
            </w:tcBorders>
          </w:tcPr>
          <w:p w14:paraId="68C321B0" w14:textId="77777777" w:rsidR="007F7B8A" w:rsidRPr="00EB1240" w:rsidRDefault="007F7B8A" w:rsidP="00F100A7">
            <w:pPr>
              <w:keepNext/>
              <w:keepLines/>
            </w:pPr>
          </w:p>
        </w:tc>
      </w:tr>
      <w:tr w:rsidR="007F7B8A" w:rsidRPr="00EB1240" w14:paraId="35CC3AB7" w14:textId="77777777" w:rsidTr="00F100A7">
        <w:trPr>
          <w:cantSplit/>
          <w:trHeight w:hRule="exact" w:val="60"/>
        </w:trPr>
        <w:tc>
          <w:tcPr>
            <w:tcW w:w="74" w:type="dxa"/>
            <w:tcBorders>
              <w:left w:val="single" w:sz="6" w:space="0" w:color="auto"/>
            </w:tcBorders>
          </w:tcPr>
          <w:p w14:paraId="3B1BDA56" w14:textId="77777777" w:rsidR="007F7B8A" w:rsidRPr="00EB1240" w:rsidRDefault="007F7B8A" w:rsidP="00F100A7">
            <w:pPr>
              <w:keepNext/>
              <w:keepLines/>
            </w:pPr>
          </w:p>
        </w:tc>
        <w:tc>
          <w:tcPr>
            <w:tcW w:w="4321" w:type="dxa"/>
            <w:gridSpan w:val="12"/>
          </w:tcPr>
          <w:p w14:paraId="3693E1AC" w14:textId="77777777" w:rsidR="007F7B8A" w:rsidRPr="00EB1240" w:rsidRDefault="007F7B8A" w:rsidP="00F100A7">
            <w:pPr>
              <w:keepNext/>
              <w:keepLines/>
            </w:pPr>
          </w:p>
        </w:tc>
        <w:tc>
          <w:tcPr>
            <w:tcW w:w="4847" w:type="dxa"/>
            <w:gridSpan w:val="15"/>
          </w:tcPr>
          <w:p w14:paraId="62454173" w14:textId="77777777" w:rsidR="007F7B8A" w:rsidRPr="00EB1240" w:rsidRDefault="007F7B8A" w:rsidP="00F100A7">
            <w:pPr>
              <w:keepNext/>
              <w:keepLines/>
            </w:pPr>
          </w:p>
        </w:tc>
        <w:tc>
          <w:tcPr>
            <w:tcW w:w="74" w:type="dxa"/>
            <w:tcBorders>
              <w:right w:val="single" w:sz="4" w:space="0" w:color="auto"/>
            </w:tcBorders>
          </w:tcPr>
          <w:p w14:paraId="15ECBAF0" w14:textId="77777777" w:rsidR="007F7B8A" w:rsidRPr="00EB1240" w:rsidRDefault="007F7B8A" w:rsidP="00F100A7">
            <w:pPr>
              <w:keepNext/>
              <w:keepLines/>
            </w:pPr>
          </w:p>
        </w:tc>
      </w:tr>
      <w:tr w:rsidR="007F7B8A" w:rsidRPr="00EB1240" w14:paraId="26D440E9" w14:textId="77777777" w:rsidTr="00F100A7">
        <w:trPr>
          <w:cantSplit/>
        </w:trPr>
        <w:tc>
          <w:tcPr>
            <w:tcW w:w="74" w:type="dxa"/>
            <w:tcBorders>
              <w:left w:val="single" w:sz="6" w:space="0" w:color="auto"/>
            </w:tcBorders>
          </w:tcPr>
          <w:p w14:paraId="76F55ACA" w14:textId="77777777" w:rsidR="007F7B8A" w:rsidRPr="00EB1240" w:rsidRDefault="007F7B8A" w:rsidP="00F100A7">
            <w:pPr>
              <w:keepNext/>
              <w:keepLines/>
            </w:pPr>
          </w:p>
        </w:tc>
        <w:tc>
          <w:tcPr>
            <w:tcW w:w="1701" w:type="dxa"/>
          </w:tcPr>
          <w:p w14:paraId="3DA8EF32" w14:textId="77777777" w:rsidR="007F7B8A" w:rsidRPr="00EB1240" w:rsidRDefault="007F7B8A" w:rsidP="00F100A7">
            <w:pPr>
              <w:keepNext/>
              <w:keepLines/>
            </w:pPr>
            <w:r w:rsidRPr="00EB1240">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4ED15BA"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6673BC3"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16C94B6" w14:textId="77777777" w:rsidR="007F7B8A" w:rsidRPr="00EB1240" w:rsidRDefault="007F7B8A" w:rsidP="00F100A7">
            <w:pPr>
              <w:keepNext/>
              <w:keepLines/>
            </w:pPr>
          </w:p>
        </w:tc>
        <w:tc>
          <w:tcPr>
            <w:tcW w:w="74" w:type="dxa"/>
            <w:tcBorders>
              <w:left w:val="nil"/>
            </w:tcBorders>
          </w:tcPr>
          <w:p w14:paraId="5D91E108"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072E4B8"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2BD4781"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26CDF7B"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5C62D54"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EC5B979"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2692C27"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7CF9BCC"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298D3D3" w14:textId="77777777" w:rsidR="007F7B8A" w:rsidRPr="00EB1240" w:rsidRDefault="007F7B8A" w:rsidP="00F100A7">
            <w:pPr>
              <w:keepNext/>
              <w:keepLines/>
            </w:pPr>
          </w:p>
        </w:tc>
        <w:tc>
          <w:tcPr>
            <w:tcW w:w="1134" w:type="dxa"/>
            <w:gridSpan w:val="3"/>
            <w:tcBorders>
              <w:left w:val="nil"/>
            </w:tcBorders>
          </w:tcPr>
          <w:p w14:paraId="4C032303" w14:textId="77777777" w:rsidR="007F7B8A" w:rsidRPr="00EB1240" w:rsidRDefault="007F7B8A" w:rsidP="00F100A7">
            <w:pPr>
              <w:keepNext/>
              <w:keepLines/>
              <w:jc w:val="center"/>
            </w:pPr>
            <w:r w:rsidRPr="00EB1240">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F63105E"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677BDAB" w14:textId="77777777" w:rsidR="007F7B8A" w:rsidRPr="00EB1240" w:rsidRDefault="007F7B8A" w:rsidP="00F100A7">
            <w:pPr>
              <w:keepNext/>
              <w:keepLines/>
            </w:pPr>
          </w:p>
        </w:tc>
        <w:tc>
          <w:tcPr>
            <w:tcW w:w="873" w:type="dxa"/>
            <w:gridSpan w:val="2"/>
            <w:tcBorders>
              <w:left w:val="nil"/>
              <w:right w:val="single" w:sz="4" w:space="0" w:color="auto"/>
            </w:tcBorders>
          </w:tcPr>
          <w:p w14:paraId="3AB40297" w14:textId="77777777" w:rsidR="007F7B8A" w:rsidRPr="00EB1240" w:rsidRDefault="007F7B8A" w:rsidP="00F100A7">
            <w:pPr>
              <w:keepNext/>
              <w:keepLines/>
            </w:pPr>
          </w:p>
        </w:tc>
      </w:tr>
      <w:tr w:rsidR="007F7B8A" w:rsidRPr="00EB1240" w14:paraId="429EEF6A" w14:textId="77777777" w:rsidTr="00F100A7">
        <w:trPr>
          <w:cantSplit/>
          <w:trHeight w:hRule="exact" w:val="60"/>
        </w:trPr>
        <w:tc>
          <w:tcPr>
            <w:tcW w:w="74" w:type="dxa"/>
            <w:tcBorders>
              <w:left w:val="single" w:sz="6" w:space="0" w:color="auto"/>
            </w:tcBorders>
          </w:tcPr>
          <w:p w14:paraId="37CAED42" w14:textId="77777777" w:rsidR="007F7B8A" w:rsidRPr="00EB1240" w:rsidRDefault="007F7B8A" w:rsidP="00F100A7">
            <w:pPr>
              <w:keepNext/>
              <w:keepLines/>
            </w:pPr>
          </w:p>
        </w:tc>
        <w:tc>
          <w:tcPr>
            <w:tcW w:w="4321" w:type="dxa"/>
            <w:gridSpan w:val="12"/>
          </w:tcPr>
          <w:p w14:paraId="7EFCC2CE" w14:textId="77777777" w:rsidR="007F7B8A" w:rsidRPr="00EB1240" w:rsidRDefault="007F7B8A" w:rsidP="00F100A7">
            <w:pPr>
              <w:keepNext/>
              <w:keepLines/>
            </w:pPr>
          </w:p>
        </w:tc>
        <w:tc>
          <w:tcPr>
            <w:tcW w:w="4847" w:type="dxa"/>
            <w:gridSpan w:val="15"/>
          </w:tcPr>
          <w:p w14:paraId="41CA6421" w14:textId="77777777" w:rsidR="007F7B8A" w:rsidRPr="00EB1240" w:rsidRDefault="007F7B8A" w:rsidP="00F100A7">
            <w:pPr>
              <w:keepNext/>
              <w:keepLines/>
            </w:pPr>
          </w:p>
        </w:tc>
        <w:tc>
          <w:tcPr>
            <w:tcW w:w="74" w:type="dxa"/>
            <w:tcBorders>
              <w:right w:val="single" w:sz="4" w:space="0" w:color="auto"/>
            </w:tcBorders>
          </w:tcPr>
          <w:p w14:paraId="0C70133E" w14:textId="77777777" w:rsidR="007F7B8A" w:rsidRPr="00EB1240" w:rsidRDefault="007F7B8A" w:rsidP="00F100A7">
            <w:pPr>
              <w:keepNext/>
              <w:keepLines/>
            </w:pPr>
          </w:p>
        </w:tc>
      </w:tr>
      <w:tr w:rsidR="007F7B8A" w:rsidRPr="00EB1240" w14:paraId="354F7DB1" w14:textId="77777777" w:rsidTr="00F100A7">
        <w:trPr>
          <w:cantSplit/>
        </w:trPr>
        <w:tc>
          <w:tcPr>
            <w:tcW w:w="74" w:type="dxa"/>
            <w:tcBorders>
              <w:left w:val="single" w:sz="6" w:space="0" w:color="auto"/>
            </w:tcBorders>
          </w:tcPr>
          <w:p w14:paraId="665390B2" w14:textId="77777777" w:rsidR="007F7B8A" w:rsidRPr="00EB1240" w:rsidRDefault="007F7B8A" w:rsidP="00F100A7">
            <w:pPr>
              <w:keepNext/>
              <w:keepLines/>
            </w:pPr>
          </w:p>
        </w:tc>
        <w:tc>
          <w:tcPr>
            <w:tcW w:w="1701" w:type="dxa"/>
          </w:tcPr>
          <w:p w14:paraId="2EE2D8AD" w14:textId="77777777" w:rsidR="007F7B8A" w:rsidRPr="00EB1240" w:rsidRDefault="007F7B8A" w:rsidP="00F100A7">
            <w:pPr>
              <w:keepNext/>
              <w:keepLines/>
            </w:pPr>
            <w:r w:rsidRPr="00EB1240">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F9F40C9"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B8533FD"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0284A00"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4ABBAB8"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B26DAB8" w14:textId="77777777" w:rsidR="007F7B8A" w:rsidRPr="00EB1240" w:rsidRDefault="007F7B8A" w:rsidP="00F100A7">
            <w:pPr>
              <w:keepNext/>
              <w:keepLines/>
            </w:pPr>
          </w:p>
        </w:tc>
        <w:tc>
          <w:tcPr>
            <w:tcW w:w="1701" w:type="dxa"/>
            <w:gridSpan w:val="7"/>
            <w:tcBorders>
              <w:left w:val="nil"/>
            </w:tcBorders>
          </w:tcPr>
          <w:p w14:paraId="3CA18F53" w14:textId="77777777" w:rsidR="007F7B8A" w:rsidRPr="00EB1240" w:rsidRDefault="007F7B8A" w:rsidP="00F100A7">
            <w:pPr>
              <w:keepNext/>
              <w:keepLines/>
              <w:jc w:val="center"/>
            </w:pPr>
            <w:r w:rsidRPr="00EB1240">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D042BC3"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40F8BB1"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36ED374"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DB2CDEC"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F92CD31" w14:textId="77777777" w:rsidR="007F7B8A" w:rsidRPr="00EB1240" w:rsidRDefault="007F7B8A" w:rsidP="00F100A7">
            <w:pPr>
              <w:keepNext/>
              <w:keepLines/>
            </w:pPr>
          </w:p>
        </w:tc>
        <w:tc>
          <w:tcPr>
            <w:tcW w:w="1566" w:type="dxa"/>
            <w:gridSpan w:val="3"/>
            <w:tcBorders>
              <w:left w:val="nil"/>
            </w:tcBorders>
          </w:tcPr>
          <w:p w14:paraId="3DD6D7BF" w14:textId="77777777" w:rsidR="007F7B8A" w:rsidRPr="00EB1240" w:rsidRDefault="007F7B8A" w:rsidP="00F100A7">
            <w:pPr>
              <w:keepNext/>
              <w:keepLines/>
            </w:pPr>
          </w:p>
        </w:tc>
        <w:tc>
          <w:tcPr>
            <w:tcW w:w="74" w:type="dxa"/>
            <w:tcBorders>
              <w:left w:val="nil"/>
              <w:right w:val="single" w:sz="4" w:space="0" w:color="auto"/>
            </w:tcBorders>
          </w:tcPr>
          <w:p w14:paraId="761F9978" w14:textId="77777777" w:rsidR="007F7B8A" w:rsidRPr="00EB1240" w:rsidRDefault="007F7B8A" w:rsidP="00F100A7">
            <w:pPr>
              <w:keepNext/>
              <w:keepLines/>
            </w:pPr>
          </w:p>
        </w:tc>
      </w:tr>
      <w:tr w:rsidR="007F7B8A" w:rsidRPr="00EB1240" w14:paraId="3F262CB9" w14:textId="77777777" w:rsidTr="00F100A7">
        <w:trPr>
          <w:cantSplit/>
          <w:trHeight w:hRule="exact" w:val="60"/>
        </w:trPr>
        <w:tc>
          <w:tcPr>
            <w:tcW w:w="74" w:type="dxa"/>
            <w:tcBorders>
              <w:left w:val="single" w:sz="6" w:space="0" w:color="auto"/>
              <w:bottom w:val="single" w:sz="4" w:space="0" w:color="auto"/>
            </w:tcBorders>
          </w:tcPr>
          <w:p w14:paraId="4595B4C2" w14:textId="77777777" w:rsidR="007F7B8A" w:rsidRPr="00EB1240" w:rsidRDefault="007F7B8A" w:rsidP="00F100A7">
            <w:pPr>
              <w:keepNext/>
              <w:keepLines/>
            </w:pPr>
          </w:p>
        </w:tc>
        <w:tc>
          <w:tcPr>
            <w:tcW w:w="4321" w:type="dxa"/>
            <w:gridSpan w:val="12"/>
            <w:tcBorders>
              <w:bottom w:val="single" w:sz="4" w:space="0" w:color="auto"/>
            </w:tcBorders>
          </w:tcPr>
          <w:p w14:paraId="1B445EEE" w14:textId="77777777" w:rsidR="007F7B8A" w:rsidRPr="00EB1240" w:rsidRDefault="007F7B8A" w:rsidP="00F100A7">
            <w:pPr>
              <w:keepNext/>
              <w:keepLines/>
            </w:pPr>
          </w:p>
        </w:tc>
        <w:tc>
          <w:tcPr>
            <w:tcW w:w="4847" w:type="dxa"/>
            <w:gridSpan w:val="15"/>
            <w:tcBorders>
              <w:bottom w:val="single" w:sz="4" w:space="0" w:color="auto"/>
            </w:tcBorders>
          </w:tcPr>
          <w:p w14:paraId="28FA8BE1" w14:textId="77777777" w:rsidR="007F7B8A" w:rsidRPr="00EB1240" w:rsidRDefault="007F7B8A" w:rsidP="00F100A7">
            <w:pPr>
              <w:keepNext/>
              <w:keepLines/>
            </w:pPr>
          </w:p>
        </w:tc>
        <w:tc>
          <w:tcPr>
            <w:tcW w:w="74" w:type="dxa"/>
            <w:tcBorders>
              <w:bottom w:val="single" w:sz="4" w:space="0" w:color="auto"/>
              <w:right w:val="single" w:sz="4" w:space="0" w:color="auto"/>
            </w:tcBorders>
          </w:tcPr>
          <w:p w14:paraId="2ED51227" w14:textId="77777777" w:rsidR="007F7B8A" w:rsidRPr="00EB1240" w:rsidRDefault="007F7B8A" w:rsidP="00F100A7">
            <w:pPr>
              <w:keepNext/>
              <w:keepLines/>
            </w:pPr>
          </w:p>
        </w:tc>
      </w:tr>
    </w:tbl>
    <w:p w14:paraId="368E84C8" w14:textId="77777777" w:rsidR="007F7B8A" w:rsidRDefault="007F7B8A" w:rsidP="007F7B8A">
      <w:pPr>
        <w:pStyle w:val="Paragraphe"/>
        <w:keepNext/>
        <w:keepLines/>
        <w:ind w:left="-284"/>
        <w:rPr>
          <w:rFonts w:asciiTheme="minorHAnsi" w:hAnsiTheme="minorHAnsi" w:cs="Arial"/>
          <w:b/>
          <w:i/>
          <w:sz w:val="18"/>
          <w:szCs w:val="12"/>
        </w:rPr>
      </w:pPr>
    </w:p>
    <w:p w14:paraId="1488C2C0" w14:textId="77777777" w:rsidR="007F7B8A" w:rsidRDefault="007F7B8A" w:rsidP="007F7B8A">
      <w:pPr>
        <w:pStyle w:val="Paragraphe"/>
        <w:spacing w:before="0"/>
        <w:ind w:left="425" w:hanging="425"/>
        <w:rPr>
          <w:rFonts w:asciiTheme="minorHAnsi" w:hAnsiTheme="minorHAnsi" w:cs="Arial"/>
          <w:sz w:val="16"/>
        </w:rPr>
      </w:pPr>
    </w:p>
    <w:tbl>
      <w:tblPr>
        <w:tblW w:w="9316"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74"/>
      </w:tblGrid>
      <w:tr w:rsidR="007F7B8A" w:rsidRPr="00EB1240" w14:paraId="17D16516" w14:textId="77777777" w:rsidTr="00F100A7">
        <w:trPr>
          <w:cantSplit/>
        </w:trPr>
        <w:tc>
          <w:tcPr>
            <w:tcW w:w="74" w:type="dxa"/>
            <w:tcBorders>
              <w:top w:val="single" w:sz="6" w:space="0" w:color="auto"/>
              <w:left w:val="single" w:sz="6" w:space="0" w:color="auto"/>
              <w:bottom w:val="single" w:sz="6" w:space="0" w:color="auto"/>
            </w:tcBorders>
            <w:shd w:val="pct25" w:color="auto" w:fill="auto"/>
          </w:tcPr>
          <w:p w14:paraId="5DA40E46" w14:textId="77777777" w:rsidR="007F7B8A" w:rsidRPr="00EB1240" w:rsidRDefault="007F7B8A" w:rsidP="00F100A7">
            <w:pPr>
              <w:keepNext/>
              <w:keepLines/>
            </w:pPr>
          </w:p>
        </w:tc>
        <w:tc>
          <w:tcPr>
            <w:tcW w:w="9168" w:type="dxa"/>
            <w:gridSpan w:val="27"/>
            <w:tcBorders>
              <w:top w:val="single" w:sz="6" w:space="0" w:color="auto"/>
              <w:bottom w:val="single" w:sz="6" w:space="0" w:color="auto"/>
            </w:tcBorders>
            <w:shd w:val="pct25" w:color="auto" w:fill="auto"/>
          </w:tcPr>
          <w:p w14:paraId="79C47B0D" w14:textId="77777777" w:rsidR="007F7B8A" w:rsidRPr="00EB1240" w:rsidRDefault="007F7B8A" w:rsidP="00F100A7">
            <w:pPr>
              <w:keepNext/>
              <w:keepLines/>
              <w:jc w:val="center"/>
            </w:pPr>
            <w:r w:rsidRPr="00EB1240">
              <w:rPr>
                <w:b/>
              </w:rPr>
              <w:t>Cotraitant 2</w:t>
            </w:r>
          </w:p>
        </w:tc>
        <w:tc>
          <w:tcPr>
            <w:tcW w:w="74" w:type="dxa"/>
            <w:tcBorders>
              <w:top w:val="single" w:sz="6" w:space="0" w:color="auto"/>
              <w:bottom w:val="single" w:sz="6" w:space="0" w:color="auto"/>
              <w:right w:val="single" w:sz="4" w:space="0" w:color="auto"/>
            </w:tcBorders>
            <w:shd w:val="pct25" w:color="auto" w:fill="auto"/>
          </w:tcPr>
          <w:p w14:paraId="01B1A9F2" w14:textId="77777777" w:rsidR="007F7B8A" w:rsidRPr="00EB1240" w:rsidRDefault="007F7B8A" w:rsidP="00F100A7">
            <w:pPr>
              <w:keepNext/>
              <w:keepLines/>
            </w:pPr>
          </w:p>
        </w:tc>
      </w:tr>
      <w:tr w:rsidR="007F7B8A" w:rsidRPr="00EB1240" w14:paraId="1CDD4CDA" w14:textId="77777777" w:rsidTr="00F100A7">
        <w:trPr>
          <w:cantSplit/>
          <w:trHeight w:hRule="exact" w:val="60"/>
        </w:trPr>
        <w:tc>
          <w:tcPr>
            <w:tcW w:w="74" w:type="dxa"/>
            <w:tcBorders>
              <w:top w:val="single" w:sz="6" w:space="0" w:color="auto"/>
              <w:left w:val="single" w:sz="6" w:space="0" w:color="auto"/>
            </w:tcBorders>
          </w:tcPr>
          <w:p w14:paraId="571FAB00" w14:textId="77777777" w:rsidR="007F7B8A" w:rsidRPr="00EB1240" w:rsidRDefault="007F7B8A" w:rsidP="00F100A7">
            <w:pPr>
              <w:keepNext/>
              <w:keepLines/>
            </w:pPr>
          </w:p>
        </w:tc>
        <w:tc>
          <w:tcPr>
            <w:tcW w:w="4321" w:type="dxa"/>
            <w:gridSpan w:val="12"/>
            <w:tcBorders>
              <w:top w:val="single" w:sz="6" w:space="0" w:color="auto"/>
            </w:tcBorders>
          </w:tcPr>
          <w:p w14:paraId="74EFFDB5" w14:textId="77777777" w:rsidR="007F7B8A" w:rsidRPr="00EB1240" w:rsidRDefault="007F7B8A" w:rsidP="00F100A7">
            <w:pPr>
              <w:keepNext/>
              <w:keepLines/>
            </w:pPr>
          </w:p>
        </w:tc>
        <w:tc>
          <w:tcPr>
            <w:tcW w:w="4847" w:type="dxa"/>
            <w:gridSpan w:val="15"/>
            <w:tcBorders>
              <w:top w:val="single" w:sz="6" w:space="0" w:color="auto"/>
            </w:tcBorders>
          </w:tcPr>
          <w:p w14:paraId="35E4F95F" w14:textId="77777777" w:rsidR="007F7B8A" w:rsidRPr="00EB1240" w:rsidRDefault="007F7B8A" w:rsidP="00F100A7">
            <w:pPr>
              <w:keepNext/>
              <w:keepLines/>
            </w:pPr>
          </w:p>
        </w:tc>
        <w:tc>
          <w:tcPr>
            <w:tcW w:w="74" w:type="dxa"/>
            <w:tcBorders>
              <w:top w:val="single" w:sz="6" w:space="0" w:color="auto"/>
              <w:right w:val="single" w:sz="4" w:space="0" w:color="auto"/>
            </w:tcBorders>
          </w:tcPr>
          <w:p w14:paraId="2C3F8BA7" w14:textId="77777777" w:rsidR="007F7B8A" w:rsidRPr="00EB1240" w:rsidRDefault="007F7B8A" w:rsidP="00F100A7">
            <w:pPr>
              <w:keepNext/>
              <w:keepLines/>
            </w:pPr>
          </w:p>
        </w:tc>
      </w:tr>
      <w:tr w:rsidR="007F7B8A" w:rsidRPr="00EB1240" w14:paraId="2958A49A" w14:textId="77777777" w:rsidTr="00F100A7">
        <w:trPr>
          <w:cantSplit/>
        </w:trPr>
        <w:tc>
          <w:tcPr>
            <w:tcW w:w="74" w:type="dxa"/>
            <w:tcBorders>
              <w:left w:val="single" w:sz="6" w:space="0" w:color="auto"/>
            </w:tcBorders>
          </w:tcPr>
          <w:p w14:paraId="70DA1019" w14:textId="77777777" w:rsidR="007F7B8A" w:rsidRPr="00EB1240" w:rsidRDefault="007F7B8A" w:rsidP="00F100A7">
            <w:pPr>
              <w:keepNext/>
              <w:keepLines/>
            </w:pPr>
          </w:p>
        </w:tc>
        <w:tc>
          <w:tcPr>
            <w:tcW w:w="4037" w:type="dxa"/>
            <w:gridSpan w:val="10"/>
          </w:tcPr>
          <w:p w14:paraId="78A8852A" w14:textId="77777777" w:rsidR="007F7B8A" w:rsidRPr="00EB1240" w:rsidRDefault="007F7B8A" w:rsidP="00F100A7">
            <w:pPr>
              <w:keepNext/>
              <w:keepLines/>
            </w:pPr>
            <w:r w:rsidRPr="00EB1240">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7409A6A6" w14:textId="77777777" w:rsidR="007F7B8A" w:rsidRPr="00EB1240" w:rsidRDefault="007F7B8A" w:rsidP="00F100A7">
            <w:pPr>
              <w:keepNext/>
              <w:keepLines/>
            </w:pPr>
          </w:p>
        </w:tc>
        <w:tc>
          <w:tcPr>
            <w:tcW w:w="74" w:type="dxa"/>
            <w:tcBorders>
              <w:left w:val="nil"/>
              <w:right w:val="single" w:sz="4" w:space="0" w:color="auto"/>
            </w:tcBorders>
          </w:tcPr>
          <w:p w14:paraId="314B1B07" w14:textId="77777777" w:rsidR="007F7B8A" w:rsidRPr="00EB1240" w:rsidRDefault="007F7B8A" w:rsidP="00F100A7">
            <w:pPr>
              <w:keepNext/>
              <w:keepLines/>
            </w:pPr>
          </w:p>
        </w:tc>
      </w:tr>
      <w:tr w:rsidR="007F7B8A" w:rsidRPr="00EB1240" w14:paraId="1AD14DB1" w14:textId="77777777" w:rsidTr="00F100A7">
        <w:trPr>
          <w:cantSplit/>
          <w:trHeight w:hRule="exact" w:val="60"/>
        </w:trPr>
        <w:tc>
          <w:tcPr>
            <w:tcW w:w="74" w:type="dxa"/>
            <w:tcBorders>
              <w:left w:val="single" w:sz="6" w:space="0" w:color="auto"/>
            </w:tcBorders>
          </w:tcPr>
          <w:p w14:paraId="48AF5F3E" w14:textId="77777777" w:rsidR="007F7B8A" w:rsidRPr="00EB1240" w:rsidRDefault="007F7B8A" w:rsidP="00F100A7">
            <w:pPr>
              <w:keepNext/>
              <w:keepLines/>
            </w:pPr>
          </w:p>
        </w:tc>
        <w:tc>
          <w:tcPr>
            <w:tcW w:w="4321" w:type="dxa"/>
            <w:gridSpan w:val="12"/>
          </w:tcPr>
          <w:p w14:paraId="0AE5A950" w14:textId="77777777" w:rsidR="007F7B8A" w:rsidRPr="00EB1240" w:rsidRDefault="007F7B8A" w:rsidP="00F100A7">
            <w:pPr>
              <w:keepNext/>
              <w:keepLines/>
            </w:pPr>
          </w:p>
        </w:tc>
        <w:tc>
          <w:tcPr>
            <w:tcW w:w="4847" w:type="dxa"/>
            <w:gridSpan w:val="15"/>
          </w:tcPr>
          <w:p w14:paraId="279D2919" w14:textId="77777777" w:rsidR="007F7B8A" w:rsidRPr="00EB1240" w:rsidRDefault="007F7B8A" w:rsidP="00F100A7">
            <w:pPr>
              <w:keepNext/>
              <w:keepLines/>
            </w:pPr>
          </w:p>
        </w:tc>
        <w:tc>
          <w:tcPr>
            <w:tcW w:w="74" w:type="dxa"/>
            <w:tcBorders>
              <w:right w:val="single" w:sz="4" w:space="0" w:color="auto"/>
            </w:tcBorders>
          </w:tcPr>
          <w:p w14:paraId="533E5F0D" w14:textId="77777777" w:rsidR="007F7B8A" w:rsidRPr="00EB1240" w:rsidRDefault="007F7B8A" w:rsidP="00F100A7">
            <w:pPr>
              <w:keepNext/>
              <w:keepLines/>
            </w:pPr>
          </w:p>
        </w:tc>
      </w:tr>
      <w:tr w:rsidR="007F7B8A" w:rsidRPr="00EB1240" w14:paraId="7973D4A7" w14:textId="77777777" w:rsidTr="00F100A7">
        <w:trPr>
          <w:cantSplit/>
        </w:trPr>
        <w:tc>
          <w:tcPr>
            <w:tcW w:w="74" w:type="dxa"/>
            <w:tcBorders>
              <w:left w:val="single" w:sz="6" w:space="0" w:color="auto"/>
            </w:tcBorders>
          </w:tcPr>
          <w:p w14:paraId="6A9E3C37" w14:textId="77777777" w:rsidR="007F7B8A" w:rsidRPr="00EB1240" w:rsidRDefault="007F7B8A" w:rsidP="00F100A7">
            <w:pPr>
              <w:keepNext/>
              <w:keepLines/>
            </w:pPr>
          </w:p>
        </w:tc>
        <w:tc>
          <w:tcPr>
            <w:tcW w:w="4037" w:type="dxa"/>
            <w:gridSpan w:val="10"/>
          </w:tcPr>
          <w:p w14:paraId="5378FDAB" w14:textId="77777777" w:rsidR="007F7B8A" w:rsidRPr="00EB1240" w:rsidRDefault="007F7B8A" w:rsidP="00F100A7">
            <w:pPr>
              <w:keepNext/>
              <w:keepLines/>
            </w:pPr>
            <w:r w:rsidRPr="00EB1240">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3A87457" w14:textId="77777777" w:rsidR="007F7B8A" w:rsidRPr="00EB1240" w:rsidRDefault="007F7B8A" w:rsidP="00F100A7">
            <w:pPr>
              <w:keepNext/>
              <w:keepLines/>
            </w:pPr>
          </w:p>
        </w:tc>
        <w:tc>
          <w:tcPr>
            <w:tcW w:w="74" w:type="dxa"/>
            <w:tcBorders>
              <w:left w:val="nil"/>
              <w:right w:val="single" w:sz="4" w:space="0" w:color="auto"/>
            </w:tcBorders>
          </w:tcPr>
          <w:p w14:paraId="50842B09" w14:textId="77777777" w:rsidR="007F7B8A" w:rsidRPr="00EB1240" w:rsidRDefault="007F7B8A" w:rsidP="00F100A7">
            <w:pPr>
              <w:keepNext/>
              <w:keepLines/>
            </w:pPr>
          </w:p>
        </w:tc>
      </w:tr>
      <w:tr w:rsidR="007F7B8A" w:rsidRPr="00EB1240" w14:paraId="52C555A3" w14:textId="77777777" w:rsidTr="00F100A7">
        <w:trPr>
          <w:cantSplit/>
          <w:trHeight w:hRule="exact" w:val="60"/>
        </w:trPr>
        <w:tc>
          <w:tcPr>
            <w:tcW w:w="74" w:type="dxa"/>
            <w:tcBorders>
              <w:left w:val="single" w:sz="6" w:space="0" w:color="auto"/>
            </w:tcBorders>
          </w:tcPr>
          <w:p w14:paraId="6BB20972" w14:textId="77777777" w:rsidR="007F7B8A" w:rsidRPr="00EB1240" w:rsidRDefault="007F7B8A" w:rsidP="00F100A7">
            <w:pPr>
              <w:keepNext/>
              <w:keepLines/>
            </w:pPr>
          </w:p>
        </w:tc>
        <w:tc>
          <w:tcPr>
            <w:tcW w:w="4321" w:type="dxa"/>
            <w:gridSpan w:val="12"/>
          </w:tcPr>
          <w:p w14:paraId="28214124" w14:textId="77777777" w:rsidR="007F7B8A" w:rsidRPr="00EB1240" w:rsidRDefault="007F7B8A" w:rsidP="00F100A7">
            <w:pPr>
              <w:keepNext/>
              <w:keepLines/>
            </w:pPr>
          </w:p>
        </w:tc>
        <w:tc>
          <w:tcPr>
            <w:tcW w:w="4847" w:type="dxa"/>
            <w:gridSpan w:val="15"/>
          </w:tcPr>
          <w:p w14:paraId="1ECCDD1E" w14:textId="77777777" w:rsidR="007F7B8A" w:rsidRPr="00EB1240" w:rsidRDefault="007F7B8A" w:rsidP="00F100A7">
            <w:pPr>
              <w:keepNext/>
              <w:keepLines/>
            </w:pPr>
          </w:p>
        </w:tc>
        <w:tc>
          <w:tcPr>
            <w:tcW w:w="74" w:type="dxa"/>
            <w:tcBorders>
              <w:right w:val="single" w:sz="4" w:space="0" w:color="auto"/>
            </w:tcBorders>
          </w:tcPr>
          <w:p w14:paraId="344B95FA" w14:textId="77777777" w:rsidR="007F7B8A" w:rsidRPr="00EB1240" w:rsidRDefault="007F7B8A" w:rsidP="00F100A7">
            <w:pPr>
              <w:keepNext/>
              <w:keepLines/>
            </w:pPr>
          </w:p>
        </w:tc>
      </w:tr>
      <w:tr w:rsidR="007F7B8A" w:rsidRPr="00EB1240" w14:paraId="505CF57E" w14:textId="77777777" w:rsidTr="00F100A7">
        <w:trPr>
          <w:cantSplit/>
        </w:trPr>
        <w:tc>
          <w:tcPr>
            <w:tcW w:w="74" w:type="dxa"/>
            <w:tcBorders>
              <w:left w:val="single" w:sz="6" w:space="0" w:color="auto"/>
            </w:tcBorders>
          </w:tcPr>
          <w:p w14:paraId="7773226E" w14:textId="77777777" w:rsidR="007F7B8A" w:rsidRPr="00EB1240" w:rsidRDefault="007F7B8A" w:rsidP="00F100A7">
            <w:pPr>
              <w:keepNext/>
              <w:keepLines/>
            </w:pPr>
          </w:p>
        </w:tc>
        <w:tc>
          <w:tcPr>
            <w:tcW w:w="4037" w:type="dxa"/>
            <w:gridSpan w:val="10"/>
          </w:tcPr>
          <w:p w14:paraId="16FCDC76" w14:textId="77777777" w:rsidR="007F7B8A" w:rsidRPr="00EB1240" w:rsidRDefault="007F7B8A" w:rsidP="00F100A7">
            <w:pPr>
              <w:keepNext/>
              <w:keepLines/>
            </w:pPr>
            <w:r w:rsidRPr="00EB1240">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7DA25023" w14:textId="77777777" w:rsidR="007F7B8A" w:rsidRPr="00EB1240" w:rsidRDefault="007F7B8A" w:rsidP="00F100A7">
            <w:pPr>
              <w:keepNext/>
              <w:keepLines/>
            </w:pPr>
          </w:p>
        </w:tc>
        <w:tc>
          <w:tcPr>
            <w:tcW w:w="74" w:type="dxa"/>
            <w:tcBorders>
              <w:left w:val="nil"/>
              <w:right w:val="single" w:sz="4" w:space="0" w:color="auto"/>
            </w:tcBorders>
          </w:tcPr>
          <w:p w14:paraId="56E95489" w14:textId="77777777" w:rsidR="007F7B8A" w:rsidRPr="00EB1240" w:rsidRDefault="007F7B8A" w:rsidP="00F100A7">
            <w:pPr>
              <w:keepNext/>
              <w:keepLines/>
            </w:pPr>
          </w:p>
        </w:tc>
      </w:tr>
      <w:tr w:rsidR="007F7B8A" w:rsidRPr="00EB1240" w14:paraId="1CB27E98" w14:textId="77777777" w:rsidTr="00F100A7">
        <w:trPr>
          <w:cantSplit/>
          <w:trHeight w:hRule="exact" w:val="60"/>
        </w:trPr>
        <w:tc>
          <w:tcPr>
            <w:tcW w:w="74" w:type="dxa"/>
            <w:tcBorders>
              <w:left w:val="single" w:sz="6" w:space="0" w:color="auto"/>
            </w:tcBorders>
          </w:tcPr>
          <w:p w14:paraId="1942C7EE" w14:textId="77777777" w:rsidR="007F7B8A" w:rsidRPr="00EB1240" w:rsidRDefault="007F7B8A" w:rsidP="00F100A7">
            <w:pPr>
              <w:keepNext/>
              <w:keepLines/>
            </w:pPr>
          </w:p>
        </w:tc>
        <w:tc>
          <w:tcPr>
            <w:tcW w:w="4321" w:type="dxa"/>
            <w:gridSpan w:val="12"/>
          </w:tcPr>
          <w:p w14:paraId="31FCB12E" w14:textId="77777777" w:rsidR="007F7B8A" w:rsidRPr="00EB1240" w:rsidRDefault="007F7B8A" w:rsidP="00F100A7">
            <w:pPr>
              <w:keepNext/>
              <w:keepLines/>
            </w:pPr>
          </w:p>
        </w:tc>
        <w:tc>
          <w:tcPr>
            <w:tcW w:w="4847" w:type="dxa"/>
            <w:gridSpan w:val="15"/>
          </w:tcPr>
          <w:p w14:paraId="462602A2" w14:textId="77777777" w:rsidR="007F7B8A" w:rsidRPr="00EB1240" w:rsidRDefault="007F7B8A" w:rsidP="00F100A7">
            <w:pPr>
              <w:keepNext/>
              <w:keepLines/>
            </w:pPr>
          </w:p>
        </w:tc>
        <w:tc>
          <w:tcPr>
            <w:tcW w:w="74" w:type="dxa"/>
            <w:tcBorders>
              <w:right w:val="single" w:sz="4" w:space="0" w:color="auto"/>
            </w:tcBorders>
          </w:tcPr>
          <w:p w14:paraId="3B3FE149" w14:textId="77777777" w:rsidR="007F7B8A" w:rsidRPr="00EB1240" w:rsidRDefault="007F7B8A" w:rsidP="00F100A7">
            <w:pPr>
              <w:keepNext/>
              <w:keepLines/>
            </w:pPr>
          </w:p>
        </w:tc>
      </w:tr>
      <w:tr w:rsidR="007F7B8A" w:rsidRPr="00EB1240" w14:paraId="3D03EBDE" w14:textId="77777777" w:rsidTr="00F100A7">
        <w:trPr>
          <w:cantSplit/>
        </w:trPr>
        <w:tc>
          <w:tcPr>
            <w:tcW w:w="74" w:type="dxa"/>
            <w:tcBorders>
              <w:left w:val="single" w:sz="6" w:space="0" w:color="auto"/>
            </w:tcBorders>
          </w:tcPr>
          <w:p w14:paraId="06AF553B" w14:textId="77777777" w:rsidR="007F7B8A" w:rsidRPr="00EB1240" w:rsidRDefault="007F7B8A" w:rsidP="00F100A7">
            <w:pPr>
              <w:keepNext/>
              <w:keepLines/>
            </w:pPr>
          </w:p>
        </w:tc>
        <w:tc>
          <w:tcPr>
            <w:tcW w:w="1701" w:type="dxa"/>
          </w:tcPr>
          <w:p w14:paraId="0F655AE7" w14:textId="77777777" w:rsidR="007F7B8A" w:rsidRPr="00EB1240" w:rsidRDefault="007F7B8A" w:rsidP="00F100A7">
            <w:pPr>
              <w:keepNext/>
              <w:keepLines/>
            </w:pPr>
            <w:r w:rsidRPr="00EB1240">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E5D18AC"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48866A3"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FD6411F" w14:textId="77777777" w:rsidR="007F7B8A" w:rsidRPr="00EB1240" w:rsidRDefault="007F7B8A" w:rsidP="00F100A7">
            <w:pPr>
              <w:keepNext/>
              <w:keepLines/>
            </w:pPr>
          </w:p>
        </w:tc>
        <w:tc>
          <w:tcPr>
            <w:tcW w:w="74" w:type="dxa"/>
            <w:tcBorders>
              <w:left w:val="nil"/>
            </w:tcBorders>
          </w:tcPr>
          <w:p w14:paraId="698D2E28"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830A3F3"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D0E7EF0"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02898FA"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08175DA"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1930D88"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17ACC02"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EF14C01"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9FDB60E" w14:textId="77777777" w:rsidR="007F7B8A" w:rsidRPr="00EB1240" w:rsidRDefault="007F7B8A" w:rsidP="00F100A7">
            <w:pPr>
              <w:keepNext/>
              <w:keepLines/>
            </w:pPr>
          </w:p>
        </w:tc>
        <w:tc>
          <w:tcPr>
            <w:tcW w:w="1134" w:type="dxa"/>
            <w:gridSpan w:val="3"/>
            <w:tcBorders>
              <w:left w:val="nil"/>
            </w:tcBorders>
          </w:tcPr>
          <w:p w14:paraId="553DFBF2" w14:textId="77777777" w:rsidR="007F7B8A" w:rsidRPr="00EB1240" w:rsidRDefault="007F7B8A" w:rsidP="00F100A7">
            <w:pPr>
              <w:keepNext/>
              <w:keepLines/>
              <w:jc w:val="center"/>
            </w:pPr>
            <w:r w:rsidRPr="00EB1240">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5F749FB"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ADDFE92" w14:textId="77777777" w:rsidR="007F7B8A" w:rsidRPr="00EB1240" w:rsidRDefault="007F7B8A" w:rsidP="00F100A7">
            <w:pPr>
              <w:keepNext/>
              <w:keepLines/>
            </w:pPr>
          </w:p>
        </w:tc>
        <w:tc>
          <w:tcPr>
            <w:tcW w:w="873" w:type="dxa"/>
            <w:gridSpan w:val="2"/>
            <w:tcBorders>
              <w:left w:val="nil"/>
              <w:right w:val="single" w:sz="4" w:space="0" w:color="auto"/>
            </w:tcBorders>
          </w:tcPr>
          <w:p w14:paraId="717BFF74" w14:textId="77777777" w:rsidR="007F7B8A" w:rsidRPr="00EB1240" w:rsidRDefault="007F7B8A" w:rsidP="00F100A7">
            <w:pPr>
              <w:keepNext/>
              <w:keepLines/>
            </w:pPr>
          </w:p>
        </w:tc>
      </w:tr>
      <w:tr w:rsidR="007F7B8A" w:rsidRPr="00EB1240" w14:paraId="26A46286" w14:textId="77777777" w:rsidTr="00F100A7">
        <w:trPr>
          <w:cantSplit/>
          <w:trHeight w:hRule="exact" w:val="60"/>
        </w:trPr>
        <w:tc>
          <w:tcPr>
            <w:tcW w:w="74" w:type="dxa"/>
            <w:tcBorders>
              <w:left w:val="single" w:sz="6" w:space="0" w:color="auto"/>
            </w:tcBorders>
          </w:tcPr>
          <w:p w14:paraId="5A7C7EAF" w14:textId="77777777" w:rsidR="007F7B8A" w:rsidRPr="00EB1240" w:rsidRDefault="007F7B8A" w:rsidP="00F100A7">
            <w:pPr>
              <w:keepNext/>
              <w:keepLines/>
            </w:pPr>
          </w:p>
        </w:tc>
        <w:tc>
          <w:tcPr>
            <w:tcW w:w="4321" w:type="dxa"/>
            <w:gridSpan w:val="12"/>
          </w:tcPr>
          <w:p w14:paraId="7514F403" w14:textId="77777777" w:rsidR="007F7B8A" w:rsidRPr="00EB1240" w:rsidRDefault="007F7B8A" w:rsidP="00F100A7">
            <w:pPr>
              <w:keepNext/>
              <w:keepLines/>
            </w:pPr>
          </w:p>
        </w:tc>
        <w:tc>
          <w:tcPr>
            <w:tcW w:w="4847" w:type="dxa"/>
            <w:gridSpan w:val="15"/>
          </w:tcPr>
          <w:p w14:paraId="3FE1FB45" w14:textId="77777777" w:rsidR="007F7B8A" w:rsidRPr="00EB1240" w:rsidRDefault="007F7B8A" w:rsidP="00F100A7">
            <w:pPr>
              <w:keepNext/>
              <w:keepLines/>
            </w:pPr>
          </w:p>
        </w:tc>
        <w:tc>
          <w:tcPr>
            <w:tcW w:w="74" w:type="dxa"/>
            <w:tcBorders>
              <w:right w:val="single" w:sz="4" w:space="0" w:color="auto"/>
            </w:tcBorders>
          </w:tcPr>
          <w:p w14:paraId="5B715A5C" w14:textId="77777777" w:rsidR="007F7B8A" w:rsidRPr="00EB1240" w:rsidRDefault="007F7B8A" w:rsidP="00F100A7">
            <w:pPr>
              <w:keepNext/>
              <w:keepLines/>
            </w:pPr>
          </w:p>
        </w:tc>
      </w:tr>
      <w:tr w:rsidR="007F7B8A" w:rsidRPr="00EB1240" w14:paraId="127C4F08" w14:textId="77777777" w:rsidTr="00F100A7">
        <w:trPr>
          <w:cantSplit/>
        </w:trPr>
        <w:tc>
          <w:tcPr>
            <w:tcW w:w="74" w:type="dxa"/>
            <w:tcBorders>
              <w:left w:val="single" w:sz="6" w:space="0" w:color="auto"/>
            </w:tcBorders>
          </w:tcPr>
          <w:p w14:paraId="0B648620" w14:textId="77777777" w:rsidR="007F7B8A" w:rsidRPr="00EB1240" w:rsidRDefault="007F7B8A" w:rsidP="00F100A7">
            <w:pPr>
              <w:keepNext/>
              <w:keepLines/>
            </w:pPr>
          </w:p>
        </w:tc>
        <w:tc>
          <w:tcPr>
            <w:tcW w:w="1701" w:type="dxa"/>
          </w:tcPr>
          <w:p w14:paraId="2A7A2C21" w14:textId="77777777" w:rsidR="007F7B8A" w:rsidRPr="00EB1240" w:rsidRDefault="007F7B8A" w:rsidP="00F100A7">
            <w:pPr>
              <w:keepNext/>
              <w:keepLines/>
            </w:pPr>
            <w:r w:rsidRPr="00EB1240">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BFBB1CD"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1E0C7B5"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75A5A79"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04DA734"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E144829" w14:textId="77777777" w:rsidR="007F7B8A" w:rsidRPr="00EB1240" w:rsidRDefault="007F7B8A" w:rsidP="00F100A7">
            <w:pPr>
              <w:keepNext/>
              <w:keepLines/>
            </w:pPr>
          </w:p>
        </w:tc>
        <w:tc>
          <w:tcPr>
            <w:tcW w:w="1701" w:type="dxa"/>
            <w:gridSpan w:val="7"/>
            <w:tcBorders>
              <w:left w:val="nil"/>
            </w:tcBorders>
          </w:tcPr>
          <w:p w14:paraId="6B2137AA" w14:textId="77777777" w:rsidR="007F7B8A" w:rsidRPr="00EB1240" w:rsidRDefault="007F7B8A" w:rsidP="00F100A7">
            <w:pPr>
              <w:keepNext/>
              <w:keepLines/>
              <w:jc w:val="center"/>
            </w:pPr>
            <w:r w:rsidRPr="00EB1240">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4616ED0"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8E51DB8"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8B1F4EE" w14:textId="77777777" w:rsidR="007F7B8A" w:rsidRPr="00EB1240" w:rsidRDefault="007F7B8A"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E0E4D8B" w14:textId="77777777" w:rsidR="007F7B8A" w:rsidRPr="00EB1240" w:rsidRDefault="007F7B8A"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5C1835E" w14:textId="77777777" w:rsidR="007F7B8A" w:rsidRPr="00EB1240" w:rsidRDefault="007F7B8A" w:rsidP="00F100A7">
            <w:pPr>
              <w:keepNext/>
              <w:keepLines/>
            </w:pPr>
          </w:p>
        </w:tc>
        <w:tc>
          <w:tcPr>
            <w:tcW w:w="1566" w:type="dxa"/>
            <w:gridSpan w:val="3"/>
            <w:tcBorders>
              <w:left w:val="nil"/>
            </w:tcBorders>
          </w:tcPr>
          <w:p w14:paraId="7BD99DFD" w14:textId="77777777" w:rsidR="007F7B8A" w:rsidRPr="00EB1240" w:rsidRDefault="007F7B8A" w:rsidP="00F100A7">
            <w:pPr>
              <w:keepNext/>
              <w:keepLines/>
            </w:pPr>
          </w:p>
        </w:tc>
        <w:tc>
          <w:tcPr>
            <w:tcW w:w="74" w:type="dxa"/>
            <w:tcBorders>
              <w:left w:val="nil"/>
              <w:right w:val="single" w:sz="4" w:space="0" w:color="auto"/>
            </w:tcBorders>
          </w:tcPr>
          <w:p w14:paraId="668EE1E0" w14:textId="77777777" w:rsidR="007F7B8A" w:rsidRPr="00EB1240" w:rsidRDefault="007F7B8A" w:rsidP="00F100A7">
            <w:pPr>
              <w:keepNext/>
              <w:keepLines/>
            </w:pPr>
          </w:p>
        </w:tc>
      </w:tr>
      <w:tr w:rsidR="007F7B8A" w:rsidRPr="00EB1240" w14:paraId="7322F575" w14:textId="77777777" w:rsidTr="00F100A7">
        <w:trPr>
          <w:cantSplit/>
          <w:trHeight w:hRule="exact" w:val="60"/>
        </w:trPr>
        <w:tc>
          <w:tcPr>
            <w:tcW w:w="74" w:type="dxa"/>
            <w:tcBorders>
              <w:left w:val="single" w:sz="6" w:space="0" w:color="auto"/>
              <w:bottom w:val="single" w:sz="4" w:space="0" w:color="auto"/>
            </w:tcBorders>
          </w:tcPr>
          <w:p w14:paraId="45F094A9" w14:textId="77777777" w:rsidR="007F7B8A" w:rsidRPr="00EB1240" w:rsidRDefault="007F7B8A" w:rsidP="00F100A7">
            <w:pPr>
              <w:keepNext/>
              <w:keepLines/>
            </w:pPr>
          </w:p>
        </w:tc>
        <w:tc>
          <w:tcPr>
            <w:tcW w:w="4321" w:type="dxa"/>
            <w:gridSpan w:val="12"/>
            <w:tcBorders>
              <w:bottom w:val="single" w:sz="4" w:space="0" w:color="auto"/>
            </w:tcBorders>
          </w:tcPr>
          <w:p w14:paraId="3983FE6C" w14:textId="77777777" w:rsidR="007F7B8A" w:rsidRPr="00EB1240" w:rsidRDefault="007F7B8A" w:rsidP="00F100A7">
            <w:pPr>
              <w:keepNext/>
              <w:keepLines/>
            </w:pPr>
          </w:p>
        </w:tc>
        <w:tc>
          <w:tcPr>
            <w:tcW w:w="4847" w:type="dxa"/>
            <w:gridSpan w:val="15"/>
            <w:tcBorders>
              <w:bottom w:val="single" w:sz="4" w:space="0" w:color="auto"/>
            </w:tcBorders>
          </w:tcPr>
          <w:p w14:paraId="17C445B6" w14:textId="77777777" w:rsidR="007F7B8A" w:rsidRPr="00EB1240" w:rsidRDefault="007F7B8A" w:rsidP="00F100A7">
            <w:pPr>
              <w:keepNext/>
              <w:keepLines/>
            </w:pPr>
          </w:p>
        </w:tc>
        <w:tc>
          <w:tcPr>
            <w:tcW w:w="74" w:type="dxa"/>
            <w:tcBorders>
              <w:bottom w:val="single" w:sz="4" w:space="0" w:color="auto"/>
              <w:right w:val="single" w:sz="4" w:space="0" w:color="auto"/>
            </w:tcBorders>
          </w:tcPr>
          <w:p w14:paraId="5FB30DBD" w14:textId="77777777" w:rsidR="007F7B8A" w:rsidRPr="00EB1240" w:rsidRDefault="007F7B8A" w:rsidP="00F100A7">
            <w:pPr>
              <w:keepNext/>
              <w:keepLines/>
            </w:pPr>
          </w:p>
        </w:tc>
      </w:tr>
    </w:tbl>
    <w:p w14:paraId="1F2F75A1" w14:textId="77777777" w:rsidR="007F7B8A" w:rsidRDefault="007F7B8A" w:rsidP="007F7B8A">
      <w:r w:rsidRPr="00EB1240">
        <w:t>Toutefois, le maître de l'ouvrage se libérera des sommes dues aux sous-traitants payés directement en en faisant porter les montants au crédit des comptes désignés dans les annexes, les avenants ou les actes spéciaux.</w:t>
      </w:r>
    </w:p>
    <w:p w14:paraId="7AC05928" w14:textId="77777777" w:rsidR="007F7B8A" w:rsidRPr="00EB1240" w:rsidRDefault="007F7B8A" w:rsidP="007F7B8A"/>
    <w:p w14:paraId="40295229" w14:textId="77777777" w:rsidR="007F7B8A" w:rsidRDefault="007F7B8A" w:rsidP="007F7B8A">
      <w:pPr>
        <w:spacing w:after="0"/>
        <w:jc w:val="left"/>
        <w:rPr>
          <w:rFonts w:asciiTheme="majorHAnsi" w:eastAsiaTheme="majorEastAsia" w:hAnsiTheme="majorHAnsi" w:cstheme="majorBidi"/>
          <w:b/>
          <w:caps/>
          <w:color w:val="5F5B58" w:themeColor="text2"/>
          <w:sz w:val="28"/>
          <w:szCs w:val="36"/>
        </w:rPr>
      </w:pPr>
      <w:r>
        <w:br w:type="page"/>
      </w:r>
    </w:p>
    <w:p w14:paraId="0C41C7D7" w14:textId="77777777" w:rsidR="007F7B8A" w:rsidRDefault="007F7B8A" w:rsidP="007F7B8A">
      <w:pPr>
        <w:pStyle w:val="Titre1"/>
      </w:pPr>
      <w:bookmarkStart w:id="20" w:name="_Toc181718483"/>
      <w:bookmarkStart w:id="21" w:name="_Toc222132224"/>
      <w:r>
        <w:lastRenderedPageBreak/>
        <w:t>Signature du marché</w:t>
      </w:r>
      <w:bookmarkEnd w:id="20"/>
      <w:bookmarkEnd w:id="21"/>
    </w:p>
    <w:p w14:paraId="529C2785" w14:textId="77777777" w:rsidR="007F7B8A" w:rsidRDefault="007F7B8A" w:rsidP="007F7B8A">
      <w:pPr>
        <w:pStyle w:val="Titre2"/>
        <w:numPr>
          <w:ilvl w:val="1"/>
          <w:numId w:val="0"/>
        </w:numPr>
        <w:ind w:left="792" w:hanging="432"/>
      </w:pPr>
      <w:bookmarkStart w:id="22" w:name="_Toc181718484"/>
      <w:bookmarkStart w:id="23" w:name="_Toc222132225"/>
      <w:r>
        <w:t>Par le titulaire</w:t>
      </w:r>
      <w:bookmarkEnd w:id="22"/>
      <w:bookmarkEnd w:id="23"/>
    </w:p>
    <w:p w14:paraId="4BA4FDCB" w14:textId="77777777" w:rsidR="007F7B8A" w:rsidRPr="00EB1240" w:rsidRDefault="007F7B8A" w:rsidP="007F7B8A"/>
    <w:tbl>
      <w:tblPr>
        <w:tblW w:w="0" w:type="auto"/>
        <w:tblInd w:w="150" w:type="dxa"/>
        <w:tblLayout w:type="fixed"/>
        <w:tblCellMar>
          <w:left w:w="0" w:type="dxa"/>
          <w:right w:w="0" w:type="dxa"/>
        </w:tblCellMar>
        <w:tblLook w:val="0000" w:firstRow="0" w:lastRow="0" w:firstColumn="0" w:lastColumn="0" w:noHBand="0" w:noVBand="0"/>
      </w:tblPr>
      <w:tblGrid>
        <w:gridCol w:w="429"/>
        <w:gridCol w:w="3941"/>
        <w:gridCol w:w="490"/>
        <w:gridCol w:w="3859"/>
        <w:gridCol w:w="283"/>
        <w:gridCol w:w="215"/>
      </w:tblGrid>
      <w:tr w:rsidR="007F7B8A" w:rsidRPr="00EB1240" w14:paraId="5FC2BBC1" w14:textId="77777777" w:rsidTr="00F100A7">
        <w:trPr>
          <w:cantSplit/>
        </w:trPr>
        <w:tc>
          <w:tcPr>
            <w:tcW w:w="9217" w:type="dxa"/>
            <w:gridSpan w:val="6"/>
            <w:tcBorders>
              <w:top w:val="single" w:sz="6" w:space="0" w:color="auto"/>
              <w:left w:val="single" w:sz="6" w:space="0" w:color="auto"/>
              <w:right w:val="single" w:sz="4" w:space="0" w:color="auto"/>
            </w:tcBorders>
          </w:tcPr>
          <w:p w14:paraId="13A944D8" w14:textId="77777777" w:rsidR="007F7B8A" w:rsidRPr="00EB1240" w:rsidRDefault="007F7B8A" w:rsidP="00F100A7">
            <w:pPr>
              <w:keepNext/>
            </w:pPr>
            <w:r w:rsidRPr="00EB1240">
              <w:br w:type="page"/>
              <w:t>Fait en un seul original</w:t>
            </w:r>
          </w:p>
        </w:tc>
      </w:tr>
      <w:tr w:rsidR="007F7B8A" w:rsidRPr="00EB1240" w14:paraId="1260E7E0" w14:textId="77777777" w:rsidTr="00F100A7">
        <w:trPr>
          <w:cantSplit/>
        </w:trPr>
        <w:tc>
          <w:tcPr>
            <w:tcW w:w="429" w:type="dxa"/>
            <w:tcBorders>
              <w:left w:val="single" w:sz="6" w:space="0" w:color="auto"/>
            </w:tcBorders>
          </w:tcPr>
          <w:p w14:paraId="4CA9B82C" w14:textId="77777777" w:rsidR="007F7B8A" w:rsidRPr="00EB1240" w:rsidRDefault="007F7B8A" w:rsidP="00F100A7">
            <w:pPr>
              <w:keepNext/>
            </w:pPr>
            <w:r w:rsidRPr="00EB1240">
              <w:t>à :</w:t>
            </w:r>
          </w:p>
        </w:tc>
        <w:tc>
          <w:tcPr>
            <w:tcW w:w="3941" w:type="dxa"/>
            <w:tcBorders>
              <w:top w:val="dotted" w:sz="6" w:space="0" w:color="auto"/>
              <w:left w:val="dotted" w:sz="6" w:space="0" w:color="auto"/>
              <w:bottom w:val="dotted" w:sz="6" w:space="0" w:color="auto"/>
              <w:right w:val="dotted" w:sz="6" w:space="0" w:color="auto"/>
            </w:tcBorders>
            <w:shd w:val="pct5" w:color="auto" w:fill="auto"/>
          </w:tcPr>
          <w:p w14:paraId="260B60C1" w14:textId="77777777" w:rsidR="007F7B8A" w:rsidRPr="00EB1240" w:rsidRDefault="007F7B8A" w:rsidP="00F100A7">
            <w:pPr>
              <w:keepNext/>
            </w:pPr>
          </w:p>
        </w:tc>
        <w:tc>
          <w:tcPr>
            <w:tcW w:w="490" w:type="dxa"/>
            <w:tcBorders>
              <w:left w:val="nil"/>
            </w:tcBorders>
          </w:tcPr>
          <w:p w14:paraId="1D8B8DC1" w14:textId="77777777" w:rsidR="007F7B8A" w:rsidRPr="00EB1240" w:rsidRDefault="007F7B8A" w:rsidP="00F100A7">
            <w:pPr>
              <w:keepNext/>
              <w:jc w:val="center"/>
            </w:pPr>
            <w:r w:rsidRPr="00EB1240">
              <w:t>le :</w:t>
            </w:r>
          </w:p>
        </w:tc>
        <w:tc>
          <w:tcPr>
            <w:tcW w:w="4142" w:type="dxa"/>
            <w:gridSpan w:val="2"/>
            <w:tcBorders>
              <w:top w:val="dotted" w:sz="6" w:space="0" w:color="auto"/>
              <w:left w:val="dotted" w:sz="6" w:space="0" w:color="auto"/>
              <w:bottom w:val="dotted" w:sz="6" w:space="0" w:color="auto"/>
              <w:right w:val="dotted" w:sz="6" w:space="0" w:color="auto"/>
            </w:tcBorders>
            <w:shd w:val="pct5" w:color="auto" w:fill="auto"/>
          </w:tcPr>
          <w:p w14:paraId="0DC9DD17" w14:textId="77777777" w:rsidR="007F7B8A" w:rsidRPr="00EB1240" w:rsidRDefault="007F7B8A" w:rsidP="00F100A7">
            <w:pPr>
              <w:keepNext/>
            </w:pPr>
          </w:p>
        </w:tc>
        <w:tc>
          <w:tcPr>
            <w:tcW w:w="215" w:type="dxa"/>
            <w:tcBorders>
              <w:left w:val="nil"/>
              <w:right w:val="single" w:sz="4" w:space="0" w:color="auto"/>
            </w:tcBorders>
          </w:tcPr>
          <w:p w14:paraId="143362C5" w14:textId="77777777" w:rsidR="007F7B8A" w:rsidRPr="00EB1240" w:rsidRDefault="007F7B8A" w:rsidP="00F100A7">
            <w:pPr>
              <w:keepNext/>
            </w:pPr>
          </w:p>
        </w:tc>
      </w:tr>
      <w:tr w:rsidR="007F7B8A" w:rsidRPr="00EB1240" w14:paraId="5782122D" w14:textId="77777777" w:rsidTr="00F100A7">
        <w:trPr>
          <w:cantSplit/>
        </w:trPr>
        <w:tc>
          <w:tcPr>
            <w:tcW w:w="429" w:type="dxa"/>
            <w:tcBorders>
              <w:left w:val="single" w:sz="6" w:space="0" w:color="auto"/>
            </w:tcBorders>
          </w:tcPr>
          <w:p w14:paraId="2AAC3AB8" w14:textId="77777777" w:rsidR="007F7B8A" w:rsidRPr="00EB1240" w:rsidRDefault="007F7B8A" w:rsidP="00F100A7">
            <w:pPr>
              <w:keepNext/>
            </w:pPr>
          </w:p>
        </w:tc>
        <w:tc>
          <w:tcPr>
            <w:tcW w:w="3941" w:type="dxa"/>
          </w:tcPr>
          <w:p w14:paraId="2C555D1E" w14:textId="77777777" w:rsidR="007F7B8A" w:rsidRPr="00EB1240" w:rsidRDefault="007F7B8A" w:rsidP="00F100A7">
            <w:pPr>
              <w:keepNext/>
            </w:pPr>
          </w:p>
        </w:tc>
        <w:tc>
          <w:tcPr>
            <w:tcW w:w="490" w:type="dxa"/>
          </w:tcPr>
          <w:p w14:paraId="61E20B2F" w14:textId="77777777" w:rsidR="007F7B8A" w:rsidRPr="00EB1240" w:rsidRDefault="007F7B8A" w:rsidP="00F100A7">
            <w:pPr>
              <w:keepNext/>
            </w:pPr>
          </w:p>
        </w:tc>
        <w:tc>
          <w:tcPr>
            <w:tcW w:w="4357" w:type="dxa"/>
            <w:gridSpan w:val="3"/>
            <w:tcBorders>
              <w:right w:val="single" w:sz="4" w:space="0" w:color="auto"/>
            </w:tcBorders>
          </w:tcPr>
          <w:p w14:paraId="37D3E843" w14:textId="77777777" w:rsidR="007F7B8A" w:rsidRPr="00EB1240" w:rsidRDefault="007F7B8A" w:rsidP="00F100A7">
            <w:pPr>
              <w:keepNext/>
            </w:pPr>
          </w:p>
        </w:tc>
      </w:tr>
      <w:tr w:rsidR="007F7B8A" w:rsidRPr="00EB1240" w14:paraId="0887AAEF" w14:textId="77777777" w:rsidTr="00F100A7">
        <w:trPr>
          <w:cantSplit/>
        </w:trPr>
        <w:tc>
          <w:tcPr>
            <w:tcW w:w="9217" w:type="dxa"/>
            <w:gridSpan w:val="6"/>
            <w:tcBorders>
              <w:left w:val="single" w:sz="6" w:space="0" w:color="auto"/>
              <w:right w:val="single" w:sz="4" w:space="0" w:color="auto"/>
            </w:tcBorders>
          </w:tcPr>
          <w:p w14:paraId="34003F43" w14:textId="77777777" w:rsidR="007F7B8A" w:rsidRPr="00EB1240" w:rsidRDefault="007F7B8A" w:rsidP="00F100A7">
            <w:pPr>
              <w:keepNext/>
            </w:pPr>
            <w:r w:rsidRPr="00EB1240">
              <w:t>Mention(s) manuscrite(s) "lu et approuvé" signature(s) du/des prestataire(s) :</w:t>
            </w:r>
          </w:p>
        </w:tc>
      </w:tr>
      <w:tr w:rsidR="007F7B8A" w:rsidRPr="00EB1240" w14:paraId="3441E182" w14:textId="77777777" w:rsidTr="00F100A7">
        <w:trPr>
          <w:cantSplit/>
        </w:trPr>
        <w:tc>
          <w:tcPr>
            <w:tcW w:w="429" w:type="dxa"/>
            <w:tcBorders>
              <w:left w:val="single" w:sz="6" w:space="0" w:color="auto"/>
            </w:tcBorders>
          </w:tcPr>
          <w:p w14:paraId="57B55223" w14:textId="77777777" w:rsidR="007F7B8A" w:rsidRPr="00EB1240" w:rsidRDefault="007F7B8A" w:rsidP="00F100A7">
            <w:pPr>
              <w:keepNext/>
            </w:pPr>
          </w:p>
        </w:tc>
        <w:tc>
          <w:tcPr>
            <w:tcW w:w="3941" w:type="dxa"/>
            <w:tcBorders>
              <w:top w:val="dotted" w:sz="6" w:space="0" w:color="auto"/>
              <w:left w:val="dotted" w:sz="6" w:space="0" w:color="auto"/>
            </w:tcBorders>
            <w:shd w:val="pct5" w:color="auto" w:fill="auto"/>
          </w:tcPr>
          <w:p w14:paraId="621CF536" w14:textId="77777777" w:rsidR="007F7B8A" w:rsidRPr="00EB1240" w:rsidRDefault="007F7B8A" w:rsidP="00F100A7">
            <w:pPr>
              <w:keepNext/>
            </w:pPr>
          </w:p>
        </w:tc>
        <w:tc>
          <w:tcPr>
            <w:tcW w:w="490" w:type="dxa"/>
            <w:tcBorders>
              <w:top w:val="dotted" w:sz="6" w:space="0" w:color="auto"/>
            </w:tcBorders>
            <w:shd w:val="pct5" w:color="auto" w:fill="auto"/>
          </w:tcPr>
          <w:p w14:paraId="0BF7F30F" w14:textId="77777777" w:rsidR="007F7B8A" w:rsidRPr="00EB1240" w:rsidRDefault="007F7B8A" w:rsidP="00F100A7">
            <w:pPr>
              <w:keepNext/>
            </w:pPr>
          </w:p>
        </w:tc>
        <w:tc>
          <w:tcPr>
            <w:tcW w:w="4142" w:type="dxa"/>
            <w:gridSpan w:val="2"/>
            <w:tcBorders>
              <w:top w:val="dotted" w:sz="6" w:space="0" w:color="auto"/>
              <w:right w:val="dotted" w:sz="6" w:space="0" w:color="auto"/>
            </w:tcBorders>
            <w:shd w:val="pct5" w:color="auto" w:fill="auto"/>
          </w:tcPr>
          <w:p w14:paraId="42344324" w14:textId="77777777" w:rsidR="007F7B8A" w:rsidRPr="00EB1240" w:rsidRDefault="007F7B8A" w:rsidP="00F100A7">
            <w:pPr>
              <w:keepNext/>
            </w:pPr>
          </w:p>
        </w:tc>
        <w:tc>
          <w:tcPr>
            <w:tcW w:w="215" w:type="dxa"/>
            <w:tcBorders>
              <w:left w:val="nil"/>
              <w:right w:val="single" w:sz="4" w:space="0" w:color="auto"/>
            </w:tcBorders>
          </w:tcPr>
          <w:p w14:paraId="6A009ADC" w14:textId="77777777" w:rsidR="007F7B8A" w:rsidRPr="00EB1240" w:rsidRDefault="007F7B8A" w:rsidP="00F100A7">
            <w:pPr>
              <w:keepNext/>
            </w:pPr>
          </w:p>
        </w:tc>
      </w:tr>
      <w:tr w:rsidR="007F7B8A" w:rsidRPr="00EB1240" w14:paraId="2CCA939C" w14:textId="77777777" w:rsidTr="00F100A7">
        <w:trPr>
          <w:cantSplit/>
        </w:trPr>
        <w:tc>
          <w:tcPr>
            <w:tcW w:w="429" w:type="dxa"/>
            <w:tcBorders>
              <w:left w:val="single" w:sz="6" w:space="0" w:color="auto"/>
            </w:tcBorders>
          </w:tcPr>
          <w:p w14:paraId="5E750E2B" w14:textId="77777777" w:rsidR="007F7B8A" w:rsidRPr="00EB1240" w:rsidRDefault="007F7B8A" w:rsidP="00F100A7">
            <w:pPr>
              <w:keepNext/>
            </w:pPr>
          </w:p>
        </w:tc>
        <w:tc>
          <w:tcPr>
            <w:tcW w:w="3941" w:type="dxa"/>
            <w:tcBorders>
              <w:left w:val="dotted" w:sz="6" w:space="0" w:color="auto"/>
            </w:tcBorders>
            <w:shd w:val="pct5" w:color="auto" w:fill="auto"/>
          </w:tcPr>
          <w:p w14:paraId="4BAD6E92" w14:textId="77777777" w:rsidR="007F7B8A" w:rsidRPr="00EB1240" w:rsidRDefault="007F7B8A" w:rsidP="00F100A7">
            <w:pPr>
              <w:keepNext/>
            </w:pPr>
          </w:p>
        </w:tc>
        <w:tc>
          <w:tcPr>
            <w:tcW w:w="490" w:type="dxa"/>
            <w:shd w:val="pct5" w:color="auto" w:fill="auto"/>
          </w:tcPr>
          <w:p w14:paraId="5777C6E8" w14:textId="77777777" w:rsidR="007F7B8A" w:rsidRPr="00EB1240" w:rsidRDefault="007F7B8A" w:rsidP="00F100A7">
            <w:pPr>
              <w:keepNext/>
            </w:pPr>
          </w:p>
        </w:tc>
        <w:tc>
          <w:tcPr>
            <w:tcW w:w="4142" w:type="dxa"/>
            <w:gridSpan w:val="2"/>
            <w:tcBorders>
              <w:right w:val="dotted" w:sz="6" w:space="0" w:color="auto"/>
            </w:tcBorders>
            <w:shd w:val="pct5" w:color="auto" w:fill="auto"/>
          </w:tcPr>
          <w:p w14:paraId="29169364" w14:textId="77777777" w:rsidR="007F7B8A" w:rsidRPr="00EB1240" w:rsidRDefault="007F7B8A" w:rsidP="00F100A7">
            <w:pPr>
              <w:keepNext/>
            </w:pPr>
          </w:p>
        </w:tc>
        <w:tc>
          <w:tcPr>
            <w:tcW w:w="215" w:type="dxa"/>
            <w:tcBorders>
              <w:left w:val="nil"/>
              <w:right w:val="single" w:sz="4" w:space="0" w:color="auto"/>
            </w:tcBorders>
          </w:tcPr>
          <w:p w14:paraId="62212663" w14:textId="77777777" w:rsidR="007F7B8A" w:rsidRPr="00EB1240" w:rsidRDefault="007F7B8A" w:rsidP="00F100A7">
            <w:pPr>
              <w:keepNext/>
            </w:pPr>
          </w:p>
        </w:tc>
      </w:tr>
      <w:tr w:rsidR="007F7B8A" w:rsidRPr="00EB1240" w14:paraId="7E6D29CF" w14:textId="77777777" w:rsidTr="00F100A7">
        <w:trPr>
          <w:cantSplit/>
        </w:trPr>
        <w:tc>
          <w:tcPr>
            <w:tcW w:w="429" w:type="dxa"/>
            <w:tcBorders>
              <w:left w:val="single" w:sz="6" w:space="0" w:color="auto"/>
            </w:tcBorders>
          </w:tcPr>
          <w:p w14:paraId="728D93DF" w14:textId="77777777" w:rsidR="007F7B8A" w:rsidRPr="00EB1240" w:rsidRDefault="007F7B8A" w:rsidP="00F100A7">
            <w:pPr>
              <w:keepNext/>
            </w:pPr>
          </w:p>
        </w:tc>
        <w:tc>
          <w:tcPr>
            <w:tcW w:w="3941" w:type="dxa"/>
            <w:tcBorders>
              <w:left w:val="dotted" w:sz="6" w:space="0" w:color="auto"/>
            </w:tcBorders>
            <w:shd w:val="pct5" w:color="auto" w:fill="auto"/>
          </w:tcPr>
          <w:p w14:paraId="3C6EC7CD" w14:textId="77777777" w:rsidR="007F7B8A" w:rsidRPr="00EB1240" w:rsidRDefault="007F7B8A" w:rsidP="00F100A7">
            <w:pPr>
              <w:keepNext/>
            </w:pPr>
          </w:p>
        </w:tc>
        <w:tc>
          <w:tcPr>
            <w:tcW w:w="490" w:type="dxa"/>
            <w:shd w:val="pct5" w:color="auto" w:fill="auto"/>
          </w:tcPr>
          <w:p w14:paraId="00F3CBA2" w14:textId="77777777" w:rsidR="007F7B8A" w:rsidRPr="00EB1240" w:rsidRDefault="007F7B8A" w:rsidP="00F100A7">
            <w:pPr>
              <w:keepNext/>
            </w:pPr>
          </w:p>
        </w:tc>
        <w:tc>
          <w:tcPr>
            <w:tcW w:w="4142" w:type="dxa"/>
            <w:gridSpan w:val="2"/>
            <w:tcBorders>
              <w:right w:val="dotted" w:sz="6" w:space="0" w:color="auto"/>
            </w:tcBorders>
            <w:shd w:val="pct5" w:color="auto" w:fill="auto"/>
          </w:tcPr>
          <w:p w14:paraId="23D7B642" w14:textId="77777777" w:rsidR="007F7B8A" w:rsidRPr="00EB1240" w:rsidRDefault="007F7B8A" w:rsidP="00F100A7">
            <w:pPr>
              <w:keepNext/>
            </w:pPr>
          </w:p>
        </w:tc>
        <w:tc>
          <w:tcPr>
            <w:tcW w:w="215" w:type="dxa"/>
            <w:tcBorders>
              <w:left w:val="nil"/>
              <w:right w:val="single" w:sz="4" w:space="0" w:color="auto"/>
            </w:tcBorders>
          </w:tcPr>
          <w:p w14:paraId="2577C27E" w14:textId="77777777" w:rsidR="007F7B8A" w:rsidRPr="00EB1240" w:rsidRDefault="007F7B8A" w:rsidP="00F100A7">
            <w:pPr>
              <w:keepNext/>
            </w:pPr>
          </w:p>
        </w:tc>
      </w:tr>
      <w:tr w:rsidR="007F7B8A" w:rsidRPr="00EB1240" w14:paraId="074ADF4F" w14:textId="77777777" w:rsidTr="00F100A7">
        <w:trPr>
          <w:cantSplit/>
        </w:trPr>
        <w:tc>
          <w:tcPr>
            <w:tcW w:w="429" w:type="dxa"/>
            <w:tcBorders>
              <w:left w:val="single" w:sz="6" w:space="0" w:color="auto"/>
            </w:tcBorders>
          </w:tcPr>
          <w:p w14:paraId="3CE9DE14" w14:textId="77777777" w:rsidR="007F7B8A" w:rsidRPr="00EB1240" w:rsidRDefault="007F7B8A" w:rsidP="00F100A7">
            <w:pPr>
              <w:keepNext/>
            </w:pPr>
          </w:p>
        </w:tc>
        <w:tc>
          <w:tcPr>
            <w:tcW w:w="3941" w:type="dxa"/>
            <w:tcBorders>
              <w:left w:val="dotted" w:sz="6" w:space="0" w:color="auto"/>
            </w:tcBorders>
            <w:shd w:val="pct5" w:color="auto" w:fill="auto"/>
          </w:tcPr>
          <w:p w14:paraId="72F96879" w14:textId="77777777" w:rsidR="007F7B8A" w:rsidRPr="00EB1240" w:rsidRDefault="007F7B8A" w:rsidP="00F100A7">
            <w:pPr>
              <w:keepNext/>
            </w:pPr>
          </w:p>
        </w:tc>
        <w:tc>
          <w:tcPr>
            <w:tcW w:w="490" w:type="dxa"/>
            <w:shd w:val="pct5" w:color="auto" w:fill="auto"/>
          </w:tcPr>
          <w:p w14:paraId="6529E789" w14:textId="77777777" w:rsidR="007F7B8A" w:rsidRPr="00EB1240" w:rsidRDefault="007F7B8A" w:rsidP="00F100A7">
            <w:pPr>
              <w:keepNext/>
            </w:pPr>
          </w:p>
        </w:tc>
        <w:tc>
          <w:tcPr>
            <w:tcW w:w="4142" w:type="dxa"/>
            <w:gridSpan w:val="2"/>
            <w:tcBorders>
              <w:right w:val="dotted" w:sz="6" w:space="0" w:color="auto"/>
            </w:tcBorders>
            <w:shd w:val="pct5" w:color="auto" w:fill="auto"/>
          </w:tcPr>
          <w:p w14:paraId="13A45D19" w14:textId="77777777" w:rsidR="007F7B8A" w:rsidRPr="00EB1240" w:rsidRDefault="007F7B8A" w:rsidP="00F100A7">
            <w:pPr>
              <w:keepNext/>
            </w:pPr>
          </w:p>
        </w:tc>
        <w:tc>
          <w:tcPr>
            <w:tcW w:w="215" w:type="dxa"/>
            <w:tcBorders>
              <w:left w:val="nil"/>
              <w:right w:val="single" w:sz="4" w:space="0" w:color="auto"/>
            </w:tcBorders>
          </w:tcPr>
          <w:p w14:paraId="239431E5" w14:textId="77777777" w:rsidR="007F7B8A" w:rsidRPr="00EB1240" w:rsidRDefault="007F7B8A" w:rsidP="00F100A7">
            <w:pPr>
              <w:keepNext/>
            </w:pPr>
          </w:p>
        </w:tc>
      </w:tr>
      <w:tr w:rsidR="007F7B8A" w:rsidRPr="00EB1240" w14:paraId="3BA0E1FD" w14:textId="77777777" w:rsidTr="00F100A7">
        <w:trPr>
          <w:cantSplit/>
        </w:trPr>
        <w:tc>
          <w:tcPr>
            <w:tcW w:w="429" w:type="dxa"/>
            <w:tcBorders>
              <w:left w:val="single" w:sz="6" w:space="0" w:color="auto"/>
            </w:tcBorders>
          </w:tcPr>
          <w:p w14:paraId="5E658741" w14:textId="77777777" w:rsidR="007F7B8A" w:rsidRPr="00EB1240" w:rsidRDefault="007F7B8A" w:rsidP="00F100A7">
            <w:pPr>
              <w:keepNext/>
            </w:pPr>
          </w:p>
        </w:tc>
        <w:tc>
          <w:tcPr>
            <w:tcW w:w="3941" w:type="dxa"/>
            <w:tcBorders>
              <w:left w:val="dotted" w:sz="6" w:space="0" w:color="auto"/>
            </w:tcBorders>
            <w:shd w:val="pct5" w:color="auto" w:fill="auto"/>
          </w:tcPr>
          <w:p w14:paraId="7802B33C" w14:textId="77777777" w:rsidR="007F7B8A" w:rsidRPr="00EB1240" w:rsidRDefault="007F7B8A" w:rsidP="00F100A7">
            <w:pPr>
              <w:keepNext/>
            </w:pPr>
          </w:p>
        </w:tc>
        <w:tc>
          <w:tcPr>
            <w:tcW w:w="490" w:type="dxa"/>
            <w:shd w:val="pct5" w:color="auto" w:fill="auto"/>
          </w:tcPr>
          <w:p w14:paraId="1AA2F0D9" w14:textId="77777777" w:rsidR="007F7B8A" w:rsidRPr="00EB1240" w:rsidRDefault="007F7B8A" w:rsidP="00F100A7">
            <w:pPr>
              <w:keepNext/>
            </w:pPr>
          </w:p>
        </w:tc>
        <w:tc>
          <w:tcPr>
            <w:tcW w:w="4142" w:type="dxa"/>
            <w:gridSpan w:val="2"/>
            <w:tcBorders>
              <w:right w:val="dotted" w:sz="6" w:space="0" w:color="auto"/>
            </w:tcBorders>
            <w:shd w:val="pct5" w:color="auto" w:fill="auto"/>
          </w:tcPr>
          <w:p w14:paraId="77FE659B" w14:textId="77777777" w:rsidR="007F7B8A" w:rsidRPr="00EB1240" w:rsidRDefault="007F7B8A" w:rsidP="00F100A7">
            <w:pPr>
              <w:keepNext/>
            </w:pPr>
          </w:p>
        </w:tc>
        <w:tc>
          <w:tcPr>
            <w:tcW w:w="215" w:type="dxa"/>
            <w:tcBorders>
              <w:left w:val="nil"/>
              <w:right w:val="single" w:sz="4" w:space="0" w:color="auto"/>
            </w:tcBorders>
          </w:tcPr>
          <w:p w14:paraId="758CF506" w14:textId="77777777" w:rsidR="007F7B8A" w:rsidRPr="00EB1240" w:rsidRDefault="007F7B8A" w:rsidP="00F100A7">
            <w:pPr>
              <w:keepNext/>
            </w:pPr>
          </w:p>
        </w:tc>
      </w:tr>
      <w:tr w:rsidR="007F7B8A" w:rsidRPr="00EB1240" w14:paraId="2149E27F" w14:textId="77777777" w:rsidTr="00F100A7">
        <w:trPr>
          <w:cantSplit/>
        </w:trPr>
        <w:tc>
          <w:tcPr>
            <w:tcW w:w="429" w:type="dxa"/>
            <w:tcBorders>
              <w:left w:val="single" w:sz="6" w:space="0" w:color="auto"/>
            </w:tcBorders>
          </w:tcPr>
          <w:p w14:paraId="260A75A9" w14:textId="77777777" w:rsidR="007F7B8A" w:rsidRPr="00EB1240" w:rsidRDefault="007F7B8A" w:rsidP="00F100A7">
            <w:pPr>
              <w:keepNext/>
            </w:pPr>
          </w:p>
        </w:tc>
        <w:tc>
          <w:tcPr>
            <w:tcW w:w="3941" w:type="dxa"/>
            <w:tcBorders>
              <w:left w:val="dotted" w:sz="6" w:space="0" w:color="auto"/>
            </w:tcBorders>
            <w:shd w:val="pct5" w:color="auto" w:fill="auto"/>
          </w:tcPr>
          <w:p w14:paraId="7A50AA8F" w14:textId="77777777" w:rsidR="007F7B8A" w:rsidRPr="00EB1240" w:rsidRDefault="007F7B8A" w:rsidP="00F100A7">
            <w:pPr>
              <w:keepNext/>
            </w:pPr>
          </w:p>
        </w:tc>
        <w:tc>
          <w:tcPr>
            <w:tcW w:w="490" w:type="dxa"/>
            <w:shd w:val="pct5" w:color="auto" w:fill="auto"/>
          </w:tcPr>
          <w:p w14:paraId="03AC2BCF" w14:textId="77777777" w:rsidR="007F7B8A" w:rsidRPr="00EB1240" w:rsidRDefault="007F7B8A" w:rsidP="00F100A7">
            <w:pPr>
              <w:keepNext/>
            </w:pPr>
          </w:p>
        </w:tc>
        <w:tc>
          <w:tcPr>
            <w:tcW w:w="4142" w:type="dxa"/>
            <w:gridSpan w:val="2"/>
            <w:tcBorders>
              <w:right w:val="dotted" w:sz="6" w:space="0" w:color="auto"/>
            </w:tcBorders>
            <w:shd w:val="pct5" w:color="auto" w:fill="auto"/>
          </w:tcPr>
          <w:p w14:paraId="7F19616A" w14:textId="77777777" w:rsidR="007F7B8A" w:rsidRPr="00EB1240" w:rsidRDefault="007F7B8A" w:rsidP="00F100A7">
            <w:pPr>
              <w:keepNext/>
            </w:pPr>
          </w:p>
        </w:tc>
        <w:tc>
          <w:tcPr>
            <w:tcW w:w="215" w:type="dxa"/>
            <w:tcBorders>
              <w:left w:val="nil"/>
              <w:right w:val="single" w:sz="4" w:space="0" w:color="auto"/>
            </w:tcBorders>
          </w:tcPr>
          <w:p w14:paraId="0BBB08B6" w14:textId="77777777" w:rsidR="007F7B8A" w:rsidRPr="00EB1240" w:rsidRDefault="007F7B8A" w:rsidP="00F100A7">
            <w:pPr>
              <w:keepNext/>
            </w:pPr>
          </w:p>
        </w:tc>
      </w:tr>
      <w:tr w:rsidR="007F7B8A" w:rsidRPr="00EB1240" w14:paraId="0C4971D1" w14:textId="77777777" w:rsidTr="00F100A7">
        <w:trPr>
          <w:cantSplit/>
        </w:trPr>
        <w:tc>
          <w:tcPr>
            <w:tcW w:w="429" w:type="dxa"/>
            <w:tcBorders>
              <w:left w:val="single" w:sz="6" w:space="0" w:color="auto"/>
            </w:tcBorders>
          </w:tcPr>
          <w:p w14:paraId="2A82D457" w14:textId="77777777" w:rsidR="007F7B8A" w:rsidRPr="00EB1240" w:rsidRDefault="007F7B8A" w:rsidP="00F100A7">
            <w:pPr>
              <w:keepNext/>
            </w:pPr>
          </w:p>
        </w:tc>
        <w:tc>
          <w:tcPr>
            <w:tcW w:w="3941" w:type="dxa"/>
            <w:tcBorders>
              <w:left w:val="dotted" w:sz="6" w:space="0" w:color="auto"/>
              <w:bottom w:val="dotted" w:sz="6" w:space="0" w:color="auto"/>
            </w:tcBorders>
            <w:shd w:val="pct5" w:color="auto" w:fill="auto"/>
          </w:tcPr>
          <w:p w14:paraId="7818DBE7" w14:textId="77777777" w:rsidR="007F7B8A" w:rsidRPr="00EB1240" w:rsidRDefault="007F7B8A" w:rsidP="00F100A7">
            <w:pPr>
              <w:keepNext/>
            </w:pPr>
          </w:p>
        </w:tc>
        <w:tc>
          <w:tcPr>
            <w:tcW w:w="490" w:type="dxa"/>
            <w:tcBorders>
              <w:bottom w:val="dotted" w:sz="6" w:space="0" w:color="auto"/>
            </w:tcBorders>
            <w:shd w:val="pct5" w:color="auto" w:fill="auto"/>
          </w:tcPr>
          <w:p w14:paraId="6CB92600" w14:textId="77777777" w:rsidR="007F7B8A" w:rsidRPr="00EB1240" w:rsidRDefault="007F7B8A" w:rsidP="00F100A7">
            <w:pPr>
              <w:keepNext/>
            </w:pPr>
          </w:p>
        </w:tc>
        <w:tc>
          <w:tcPr>
            <w:tcW w:w="4142" w:type="dxa"/>
            <w:gridSpan w:val="2"/>
            <w:tcBorders>
              <w:bottom w:val="dotted" w:sz="6" w:space="0" w:color="auto"/>
              <w:right w:val="dotted" w:sz="6" w:space="0" w:color="auto"/>
            </w:tcBorders>
            <w:shd w:val="pct5" w:color="auto" w:fill="auto"/>
          </w:tcPr>
          <w:p w14:paraId="15F3BC39" w14:textId="77777777" w:rsidR="007F7B8A" w:rsidRPr="00EB1240" w:rsidRDefault="007F7B8A" w:rsidP="00F100A7">
            <w:pPr>
              <w:keepNext/>
            </w:pPr>
          </w:p>
        </w:tc>
        <w:tc>
          <w:tcPr>
            <w:tcW w:w="215" w:type="dxa"/>
            <w:tcBorders>
              <w:left w:val="nil"/>
              <w:right w:val="single" w:sz="4" w:space="0" w:color="auto"/>
            </w:tcBorders>
          </w:tcPr>
          <w:p w14:paraId="428891AD" w14:textId="77777777" w:rsidR="007F7B8A" w:rsidRPr="00EB1240" w:rsidRDefault="007F7B8A" w:rsidP="00F100A7">
            <w:pPr>
              <w:keepNext/>
            </w:pPr>
          </w:p>
        </w:tc>
      </w:tr>
      <w:tr w:rsidR="007F7B8A" w:rsidRPr="00EB1240" w14:paraId="62679092" w14:textId="77777777" w:rsidTr="00F100A7">
        <w:trPr>
          <w:cantSplit/>
          <w:trHeight w:hRule="exact" w:val="80"/>
        </w:trPr>
        <w:tc>
          <w:tcPr>
            <w:tcW w:w="429" w:type="dxa"/>
            <w:tcBorders>
              <w:left w:val="single" w:sz="6" w:space="0" w:color="auto"/>
              <w:bottom w:val="single" w:sz="4" w:space="0" w:color="auto"/>
            </w:tcBorders>
          </w:tcPr>
          <w:p w14:paraId="78A01BD7" w14:textId="77777777" w:rsidR="007F7B8A" w:rsidRPr="00EB1240" w:rsidRDefault="007F7B8A" w:rsidP="00F100A7">
            <w:pPr>
              <w:keepNext/>
            </w:pPr>
          </w:p>
        </w:tc>
        <w:tc>
          <w:tcPr>
            <w:tcW w:w="3941" w:type="dxa"/>
            <w:tcBorders>
              <w:bottom w:val="single" w:sz="4" w:space="0" w:color="auto"/>
            </w:tcBorders>
          </w:tcPr>
          <w:p w14:paraId="3158FACC" w14:textId="77777777" w:rsidR="007F7B8A" w:rsidRPr="00EB1240" w:rsidRDefault="007F7B8A" w:rsidP="00F100A7">
            <w:pPr>
              <w:keepNext/>
            </w:pPr>
          </w:p>
        </w:tc>
        <w:tc>
          <w:tcPr>
            <w:tcW w:w="490" w:type="dxa"/>
            <w:tcBorders>
              <w:bottom w:val="single" w:sz="4" w:space="0" w:color="auto"/>
            </w:tcBorders>
          </w:tcPr>
          <w:p w14:paraId="3D9A28F8" w14:textId="77777777" w:rsidR="007F7B8A" w:rsidRPr="00EB1240" w:rsidRDefault="007F7B8A" w:rsidP="00F100A7">
            <w:pPr>
              <w:keepNext/>
            </w:pPr>
          </w:p>
        </w:tc>
        <w:tc>
          <w:tcPr>
            <w:tcW w:w="3859" w:type="dxa"/>
            <w:tcBorders>
              <w:bottom w:val="single" w:sz="4" w:space="0" w:color="auto"/>
            </w:tcBorders>
          </w:tcPr>
          <w:p w14:paraId="5E228929" w14:textId="77777777" w:rsidR="007F7B8A" w:rsidRPr="00EB1240" w:rsidRDefault="007F7B8A" w:rsidP="00F100A7">
            <w:pPr>
              <w:keepNext/>
            </w:pPr>
          </w:p>
        </w:tc>
        <w:tc>
          <w:tcPr>
            <w:tcW w:w="498" w:type="dxa"/>
            <w:gridSpan w:val="2"/>
            <w:tcBorders>
              <w:bottom w:val="single" w:sz="4" w:space="0" w:color="auto"/>
              <w:right w:val="single" w:sz="4" w:space="0" w:color="auto"/>
            </w:tcBorders>
          </w:tcPr>
          <w:p w14:paraId="6DF4C647" w14:textId="77777777" w:rsidR="007F7B8A" w:rsidRPr="00EB1240" w:rsidRDefault="007F7B8A" w:rsidP="00F100A7">
            <w:pPr>
              <w:keepNext/>
            </w:pPr>
          </w:p>
        </w:tc>
      </w:tr>
    </w:tbl>
    <w:p w14:paraId="3A2217C4" w14:textId="77777777" w:rsidR="007F7B8A" w:rsidRDefault="007F7B8A" w:rsidP="007F7B8A"/>
    <w:p w14:paraId="48F6952A" w14:textId="77777777" w:rsidR="007F7B8A" w:rsidRDefault="007F7B8A" w:rsidP="007F7B8A"/>
    <w:p w14:paraId="36C559BB" w14:textId="77777777" w:rsidR="007F7B8A" w:rsidRPr="00071F82" w:rsidRDefault="007F7B8A" w:rsidP="007F7B8A">
      <w:pPr>
        <w:pStyle w:val="Titre2"/>
      </w:pPr>
      <w:bookmarkStart w:id="24" w:name="_Toc181718485"/>
      <w:bookmarkStart w:id="25" w:name="_Toc222132226"/>
      <w:r>
        <w:t>Par le pouvoir adjudicateur</w:t>
      </w:r>
      <w:bookmarkEnd w:id="24"/>
      <w:bookmarkEnd w:id="25"/>
      <w:r>
        <w:t xml:space="preserve"> </w:t>
      </w:r>
    </w:p>
    <w:p w14:paraId="4C101CDF" w14:textId="77777777" w:rsidR="007F7B8A" w:rsidRPr="00EB1240" w:rsidRDefault="007F7B8A" w:rsidP="007F7B8A"/>
    <w:tbl>
      <w:tblPr>
        <w:tblW w:w="0" w:type="auto"/>
        <w:tblInd w:w="2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394"/>
        <w:gridCol w:w="4823"/>
      </w:tblGrid>
      <w:tr w:rsidR="007F7B8A" w:rsidRPr="00EB1240" w14:paraId="59803736" w14:textId="77777777" w:rsidTr="00F100A7">
        <w:trPr>
          <w:cantSplit/>
        </w:trPr>
        <w:tc>
          <w:tcPr>
            <w:tcW w:w="9215" w:type="dxa"/>
            <w:gridSpan w:val="2"/>
            <w:tcBorders>
              <w:top w:val="single" w:sz="6" w:space="0" w:color="auto"/>
              <w:left w:val="single" w:sz="6" w:space="0" w:color="auto"/>
              <w:bottom w:val="single" w:sz="6" w:space="0" w:color="auto"/>
              <w:right w:val="single" w:sz="4" w:space="0" w:color="auto"/>
            </w:tcBorders>
            <w:shd w:val="pct20" w:color="auto" w:fill="auto"/>
          </w:tcPr>
          <w:p w14:paraId="21306ADC" w14:textId="77777777" w:rsidR="007F7B8A" w:rsidRPr="00EB1240" w:rsidRDefault="007F7B8A" w:rsidP="00F100A7">
            <w:pPr>
              <w:keepNext/>
              <w:keepLines/>
              <w:jc w:val="center"/>
              <w:rPr>
                <w:b/>
              </w:rPr>
            </w:pPr>
            <w:r w:rsidRPr="00EB1240">
              <w:rPr>
                <w:b/>
              </w:rPr>
              <w:t>Acceptation de l'offre</w:t>
            </w:r>
          </w:p>
        </w:tc>
      </w:tr>
      <w:tr w:rsidR="007F7B8A" w:rsidRPr="00EB1240" w14:paraId="184B9E50" w14:textId="77777777" w:rsidTr="00F100A7">
        <w:trPr>
          <w:cantSplit/>
          <w:trHeight w:hRule="exact" w:val="767"/>
        </w:trPr>
        <w:tc>
          <w:tcPr>
            <w:tcW w:w="9217" w:type="dxa"/>
            <w:gridSpan w:val="2"/>
            <w:tcBorders>
              <w:top w:val="single" w:sz="6" w:space="0" w:color="auto"/>
              <w:left w:val="single" w:sz="6" w:space="0" w:color="auto"/>
              <w:bottom w:val="nil"/>
              <w:right w:val="single" w:sz="4" w:space="0" w:color="auto"/>
            </w:tcBorders>
          </w:tcPr>
          <w:p w14:paraId="26D302C9" w14:textId="77777777" w:rsidR="007F7B8A" w:rsidRDefault="007F7B8A" w:rsidP="00F100A7">
            <w:pPr>
              <w:keepNext/>
              <w:keepLines/>
            </w:pPr>
            <w:r w:rsidRPr="00EB1240">
              <w:t>Est acceptée la présente offre pour valoir acte d'engagement.</w:t>
            </w:r>
          </w:p>
          <w:p w14:paraId="081EAFA4" w14:textId="4F35241A" w:rsidR="007F7B8A" w:rsidRDefault="007F7B8A" w:rsidP="00F100A7">
            <w:pPr>
              <w:keepNext/>
              <w:keepLines/>
            </w:pPr>
            <w:r>
              <w:t xml:space="preserve">Pour le montant total </w:t>
            </w:r>
            <w:r w:rsidRPr="00512B97">
              <w:t xml:space="preserve">spécifié à l’article </w:t>
            </w:r>
            <w:r w:rsidRPr="00512B97">
              <w:fldChar w:fldCharType="begin"/>
            </w:r>
            <w:r w:rsidRPr="00512B97">
              <w:instrText xml:space="preserve"> REF _Ref177059788 \r \h  \* MERGEFORMAT </w:instrText>
            </w:r>
            <w:r w:rsidRPr="00512B97">
              <w:fldChar w:fldCharType="separate"/>
            </w:r>
            <w:r w:rsidR="00AD07AB" w:rsidRPr="00512B97">
              <w:t>3.1</w:t>
            </w:r>
            <w:r w:rsidRPr="00512B97">
              <w:fldChar w:fldCharType="end"/>
            </w:r>
            <w:r w:rsidRPr="00512B97">
              <w:t xml:space="preserve"> </w:t>
            </w:r>
            <w:r w:rsidRPr="00512B97">
              <w:fldChar w:fldCharType="begin"/>
            </w:r>
            <w:r w:rsidRPr="00512B97">
              <w:instrText xml:space="preserve"> REF _Ref177059788 \h  \* MERGEFORMAT </w:instrText>
            </w:r>
            <w:r w:rsidRPr="00512B97">
              <w:fldChar w:fldCharType="separate"/>
            </w:r>
            <w:r w:rsidR="00AD07AB" w:rsidRPr="00512B97">
              <w:t>Montant du marché</w:t>
            </w:r>
            <w:r w:rsidRPr="00512B97">
              <w:fldChar w:fldCharType="end"/>
            </w:r>
            <w:r w:rsidRPr="00512B97">
              <w:t xml:space="preserve"> du présent</w:t>
            </w:r>
            <w:r>
              <w:t xml:space="preserve"> document.</w:t>
            </w:r>
          </w:p>
          <w:p w14:paraId="1C44D928" w14:textId="77777777" w:rsidR="007F7B8A" w:rsidRPr="00EB1240" w:rsidRDefault="007F7B8A" w:rsidP="00F100A7">
            <w:pPr>
              <w:keepNext/>
              <w:keepLines/>
            </w:pPr>
          </w:p>
        </w:tc>
      </w:tr>
      <w:tr w:rsidR="007F7B8A" w:rsidRPr="00EB1240" w14:paraId="67D6AB70" w14:textId="77777777" w:rsidTr="00F100A7">
        <w:trPr>
          <w:cantSplit/>
        </w:trPr>
        <w:tc>
          <w:tcPr>
            <w:tcW w:w="9215" w:type="dxa"/>
            <w:gridSpan w:val="2"/>
            <w:tcBorders>
              <w:top w:val="nil"/>
              <w:left w:val="single" w:sz="6" w:space="0" w:color="auto"/>
              <w:bottom w:val="nil"/>
              <w:right w:val="single" w:sz="4" w:space="0" w:color="auto"/>
            </w:tcBorders>
          </w:tcPr>
          <w:p w14:paraId="2805212E" w14:textId="77777777" w:rsidR="007F7B8A" w:rsidRPr="00EB1240" w:rsidRDefault="007F7B8A" w:rsidP="00F100A7">
            <w:pPr>
              <w:keepNext/>
              <w:keepLines/>
            </w:pPr>
            <w:r w:rsidRPr="00EB1240">
              <w:t>Le Pouvoir Adjudicateur</w:t>
            </w:r>
          </w:p>
        </w:tc>
      </w:tr>
      <w:tr w:rsidR="007F7B8A" w:rsidRPr="00EB1240" w14:paraId="41F688F0" w14:textId="77777777" w:rsidTr="00F100A7">
        <w:tblPrEx>
          <w:tblCellMar>
            <w:left w:w="70" w:type="dxa"/>
            <w:right w:w="70" w:type="dxa"/>
          </w:tblCellMar>
        </w:tblPrEx>
        <w:trPr>
          <w:cantSplit/>
        </w:trPr>
        <w:tc>
          <w:tcPr>
            <w:tcW w:w="4394" w:type="dxa"/>
            <w:tcBorders>
              <w:top w:val="nil"/>
              <w:right w:val="nil"/>
            </w:tcBorders>
          </w:tcPr>
          <w:p w14:paraId="317BDDB3" w14:textId="77777777" w:rsidR="007F7B8A" w:rsidRPr="00EB1240" w:rsidRDefault="007F7B8A" w:rsidP="00F100A7">
            <w:pPr>
              <w:keepNext/>
              <w:keepLines/>
            </w:pPr>
            <w:r w:rsidRPr="00EB1240">
              <w:t>à :</w:t>
            </w:r>
          </w:p>
        </w:tc>
        <w:tc>
          <w:tcPr>
            <w:tcW w:w="4822" w:type="dxa"/>
            <w:tcBorders>
              <w:top w:val="nil"/>
              <w:left w:val="nil"/>
              <w:right w:val="single" w:sz="4" w:space="0" w:color="auto"/>
            </w:tcBorders>
          </w:tcPr>
          <w:p w14:paraId="77F4F916" w14:textId="77777777" w:rsidR="007F7B8A" w:rsidRPr="00EB1240" w:rsidRDefault="007F7B8A" w:rsidP="00F100A7">
            <w:pPr>
              <w:keepNext/>
              <w:keepLines/>
            </w:pPr>
            <w:r w:rsidRPr="00EB1240">
              <w:t xml:space="preserve"> </w:t>
            </w:r>
            <w:proofErr w:type="gramStart"/>
            <w:r w:rsidRPr="00EB1240">
              <w:t>le</w:t>
            </w:r>
            <w:proofErr w:type="gramEnd"/>
            <w:r w:rsidRPr="00EB1240">
              <w:t> :</w:t>
            </w:r>
          </w:p>
          <w:p w14:paraId="0C04B1C3" w14:textId="77777777" w:rsidR="007F7B8A" w:rsidRPr="00EB1240" w:rsidRDefault="007F7B8A" w:rsidP="00F100A7">
            <w:pPr>
              <w:keepNext/>
              <w:keepLines/>
            </w:pPr>
          </w:p>
          <w:p w14:paraId="2B24478E" w14:textId="77777777" w:rsidR="007F7B8A" w:rsidRPr="00EB1240" w:rsidRDefault="007F7B8A" w:rsidP="00F100A7">
            <w:pPr>
              <w:keepNext/>
              <w:keepLines/>
            </w:pPr>
          </w:p>
          <w:p w14:paraId="29D9D187" w14:textId="77777777" w:rsidR="007F7B8A" w:rsidRPr="00EB1240" w:rsidRDefault="007F7B8A" w:rsidP="00F100A7">
            <w:pPr>
              <w:keepNext/>
              <w:keepLines/>
            </w:pPr>
          </w:p>
          <w:p w14:paraId="2447F1B3" w14:textId="77777777" w:rsidR="007F7B8A" w:rsidRPr="00EB1240" w:rsidRDefault="007F7B8A" w:rsidP="00F100A7">
            <w:pPr>
              <w:keepNext/>
              <w:keepLines/>
            </w:pPr>
          </w:p>
          <w:p w14:paraId="771028B4" w14:textId="77777777" w:rsidR="007F7B8A" w:rsidRPr="00EB1240" w:rsidRDefault="007F7B8A" w:rsidP="00F100A7">
            <w:pPr>
              <w:keepNext/>
              <w:keepLines/>
            </w:pPr>
          </w:p>
        </w:tc>
      </w:tr>
    </w:tbl>
    <w:p w14:paraId="29F0294B" w14:textId="77777777" w:rsidR="007F7B8A" w:rsidRDefault="007F7B8A" w:rsidP="00976B89"/>
    <w:p w14:paraId="7D6CEE5F" w14:textId="77777777" w:rsidR="007F7B8A" w:rsidRPr="00071F82" w:rsidRDefault="007F7B8A" w:rsidP="007441CA">
      <w:r w:rsidRPr="00071F82">
        <w:t xml:space="preserve">Le présent acte </w:t>
      </w:r>
      <w:r w:rsidRPr="007C1698">
        <w:t>d'engagement comporte l</w:t>
      </w:r>
      <w:r>
        <w:t xml:space="preserve">es </w:t>
      </w:r>
      <w:r w:rsidRPr="007C1698">
        <w:t>annexe</w:t>
      </w:r>
      <w:r>
        <w:t>s</w:t>
      </w:r>
      <w:r w:rsidRPr="007C1698">
        <w:t xml:space="preserve"> ci-après :</w:t>
      </w:r>
    </w:p>
    <w:p w14:paraId="5701A154" w14:textId="77777777" w:rsidR="007F7B8A" w:rsidRPr="007441CA" w:rsidRDefault="00A1086F" w:rsidP="007F7B8A">
      <w:pPr>
        <w:tabs>
          <w:tab w:val="left" w:pos="1120"/>
        </w:tabs>
        <w:ind w:left="426"/>
      </w:pPr>
      <w:sdt>
        <w:sdtPr>
          <w:rPr>
            <w:rFonts w:ascii="Calibri" w:hAnsi="Calibri" w:cs="Calibri"/>
            <w:b/>
            <w:sz w:val="22"/>
          </w:rPr>
          <w:id w:val="1908723274"/>
          <w14:checkbox>
            <w14:checked w14:val="1"/>
            <w14:checkedState w14:val="2612" w14:font="MS Gothic"/>
            <w14:uncheckedState w14:val="2610" w14:font="MS Gothic"/>
          </w14:checkbox>
        </w:sdtPr>
        <w:sdtEndPr/>
        <w:sdtContent>
          <w:r w:rsidR="007F7B8A">
            <w:rPr>
              <w:rFonts w:ascii="MS Gothic" w:eastAsia="MS Gothic" w:hAnsi="MS Gothic" w:cs="Calibri" w:hint="eastAsia"/>
              <w:b/>
              <w:sz w:val="22"/>
            </w:rPr>
            <w:t>☒</w:t>
          </w:r>
        </w:sdtContent>
      </w:sdt>
      <w:r w:rsidR="007F7B8A" w:rsidRPr="007441CA">
        <w:rPr>
          <w:b/>
        </w:rPr>
        <w:t xml:space="preserve">  </w:t>
      </w:r>
      <w:r w:rsidR="007F7B8A" w:rsidRPr="007441CA">
        <w:t>Annexe n°1 : décomposition du prix global et forfaitaire (DPGF) ;</w:t>
      </w:r>
    </w:p>
    <w:p w14:paraId="7497063A" w14:textId="77777777" w:rsidR="007F7B8A" w:rsidRPr="007441CA" w:rsidRDefault="007F7B8A" w:rsidP="007F7B8A">
      <w:pPr>
        <w:tabs>
          <w:tab w:val="left" w:pos="1120"/>
        </w:tabs>
        <w:ind w:left="426"/>
      </w:pPr>
    </w:p>
    <w:p w14:paraId="60D6E2CB" w14:textId="4683E521" w:rsidR="007F7B8A" w:rsidRPr="007441CA" w:rsidRDefault="00A1086F" w:rsidP="007F7B8A">
      <w:pPr>
        <w:tabs>
          <w:tab w:val="left" w:pos="1120"/>
        </w:tabs>
        <w:ind w:left="426"/>
      </w:pPr>
      <w:sdt>
        <w:sdtPr>
          <w:rPr>
            <w:b/>
            <w:sz w:val="22"/>
          </w:rPr>
          <w:id w:val="1007643882"/>
          <w14:checkbox>
            <w14:checked w14:val="0"/>
            <w14:checkedState w14:val="2612" w14:font="MS Gothic"/>
            <w14:uncheckedState w14:val="2610" w14:font="MS Gothic"/>
          </w14:checkbox>
        </w:sdtPr>
        <w:sdtEndPr/>
        <w:sdtContent>
          <w:r w:rsidR="007441CA">
            <w:rPr>
              <w:rFonts w:ascii="MS Gothic" w:eastAsia="MS Gothic" w:hAnsi="MS Gothic" w:hint="eastAsia"/>
              <w:b/>
              <w:sz w:val="22"/>
            </w:rPr>
            <w:t>☐</w:t>
          </w:r>
        </w:sdtContent>
      </w:sdt>
      <w:r w:rsidR="007F7B8A" w:rsidRPr="007441CA">
        <w:rPr>
          <w:b/>
        </w:rPr>
        <w:t xml:space="preserve">  </w:t>
      </w:r>
      <w:r w:rsidR="007F7B8A" w:rsidRPr="007441CA">
        <w:t>Annexe n°2 : mise au point du marché public ;</w:t>
      </w:r>
    </w:p>
    <w:p w14:paraId="2EC76C2D" w14:textId="77777777" w:rsidR="007F7B8A" w:rsidRPr="00EB1240" w:rsidRDefault="007F7B8A" w:rsidP="007F7B8A"/>
    <w:p w14:paraId="338DB970" w14:textId="77777777" w:rsidR="007F7B8A" w:rsidRPr="007779E5" w:rsidRDefault="007F7B8A" w:rsidP="007F7B8A">
      <w:pPr>
        <w:rPr>
          <w:highlight w:val="cyan"/>
        </w:rPr>
      </w:pPr>
    </w:p>
    <w:tbl>
      <w:tblPr>
        <w:tblW w:w="9214" w:type="dxa"/>
        <w:tblInd w:w="150" w:type="dxa"/>
        <w:tblLayout w:type="fixed"/>
        <w:tblCellMar>
          <w:left w:w="0" w:type="dxa"/>
          <w:right w:w="0" w:type="dxa"/>
        </w:tblCellMar>
        <w:tblLook w:val="0000" w:firstRow="0" w:lastRow="0" w:firstColumn="0" w:lastColumn="0" w:noHBand="0" w:noVBand="0"/>
      </w:tblPr>
      <w:tblGrid>
        <w:gridCol w:w="3969"/>
        <w:gridCol w:w="1936"/>
        <w:gridCol w:w="2458"/>
        <w:gridCol w:w="851"/>
      </w:tblGrid>
      <w:tr w:rsidR="007F7B8A" w:rsidRPr="007779E5" w14:paraId="7D75EB97" w14:textId="77777777" w:rsidTr="00F100A7">
        <w:trPr>
          <w:cantSplit/>
        </w:trPr>
        <w:tc>
          <w:tcPr>
            <w:tcW w:w="9214" w:type="dxa"/>
            <w:gridSpan w:val="4"/>
            <w:tcBorders>
              <w:top w:val="single" w:sz="6" w:space="0" w:color="auto"/>
              <w:left w:val="single" w:sz="6" w:space="0" w:color="auto"/>
              <w:bottom w:val="single" w:sz="6" w:space="0" w:color="auto"/>
              <w:right w:val="single" w:sz="4" w:space="0" w:color="auto"/>
            </w:tcBorders>
            <w:shd w:val="pct20" w:color="auto" w:fill="auto"/>
          </w:tcPr>
          <w:p w14:paraId="5F0FD547" w14:textId="77777777" w:rsidR="007F7B8A" w:rsidRPr="005A415F" w:rsidRDefault="007F7B8A" w:rsidP="00F100A7">
            <w:pPr>
              <w:keepNext/>
              <w:ind w:firstLine="142"/>
              <w:jc w:val="center"/>
              <w:rPr>
                <w:b/>
              </w:rPr>
            </w:pPr>
            <w:r w:rsidRPr="005A415F">
              <w:rPr>
                <w:b/>
              </w:rPr>
              <w:lastRenderedPageBreak/>
              <w:t>Notification du marché au titulaire</w:t>
            </w:r>
          </w:p>
        </w:tc>
      </w:tr>
      <w:tr w:rsidR="007F7B8A" w:rsidRPr="007779E5" w14:paraId="2731833B" w14:textId="77777777" w:rsidTr="00F100A7">
        <w:trPr>
          <w:cantSplit/>
          <w:trHeight w:hRule="exact" w:val="40"/>
        </w:trPr>
        <w:tc>
          <w:tcPr>
            <w:tcW w:w="9214" w:type="dxa"/>
            <w:gridSpan w:val="4"/>
            <w:tcBorders>
              <w:left w:val="single" w:sz="6" w:space="0" w:color="auto"/>
              <w:right w:val="single" w:sz="4" w:space="0" w:color="auto"/>
            </w:tcBorders>
          </w:tcPr>
          <w:p w14:paraId="2FDC0827" w14:textId="77777777" w:rsidR="007F7B8A" w:rsidRPr="005A415F" w:rsidRDefault="007F7B8A" w:rsidP="00F100A7">
            <w:pPr>
              <w:keepNext/>
            </w:pPr>
          </w:p>
        </w:tc>
      </w:tr>
      <w:tr w:rsidR="007F7B8A" w:rsidRPr="007779E5" w14:paraId="385A33AF" w14:textId="77777777" w:rsidTr="00F100A7">
        <w:trPr>
          <w:cantSplit/>
        </w:trPr>
        <w:tc>
          <w:tcPr>
            <w:tcW w:w="9214" w:type="dxa"/>
            <w:gridSpan w:val="4"/>
            <w:tcBorders>
              <w:left w:val="single" w:sz="6" w:space="0" w:color="auto"/>
              <w:right w:val="single" w:sz="4" w:space="0" w:color="auto"/>
            </w:tcBorders>
          </w:tcPr>
          <w:p w14:paraId="318437B7" w14:textId="77777777" w:rsidR="007F7B8A" w:rsidRPr="005A415F" w:rsidRDefault="007F7B8A" w:rsidP="00F100A7">
            <w:pPr>
              <w:keepNext/>
            </w:pPr>
          </w:p>
        </w:tc>
      </w:tr>
      <w:tr w:rsidR="007F7B8A" w:rsidRPr="007779E5" w14:paraId="494D8D5F" w14:textId="77777777" w:rsidTr="00F100A7">
        <w:trPr>
          <w:cantSplit/>
        </w:trPr>
        <w:tc>
          <w:tcPr>
            <w:tcW w:w="8363" w:type="dxa"/>
            <w:gridSpan w:val="3"/>
            <w:tcBorders>
              <w:left w:val="single" w:sz="6" w:space="0" w:color="auto"/>
            </w:tcBorders>
          </w:tcPr>
          <w:p w14:paraId="777D8FFF" w14:textId="77777777" w:rsidR="007F7B8A" w:rsidRPr="005A415F" w:rsidRDefault="007F7B8A" w:rsidP="00F100A7">
            <w:pPr>
              <w:keepNext/>
            </w:pPr>
            <w:r w:rsidRPr="005A415F">
              <w:t>Reçu la notification du marché opérée par le biais de la plateforme de dématérialisation avec accusé de réception</w:t>
            </w:r>
          </w:p>
        </w:tc>
        <w:tc>
          <w:tcPr>
            <w:tcW w:w="851" w:type="dxa"/>
            <w:tcBorders>
              <w:right w:val="single" w:sz="4" w:space="0" w:color="auto"/>
            </w:tcBorders>
          </w:tcPr>
          <w:p w14:paraId="270A1828" w14:textId="77777777" w:rsidR="007F7B8A" w:rsidRPr="005A415F" w:rsidRDefault="007F7B8A" w:rsidP="00F100A7">
            <w:pPr>
              <w:keepNext/>
              <w:jc w:val="right"/>
            </w:pPr>
          </w:p>
        </w:tc>
      </w:tr>
      <w:tr w:rsidR="007F7B8A" w:rsidRPr="00EB1240" w14:paraId="5D25D041" w14:textId="77777777" w:rsidTr="00F100A7">
        <w:trPr>
          <w:cantSplit/>
        </w:trPr>
        <w:tc>
          <w:tcPr>
            <w:tcW w:w="3969" w:type="dxa"/>
            <w:tcBorders>
              <w:left w:val="single" w:sz="6" w:space="0" w:color="auto"/>
              <w:bottom w:val="single" w:sz="4" w:space="0" w:color="auto"/>
            </w:tcBorders>
          </w:tcPr>
          <w:p w14:paraId="3F35635B" w14:textId="77777777" w:rsidR="007F7B8A" w:rsidRPr="005A415F" w:rsidRDefault="007F7B8A" w:rsidP="00F100A7">
            <w:pPr>
              <w:keepNext/>
              <w:tabs>
                <w:tab w:val="left" w:pos="-7016"/>
              </w:tabs>
            </w:pPr>
            <w:proofErr w:type="gramStart"/>
            <w:r w:rsidRPr="005A415F">
              <w:t>à</w:t>
            </w:r>
            <w:proofErr w:type="gramEnd"/>
            <w:r w:rsidRPr="005A415F">
              <w:t> :</w:t>
            </w:r>
          </w:p>
          <w:p w14:paraId="7E317ED5" w14:textId="77777777" w:rsidR="007F7B8A" w:rsidRPr="005A415F" w:rsidRDefault="007F7B8A" w:rsidP="00F100A7">
            <w:pPr>
              <w:keepNext/>
              <w:tabs>
                <w:tab w:val="left" w:pos="-7016"/>
              </w:tabs>
            </w:pPr>
          </w:p>
          <w:p w14:paraId="4BDBBD58" w14:textId="77777777" w:rsidR="007F7B8A" w:rsidRPr="005A415F" w:rsidRDefault="007F7B8A" w:rsidP="00F100A7">
            <w:pPr>
              <w:keepNext/>
              <w:tabs>
                <w:tab w:val="left" w:pos="-7016"/>
              </w:tabs>
            </w:pPr>
          </w:p>
          <w:p w14:paraId="47FBBE7F" w14:textId="77777777" w:rsidR="007F7B8A" w:rsidRPr="005A415F" w:rsidRDefault="007F7B8A" w:rsidP="00F100A7">
            <w:pPr>
              <w:keepNext/>
              <w:tabs>
                <w:tab w:val="left" w:pos="-7016"/>
              </w:tabs>
            </w:pPr>
          </w:p>
          <w:p w14:paraId="1FC7ECB3" w14:textId="77777777" w:rsidR="007F7B8A" w:rsidRPr="005A415F" w:rsidRDefault="007F7B8A" w:rsidP="00F100A7">
            <w:pPr>
              <w:keepNext/>
              <w:tabs>
                <w:tab w:val="left" w:pos="-7016"/>
              </w:tabs>
              <w:jc w:val="center"/>
            </w:pPr>
          </w:p>
        </w:tc>
        <w:tc>
          <w:tcPr>
            <w:tcW w:w="1936" w:type="dxa"/>
            <w:tcBorders>
              <w:left w:val="nil"/>
              <w:bottom w:val="single" w:sz="4" w:space="0" w:color="auto"/>
            </w:tcBorders>
          </w:tcPr>
          <w:p w14:paraId="53D04B58" w14:textId="77777777" w:rsidR="007F7B8A" w:rsidRPr="005A415F" w:rsidRDefault="007F7B8A" w:rsidP="00F100A7">
            <w:pPr>
              <w:keepNext/>
              <w:tabs>
                <w:tab w:val="left" w:pos="-7016"/>
              </w:tabs>
            </w:pPr>
            <w:r w:rsidRPr="005A415F">
              <w:t>le :</w:t>
            </w:r>
          </w:p>
        </w:tc>
        <w:tc>
          <w:tcPr>
            <w:tcW w:w="3309" w:type="dxa"/>
            <w:gridSpan w:val="2"/>
            <w:tcBorders>
              <w:left w:val="nil"/>
              <w:bottom w:val="single" w:sz="4" w:space="0" w:color="auto"/>
              <w:right w:val="single" w:sz="4" w:space="0" w:color="auto"/>
            </w:tcBorders>
          </w:tcPr>
          <w:p w14:paraId="78E75146" w14:textId="77777777" w:rsidR="007F7B8A" w:rsidRPr="005A415F" w:rsidRDefault="007F7B8A" w:rsidP="00F100A7">
            <w:pPr>
              <w:keepNext/>
              <w:tabs>
                <w:tab w:val="left" w:pos="-7016"/>
              </w:tabs>
              <w:jc w:val="right"/>
            </w:pPr>
            <w:r w:rsidRPr="005A415F">
              <w:rPr>
                <w:sz w:val="16"/>
              </w:rPr>
              <w:t>(signature du titulaire ci-après) </w:t>
            </w:r>
          </w:p>
        </w:tc>
      </w:tr>
    </w:tbl>
    <w:p w14:paraId="0EB34820" w14:textId="77777777" w:rsidR="007F7B8A" w:rsidRPr="00EB1240" w:rsidRDefault="007F7B8A" w:rsidP="007F7B8A"/>
    <w:p w14:paraId="0EE2A66E" w14:textId="77777777" w:rsidR="007F7B8A" w:rsidRDefault="007F7B8A" w:rsidP="007F7B8A">
      <w:pPr>
        <w:pStyle w:val="Paragraphe"/>
        <w:ind w:left="567"/>
        <w:rPr>
          <w:rFonts w:cs="Arial"/>
          <w:szCs w:val="24"/>
        </w:rPr>
      </w:pPr>
    </w:p>
    <w:p w14:paraId="28178348" w14:textId="77777777" w:rsidR="007F7B8A" w:rsidRDefault="007F7B8A" w:rsidP="007F7B8A">
      <w:pPr>
        <w:pStyle w:val="Paragraphe"/>
        <w:ind w:left="567"/>
        <w:rPr>
          <w:rFonts w:cs="Arial"/>
          <w:szCs w:val="24"/>
        </w:rPr>
      </w:pPr>
    </w:p>
    <w:p w14:paraId="29143946" w14:textId="77777777" w:rsidR="007F7B8A" w:rsidRDefault="007F7B8A" w:rsidP="007F7B8A">
      <w:pPr>
        <w:pStyle w:val="Paragraphe"/>
        <w:ind w:left="567"/>
        <w:rPr>
          <w:rFonts w:cs="Arial"/>
          <w:szCs w:val="24"/>
        </w:rPr>
      </w:pPr>
    </w:p>
    <w:p w14:paraId="07E5FD49" w14:textId="77777777" w:rsidR="007F7B8A" w:rsidRPr="006D14C0" w:rsidRDefault="007F7B8A" w:rsidP="007F7B8A">
      <w:pPr>
        <w:pStyle w:val="Titre1"/>
      </w:pPr>
      <w:bookmarkStart w:id="26" w:name="_Toc181718486"/>
      <w:bookmarkStart w:id="27" w:name="_Toc222132227"/>
      <w:r>
        <w:t>Annexe n°1 à l’acte d’engagement</w:t>
      </w:r>
      <w:bookmarkEnd w:id="26"/>
      <w:bookmarkEnd w:id="27"/>
    </w:p>
    <w:p w14:paraId="1D329E9B" w14:textId="77777777" w:rsidR="007F7B8A" w:rsidRPr="006D14C0" w:rsidRDefault="007F7B8A" w:rsidP="007F7B8A">
      <w:r w:rsidRPr="006D14C0">
        <w:t>DECOMPOSITION DU PRIX GLOBAL ET FORFAITAIRE</w:t>
      </w:r>
      <w:r>
        <w:t xml:space="preserve"> jointe</w:t>
      </w:r>
    </w:p>
    <w:p w14:paraId="39FB65EB" w14:textId="77777777" w:rsidR="007F7B8A" w:rsidRDefault="007F7B8A" w:rsidP="007F7B8A"/>
    <w:p w14:paraId="724B0102" w14:textId="77777777" w:rsidR="007F7B8A" w:rsidRDefault="007F7B8A" w:rsidP="000736C3"/>
    <w:p w14:paraId="3C7ACB3B" w14:textId="77A821B2" w:rsidR="00EF5A98" w:rsidRPr="001A74EA" w:rsidRDefault="00EF5A98" w:rsidP="00FD3759">
      <w:pPr>
        <w:spacing w:line="480" w:lineRule="auto"/>
      </w:pPr>
    </w:p>
    <w:sectPr w:rsidR="00EF5A98" w:rsidRPr="001A74EA" w:rsidSect="00AE6B1B">
      <w:headerReference w:type="default" r:id="rId21"/>
      <w:footerReference w:type="default" r:id="rId22"/>
      <w:pgSz w:w="11906" w:h="16838" w:code="9"/>
      <w:pgMar w:top="1988" w:right="1134" w:bottom="1276" w:left="1134" w:header="426" w:footer="4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11FA4" w14:textId="77777777" w:rsidR="00A1086F" w:rsidRDefault="00A1086F" w:rsidP="006638BD">
      <w:r>
        <w:separator/>
      </w:r>
    </w:p>
    <w:p w14:paraId="41B78E66" w14:textId="77777777" w:rsidR="00A1086F" w:rsidRDefault="00A1086F" w:rsidP="006638BD"/>
    <w:p w14:paraId="39DEC542" w14:textId="77777777" w:rsidR="00A1086F" w:rsidRDefault="00A1086F" w:rsidP="006638BD"/>
  </w:endnote>
  <w:endnote w:type="continuationSeparator" w:id="0">
    <w:p w14:paraId="337209A3" w14:textId="77777777" w:rsidR="00A1086F" w:rsidRDefault="00A1086F" w:rsidP="006638BD">
      <w:r>
        <w:continuationSeparator/>
      </w:r>
    </w:p>
    <w:p w14:paraId="38E87188" w14:textId="77777777" w:rsidR="00A1086F" w:rsidRDefault="00A1086F" w:rsidP="006638BD"/>
    <w:p w14:paraId="4858348A" w14:textId="77777777" w:rsidR="00A1086F" w:rsidRDefault="00A1086F" w:rsidP="006638BD"/>
  </w:endnote>
  <w:endnote w:type="continuationNotice" w:id="1">
    <w:p w14:paraId="28260019" w14:textId="77777777" w:rsidR="00A1086F" w:rsidRDefault="00A1086F" w:rsidP="00663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altName w:val="Times New Roman"/>
    <w:charset w:val="00"/>
    <w:family w:val="auto"/>
    <w:pitch w:val="variable"/>
    <w:sig w:usb0="00000001"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DINOT">
    <w:altName w:val="Segoe Script"/>
    <w:panose1 w:val="00000000000000000000"/>
    <w:charset w:val="00"/>
    <w:family w:val="swiss"/>
    <w:notTrueType/>
    <w:pitch w:val="variable"/>
    <w:sig w:usb0="800000AF" w:usb1="4000207B"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392C2" w14:textId="6167C559" w:rsidR="004D5E93" w:rsidRDefault="0025298A">
    <w:r>
      <w:rPr>
        <w:noProof/>
        <w:lang w:eastAsia="fr-FR"/>
      </w:rPr>
      <mc:AlternateContent>
        <mc:Choice Requires="wps">
          <w:drawing>
            <wp:anchor distT="0" distB="0" distL="114300" distR="114300" simplePos="0" relativeHeight="251658244" behindDoc="0" locked="0" layoutInCell="1" allowOverlap="1" wp14:anchorId="77EA67DC" wp14:editId="66BEFF07">
              <wp:simplePos x="0" y="0"/>
              <wp:positionH relativeFrom="margin">
                <wp:posOffset>-1254442</wp:posOffset>
              </wp:positionH>
              <wp:positionV relativeFrom="paragraph">
                <wp:posOffset>-2368550</wp:posOffset>
              </wp:positionV>
              <wp:extent cx="8634730" cy="1930400"/>
              <wp:effectExtent l="95250" t="533400" r="90170" b="527050"/>
              <wp:wrapNone/>
              <wp:docPr id="1363633034" name="Rectangle 1363633034"/>
              <wp:cNvGraphicFramePr/>
              <a:graphic xmlns:a="http://schemas.openxmlformats.org/drawingml/2006/main">
                <a:graphicData uri="http://schemas.microsoft.com/office/word/2010/wordprocessingShape">
                  <wps:wsp>
                    <wps:cNvSpPr/>
                    <wps:spPr>
                      <a:xfrm rot="21177168">
                        <a:off x="0" y="0"/>
                        <a:ext cx="8634730" cy="1930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8AD5526" id="Rectangle 1363633034" o:spid="_x0000_s1026" style="position:absolute;margin-left:-98.75pt;margin-top:-186.5pt;width:679.9pt;height:152pt;rotation:-461845fd;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" fillcolor="white [3212]" stroked="f" strokeweight="1.5pt">
              <w10:wrap anchorx="margin"/>
            </v:rect>
          </w:pict>
        </mc:Fallback>
      </mc:AlternateContent>
    </w:r>
    <w:r w:rsidR="00A427CC">
      <w:rPr>
        <w:noProof/>
        <w:lang w:eastAsia="fr-FR"/>
      </w:rPr>
      <w:drawing>
        <wp:anchor distT="0" distB="0" distL="114300" distR="114300" simplePos="0" relativeHeight="251658247" behindDoc="0" locked="0" layoutInCell="1" allowOverlap="1" wp14:anchorId="39442771" wp14:editId="7CCAEF58">
          <wp:simplePos x="0" y="0"/>
          <wp:positionH relativeFrom="column">
            <wp:posOffset>2237740</wp:posOffset>
          </wp:positionH>
          <wp:positionV relativeFrom="paragraph">
            <wp:posOffset>-381635</wp:posOffset>
          </wp:positionV>
          <wp:extent cx="1501140" cy="561975"/>
          <wp:effectExtent l="0" t="0" r="0" b="0"/>
          <wp:wrapSquare wrapText="bothSides"/>
          <wp:docPr id="162702840"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291478" name="Image 15"/>
                  <pic:cNvPicPr>
                    <a:picLocks noChangeAspect="1" noChangeArrowheads="1"/>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bwMode="auto">
                  <a:xfrm>
                    <a:off x="0" y="0"/>
                    <a:ext cx="1501140" cy="561975"/>
                  </a:xfrm>
                  <a:prstGeom prst="rect">
                    <a:avLst/>
                  </a:prstGeom>
                </pic:spPr>
              </pic:pic>
            </a:graphicData>
          </a:graphic>
          <wp14:sizeRelH relativeFrom="page">
            <wp14:pctWidth>0</wp14:pctWidth>
          </wp14:sizeRelH>
          <wp14:sizeRelV relativeFrom="page">
            <wp14:pctHeight>0</wp14:pctHeight>
          </wp14:sizeRelV>
        </wp:anchor>
      </w:drawing>
    </w:r>
    <w:r w:rsidR="00F03F25">
      <w:rPr>
        <w:noProof/>
        <w:lang w:eastAsia="fr-FR"/>
      </w:rPr>
      <w:drawing>
        <wp:anchor distT="0" distB="0" distL="114300" distR="114300" simplePos="0" relativeHeight="251658246" behindDoc="0" locked="0" layoutInCell="1" allowOverlap="1" wp14:anchorId="14414E0F" wp14:editId="0422980D">
          <wp:simplePos x="0" y="0"/>
          <wp:positionH relativeFrom="margin">
            <wp:posOffset>5140325</wp:posOffset>
          </wp:positionH>
          <wp:positionV relativeFrom="paragraph">
            <wp:posOffset>-466725</wp:posOffset>
          </wp:positionV>
          <wp:extent cx="973455" cy="631825"/>
          <wp:effectExtent l="0" t="0" r="0" b="0"/>
          <wp:wrapNone/>
          <wp:docPr id="55158337" name="Image 55158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 name="Image 2879"/>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73455" cy="631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7912">
      <w:rPr>
        <w:noProof/>
        <w:lang w:eastAsia="fr-FR"/>
      </w:rPr>
      <mc:AlternateContent>
        <mc:Choice Requires="wps">
          <w:drawing>
            <wp:anchor distT="0" distB="0" distL="114300" distR="114300" simplePos="0" relativeHeight="251658245" behindDoc="0" locked="0" layoutInCell="1" allowOverlap="1" wp14:anchorId="5874795C" wp14:editId="37800E04">
              <wp:simplePos x="0" y="0"/>
              <wp:positionH relativeFrom="page">
                <wp:posOffset>-344170</wp:posOffset>
              </wp:positionH>
              <wp:positionV relativeFrom="paragraph">
                <wp:posOffset>-2418715</wp:posOffset>
              </wp:positionV>
              <wp:extent cx="8002905" cy="106045"/>
              <wp:effectExtent l="0" t="514350" r="0" b="503555"/>
              <wp:wrapNone/>
              <wp:docPr id="6" name="Rectangle 6"/>
              <wp:cNvGraphicFramePr/>
              <a:graphic xmlns:a="http://schemas.openxmlformats.org/drawingml/2006/main">
                <a:graphicData uri="http://schemas.microsoft.com/office/word/2010/wordprocessingShape">
                  <wps:wsp>
                    <wps:cNvSpPr/>
                    <wps:spPr>
                      <a:xfrm rot="21172128">
                        <a:off x="0" y="0"/>
                        <a:ext cx="8002905" cy="10604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266389" id="Rectangle 6" o:spid="_x0000_s1026" style="position:absolute;margin-left:-27.1pt;margin-top:-190.45pt;width:630.15pt;height:8.35pt;rotation:-467350fd;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" fillcolor="#f3c345 [3204]" stroked="f" strokeweight="1.5pt">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BA819" w14:textId="77777777" w:rsidR="003A1CD1" w:rsidRPr="00952F7B" w:rsidRDefault="003A1CD1" w:rsidP="00952F7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0A48B" w14:textId="06C2631A" w:rsidR="003A1CD1" w:rsidRPr="00A2527B" w:rsidRDefault="003A1CD1" w:rsidP="006638BD">
    <w:pPr>
      <w:rPr>
        <w:rFonts w:eastAsia="Times New Roman"/>
        <w:color w:val="000000"/>
        <w:sz w:val="14"/>
        <w:szCs w:val="18"/>
      </w:rPr>
    </w:pPr>
  </w:p>
  <w:p w14:paraId="6FF555BD" w14:textId="68BC4A05" w:rsidR="003A1CD1" w:rsidRPr="009B6BEC" w:rsidRDefault="003A1CD1" w:rsidP="006E6104">
    <w:pPr>
      <w:jc w:val="center"/>
      <w:rPr>
        <w:color w:val="auto"/>
      </w:rPr>
    </w:pPr>
    <w:r w:rsidRPr="009B6BEC">
      <w:t>contact@</w:t>
    </w:r>
    <w:r w:rsidR="00A0787D">
      <w:t>a</w:t>
    </w:r>
    <w:r w:rsidR="00256DE8">
      <w:t>2mo</w:t>
    </w:r>
    <w:r w:rsidR="00A0787D">
      <w:t>.fr</w:t>
    </w:r>
    <w:r w:rsidRPr="009B6BEC">
      <w:t xml:space="preserve"> – www.</w:t>
    </w:r>
    <w:r w:rsidR="003560E8">
      <w:t>a2mo</w:t>
    </w:r>
    <w:r w:rsidR="00A0787D">
      <w:t>.fr</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9B22" w14:textId="42438595" w:rsidR="004D252A" w:rsidRPr="00005058" w:rsidRDefault="00C40C96" w:rsidP="00AE6B1B">
    <w:pPr>
      <w:pStyle w:val="Pieddepage"/>
      <w:tabs>
        <w:tab w:val="clear" w:pos="9072"/>
        <w:tab w:val="right" w:pos="9638"/>
      </w:tabs>
      <w:rPr>
        <w:b w:val="0"/>
        <w:sz w:val="18"/>
        <w:szCs w:val="14"/>
      </w:rPr>
    </w:pPr>
    <w:r>
      <w:rPr>
        <w:sz w:val="18"/>
        <w:szCs w:val="14"/>
      </w:rPr>
      <w:t>Acte d’engagement (AE)</w:t>
    </w:r>
    <w:r w:rsidR="00BB3A4B" w:rsidRPr="00005058">
      <w:rPr>
        <w:sz w:val="18"/>
        <w:szCs w:val="14"/>
      </w:rPr>
      <w:tab/>
    </w:r>
    <w:r w:rsidR="00005058">
      <w:rPr>
        <w:sz w:val="18"/>
        <w:szCs w:val="14"/>
      </w:rPr>
      <w:tab/>
    </w:r>
    <w:r w:rsidR="000B1D22" w:rsidRPr="00005058">
      <w:rPr>
        <w:b w:val="0"/>
        <w:sz w:val="18"/>
        <w:szCs w:val="14"/>
      </w:rPr>
      <w:fldChar w:fldCharType="begin"/>
    </w:r>
    <w:r w:rsidR="000B1D22" w:rsidRPr="00005058">
      <w:rPr>
        <w:sz w:val="18"/>
        <w:szCs w:val="14"/>
      </w:rPr>
      <w:instrText>PAGE   \* MERGEFORMAT</w:instrText>
    </w:r>
    <w:r w:rsidR="000B1D22" w:rsidRPr="00005058">
      <w:rPr>
        <w:b w:val="0"/>
        <w:sz w:val="18"/>
        <w:szCs w:val="14"/>
      </w:rPr>
      <w:fldChar w:fldCharType="separate"/>
    </w:r>
    <w:r w:rsidR="008A2E2E">
      <w:rPr>
        <w:noProof/>
        <w:sz w:val="18"/>
        <w:szCs w:val="14"/>
      </w:rPr>
      <w:t>12</w:t>
    </w:r>
    <w:r w:rsidR="000B1D22" w:rsidRPr="00005058">
      <w:rPr>
        <w:b w:val="0"/>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601C4" w14:textId="77777777" w:rsidR="00A1086F" w:rsidRDefault="00A1086F" w:rsidP="006638BD">
      <w:r>
        <w:separator/>
      </w:r>
    </w:p>
    <w:p w14:paraId="604EA1F4" w14:textId="77777777" w:rsidR="00A1086F" w:rsidRDefault="00A1086F" w:rsidP="006638BD"/>
    <w:p w14:paraId="43A8011B" w14:textId="77777777" w:rsidR="00A1086F" w:rsidRDefault="00A1086F" w:rsidP="006638BD"/>
  </w:footnote>
  <w:footnote w:type="continuationSeparator" w:id="0">
    <w:p w14:paraId="5865920E" w14:textId="77777777" w:rsidR="00A1086F" w:rsidRDefault="00A1086F" w:rsidP="006638BD">
      <w:r>
        <w:continuationSeparator/>
      </w:r>
    </w:p>
    <w:p w14:paraId="4BA0FE59" w14:textId="77777777" w:rsidR="00A1086F" w:rsidRDefault="00A1086F" w:rsidP="006638BD"/>
    <w:p w14:paraId="7A4A7F4F" w14:textId="77777777" w:rsidR="00A1086F" w:rsidRDefault="00A1086F" w:rsidP="006638BD"/>
  </w:footnote>
  <w:footnote w:type="continuationNotice" w:id="1">
    <w:p w14:paraId="67EC4814" w14:textId="77777777" w:rsidR="00A1086F" w:rsidRDefault="00A1086F" w:rsidP="006638B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7DB63" w14:textId="77777777" w:rsidR="003A1CD1" w:rsidRDefault="003A1CD1" w:rsidP="006638BD">
    <w:r>
      <w:rPr>
        <w:noProof/>
        <w:lang w:eastAsia="fr-FR"/>
      </w:rPr>
      <w:drawing>
        <wp:inline distT="0" distB="0" distL="0" distR="0" wp14:anchorId="7DEF7102" wp14:editId="65CF67F0">
          <wp:extent cx="1056000" cy="360000"/>
          <wp:effectExtent l="0" t="0" r="0" b="2540"/>
          <wp:docPr id="1880451984" name="Image 188045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erea.jpg"/>
                  <pic:cNvPicPr/>
                </pic:nvPicPr>
                <pic:blipFill>
                  <a:blip r:embed="rId1">
                    <a:extLst>
                      <a:ext uri="{28A0092B-C50C-407E-A947-70E740481C1C}">
                        <a14:useLocalDpi xmlns:a14="http://schemas.microsoft.com/office/drawing/2010/main" val="0"/>
                      </a:ext>
                    </a:extLst>
                  </a:blip>
                  <a:stretch>
                    <a:fillRect/>
                  </a:stretch>
                </pic:blipFill>
                <pic:spPr>
                  <a:xfrm>
                    <a:off x="0" y="0"/>
                    <a:ext cx="1056000" cy="360000"/>
                  </a:xfrm>
                  <a:prstGeom prst="rect">
                    <a:avLst/>
                  </a:prstGeom>
                </pic:spPr>
              </pic:pic>
            </a:graphicData>
          </a:graphic>
        </wp:inline>
      </w:drawing>
    </w:r>
    <w:r>
      <w:t xml:space="preserve"> </w:t>
    </w:r>
    <w:r>
      <w:tab/>
    </w:r>
    <w:r>
      <w:tab/>
    </w:r>
    <w:r>
      <w:rPr>
        <w:noProof/>
        <w:lang w:eastAsia="fr-FR"/>
      </w:rPr>
      <w:drawing>
        <wp:inline distT="0" distB="0" distL="0" distR="0" wp14:anchorId="60D35919" wp14:editId="270DF80A">
          <wp:extent cx="1117130" cy="361348"/>
          <wp:effectExtent l="0" t="0" r="6985" b="635"/>
          <wp:docPr id="298898148" name="Image 298898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logo.png"/>
                  <pic:cNvPicPr/>
                </pic:nvPicPr>
                <pic:blipFill rotWithShape="1">
                  <a:blip r:embed="rId2">
                    <a:extLst>
                      <a:ext uri="{28A0092B-C50C-407E-A947-70E740481C1C}">
                        <a14:useLocalDpi xmlns:a14="http://schemas.microsoft.com/office/drawing/2010/main" val="0"/>
                      </a:ext>
                    </a:extLst>
                  </a:blip>
                  <a:srcRect t="14972" b="23417"/>
                  <a:stretch/>
                </pic:blipFill>
                <pic:spPr bwMode="auto">
                  <a:xfrm>
                    <a:off x="0" y="0"/>
                    <a:ext cx="1431603" cy="463068"/>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96C1D" w14:textId="07E43601" w:rsidR="003A1CD1" w:rsidRDefault="00512B97" w:rsidP="006638BD">
    <w:r>
      <w:rPr>
        <w:noProof/>
        <w:lang w:eastAsia="fr-FR"/>
      </w:rPr>
      <w:drawing>
        <wp:anchor distT="0" distB="0" distL="114300" distR="114300" simplePos="0" relativeHeight="251646975" behindDoc="0" locked="0" layoutInCell="1" allowOverlap="1" wp14:anchorId="58F87CC8" wp14:editId="62D23995">
          <wp:simplePos x="0" y="0"/>
          <wp:positionH relativeFrom="column">
            <wp:posOffset>-2428875</wp:posOffset>
          </wp:positionH>
          <wp:positionV relativeFrom="paragraph">
            <wp:posOffset>3790315</wp:posOffset>
          </wp:positionV>
          <wp:extent cx="9072880" cy="3870325"/>
          <wp:effectExtent l="0" t="0" r="0" b="0"/>
          <wp:wrapThrough wrapText="bothSides">
            <wp:wrapPolygon edited="0">
              <wp:start x="0" y="0"/>
              <wp:lineTo x="0" y="21476"/>
              <wp:lineTo x="21543" y="21476"/>
              <wp:lineTo x="21543" y="0"/>
              <wp:lineTo x="0" y="0"/>
            </wp:wrapPolygon>
          </wp:wrapThrough>
          <wp:docPr id="1105997197" name="Image 6" descr="Une image contenant arbre, Conception urbaine, plein air, Zone résidentiel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997197" name="Image 6" descr="Une image contenant arbre, Conception urbaine, plein air, Zone résidentielle&#10;&#10;Le contenu généré par l’IA peut être incorrect."/>
                  <pic:cNvPicPr>
                    <a:picLocks noChangeAspect="1" noChangeArrowheads="1"/>
                  </pic:cNvPicPr>
                </pic:nvPicPr>
                <pic:blipFill rotWithShape="1">
                  <a:blip r:embed="rId1">
                    <a:alphaModFix amt="50000"/>
                    <a:extLst>
                      <a:ext uri="{28A0092B-C50C-407E-A947-70E740481C1C}">
                        <a14:useLocalDpi xmlns:a14="http://schemas.microsoft.com/office/drawing/2010/main" val="0"/>
                      </a:ext>
                    </a:extLst>
                  </a:blip>
                  <a:srcRect t="12580" r="22002"/>
                  <a:stretch>
                    <a:fillRect/>
                  </a:stretch>
                </pic:blipFill>
                <pic:spPr bwMode="auto">
                  <a:xfrm>
                    <a:off x="0" y="0"/>
                    <a:ext cx="9072880" cy="3870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07638">
      <w:rPr>
        <w:noProof/>
        <w:lang w:eastAsia="fr-FR"/>
      </w:rPr>
      <mc:AlternateContent>
        <mc:Choice Requires="wps">
          <w:drawing>
            <wp:anchor distT="0" distB="0" distL="114300" distR="114300" simplePos="0" relativeHeight="251648000" behindDoc="0" locked="0" layoutInCell="1" allowOverlap="1" wp14:anchorId="459FA538" wp14:editId="695F4B9A">
              <wp:simplePos x="0" y="0"/>
              <wp:positionH relativeFrom="column">
                <wp:posOffset>1606550</wp:posOffset>
              </wp:positionH>
              <wp:positionV relativeFrom="paragraph">
                <wp:posOffset>45085</wp:posOffset>
              </wp:positionV>
              <wp:extent cx="2514600" cy="1097280"/>
              <wp:effectExtent l="0" t="0" r="0" b="7620"/>
              <wp:wrapNone/>
              <wp:docPr id="36" name="Rectangle 36"/>
              <wp:cNvGraphicFramePr/>
              <a:graphic xmlns:a="http://schemas.openxmlformats.org/drawingml/2006/main">
                <a:graphicData uri="http://schemas.microsoft.com/office/word/2010/wordprocessingShape">
                  <wps:wsp>
                    <wps:cNvSpPr/>
                    <wps:spPr>
                      <a:xfrm>
                        <a:off x="0" y="0"/>
                        <a:ext cx="2514600" cy="10972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445EEA" id="Rectangle 36" o:spid="_x0000_s1026" style="position:absolute;margin-left:126.5pt;margin-top:3.55pt;width:198pt;height:86.4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" fillcolor="white [3212]" stroked="f" strokeweight="1.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0BDDC" w14:textId="42EA9456" w:rsidR="003A1CD1" w:rsidRPr="0080435F" w:rsidRDefault="001117A4" w:rsidP="006638BD">
    <w:r w:rsidRPr="00F65B9F">
      <w:rPr>
        <w:noProof/>
        <w:sz w:val="28"/>
        <w:szCs w:val="28"/>
        <w:lang w:eastAsia="fr-FR"/>
      </w:rPr>
      <w:drawing>
        <wp:anchor distT="0" distB="0" distL="114300" distR="114300" simplePos="0" relativeHeight="251658240" behindDoc="1" locked="0" layoutInCell="1" allowOverlap="1" wp14:anchorId="62158C95" wp14:editId="17A3CEF0">
          <wp:simplePos x="0" y="0"/>
          <wp:positionH relativeFrom="page">
            <wp:posOffset>9525</wp:posOffset>
          </wp:positionH>
          <wp:positionV relativeFrom="paragraph">
            <wp:posOffset>550545</wp:posOffset>
          </wp:positionV>
          <wp:extent cx="1223645" cy="520700"/>
          <wp:effectExtent l="0" t="0" r="0" b="0"/>
          <wp:wrapNone/>
          <wp:docPr id="33" name="Image 10">
            <a:extLst xmlns:a="http://schemas.openxmlformats.org/drawingml/2006/main">
              <a:ext uri="{FF2B5EF4-FFF2-40B4-BE49-F238E27FC236}">
                <a16:creationId xmlns:a16="http://schemas.microsoft.com/office/drawing/2014/main" id="{7D3ED1E4-6134-47EB-818E-1B548A2B08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10">
                    <a:extLst>
                      <a:ext uri="{FF2B5EF4-FFF2-40B4-BE49-F238E27FC236}">
                        <a16:creationId xmlns:a16="http://schemas.microsoft.com/office/drawing/2014/main" id="{7D3ED1E4-6134-47EB-818E-1B548A2B083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23645" cy="520700"/>
                  </a:xfrm>
                  <a:prstGeom prst="rect">
                    <a:avLst/>
                  </a:prstGeom>
                </pic:spPr>
              </pic:pic>
            </a:graphicData>
          </a:graphic>
          <wp14:sizeRelH relativeFrom="margin">
            <wp14:pctWidth>0</wp14:pctWidth>
          </wp14:sizeRelH>
          <wp14:sizeRelV relativeFrom="margin">
            <wp14:pctHeight>0</wp14:pctHeight>
          </wp14:sizeRelV>
        </wp:anchor>
      </w:drawing>
    </w:r>
    <w:r w:rsidR="00066668">
      <w:rPr>
        <w:noProof/>
        <w:lang w:eastAsia="fr-FR"/>
      </w:rPr>
      <mc:AlternateContent>
        <mc:Choice Requires="wps">
          <w:drawing>
            <wp:anchor distT="0" distB="0" distL="114300" distR="114300" simplePos="0" relativeHeight="251658242" behindDoc="0" locked="0" layoutInCell="1" allowOverlap="1" wp14:anchorId="3541D790" wp14:editId="553C5350">
              <wp:simplePos x="0" y="0"/>
              <wp:positionH relativeFrom="page">
                <wp:align>left</wp:align>
              </wp:positionH>
              <wp:positionV relativeFrom="paragraph">
                <wp:posOffset>4700905</wp:posOffset>
              </wp:positionV>
              <wp:extent cx="7546140" cy="3451860"/>
              <wp:effectExtent l="0" t="0" r="0" b="0"/>
              <wp:wrapNone/>
              <wp:docPr id="28" name="Rectangle 20"/>
              <wp:cNvGraphicFramePr/>
              <a:graphic xmlns:a="http://schemas.openxmlformats.org/drawingml/2006/main">
                <a:graphicData uri="http://schemas.microsoft.com/office/word/2010/wordprocessingShape">
                  <wps:wsp>
                    <wps:cNvSpPr/>
                    <wps:spPr>
                      <a:xfrm>
                        <a:off x="0" y="0"/>
                        <a:ext cx="7546140" cy="3451860"/>
                      </a:xfrm>
                      <a:custGeom>
                        <a:avLst/>
                        <a:gdLst>
                          <a:gd name="connsiteX0" fmla="*/ 0 w 7437120"/>
                          <a:gd name="connsiteY0" fmla="*/ 0 h 4169664"/>
                          <a:gd name="connsiteX1" fmla="*/ 7437120 w 7437120"/>
                          <a:gd name="connsiteY1" fmla="*/ 0 h 4169664"/>
                          <a:gd name="connsiteX2" fmla="*/ 7437120 w 7437120"/>
                          <a:gd name="connsiteY2" fmla="*/ 4169664 h 4169664"/>
                          <a:gd name="connsiteX3" fmla="*/ 0 w 7437120"/>
                          <a:gd name="connsiteY3" fmla="*/ 4169664 h 4169664"/>
                          <a:gd name="connsiteX4" fmla="*/ 0 w 7437120"/>
                          <a:gd name="connsiteY4" fmla="*/ 0 h 4169664"/>
                          <a:gd name="connsiteX0" fmla="*/ 0 w 7546848"/>
                          <a:gd name="connsiteY0" fmla="*/ 1402080 h 5571744"/>
                          <a:gd name="connsiteX1" fmla="*/ 7546848 w 7546848"/>
                          <a:gd name="connsiteY1" fmla="*/ 0 h 5571744"/>
                          <a:gd name="connsiteX2" fmla="*/ 7437120 w 7546848"/>
                          <a:gd name="connsiteY2" fmla="*/ 5571744 h 5571744"/>
                          <a:gd name="connsiteX3" fmla="*/ 0 w 7546848"/>
                          <a:gd name="connsiteY3" fmla="*/ 5571744 h 5571744"/>
                          <a:gd name="connsiteX4" fmla="*/ 0 w 7546848"/>
                          <a:gd name="connsiteY4" fmla="*/ 1402080 h 5571744"/>
                          <a:gd name="connsiteX0" fmla="*/ 0 w 7546848"/>
                          <a:gd name="connsiteY0" fmla="*/ 1402080 h 5571744"/>
                          <a:gd name="connsiteX1" fmla="*/ 7546848 w 7546848"/>
                          <a:gd name="connsiteY1" fmla="*/ 0 h 5571744"/>
                          <a:gd name="connsiteX2" fmla="*/ 7546848 w 7546848"/>
                          <a:gd name="connsiteY2" fmla="*/ 4303776 h 5571744"/>
                          <a:gd name="connsiteX3" fmla="*/ 0 w 7546848"/>
                          <a:gd name="connsiteY3" fmla="*/ 5571744 h 5571744"/>
                          <a:gd name="connsiteX4" fmla="*/ 0 w 7546848"/>
                          <a:gd name="connsiteY4" fmla="*/ 1402080 h 5571744"/>
                          <a:gd name="connsiteX0" fmla="*/ 0 w 7546848"/>
                          <a:gd name="connsiteY0" fmla="*/ 1402080 h 5644896"/>
                          <a:gd name="connsiteX1" fmla="*/ 7546848 w 7546848"/>
                          <a:gd name="connsiteY1" fmla="*/ 0 h 5644896"/>
                          <a:gd name="connsiteX2" fmla="*/ 7546848 w 7546848"/>
                          <a:gd name="connsiteY2" fmla="*/ 4303776 h 5644896"/>
                          <a:gd name="connsiteX3" fmla="*/ 0 w 7546848"/>
                          <a:gd name="connsiteY3" fmla="*/ 5644896 h 5644896"/>
                          <a:gd name="connsiteX4" fmla="*/ 0 w 7546848"/>
                          <a:gd name="connsiteY4" fmla="*/ 1402080 h 56448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46848" h="5644896">
                            <a:moveTo>
                              <a:pt x="0" y="1402080"/>
                            </a:moveTo>
                            <a:lnTo>
                              <a:pt x="7546848" y="0"/>
                            </a:lnTo>
                            <a:lnTo>
                              <a:pt x="7546848" y="4303776"/>
                            </a:lnTo>
                            <a:lnTo>
                              <a:pt x="0" y="5644896"/>
                            </a:lnTo>
                            <a:lnTo>
                              <a:pt x="0" y="1402080"/>
                            </a:lnTo>
                            <a:close/>
                          </a:path>
                        </a:pathLst>
                      </a:custGeom>
                      <a:solidFill>
                        <a:srgbClr val="605C5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C8DB812" id="Rectangle 20" o:spid="_x0000_s1026" style="position:absolute;margin-left:0;margin-top:370.15pt;width:594.2pt;height:271.8pt;z-index:251658242;visibility:visible;mso-wrap-style:square;mso-wrap-distance-left:9pt;mso-wrap-distance-top:0;mso-wrap-distance-right:9pt;mso-wrap-distance-bottom:0;mso-position-horizontal:left;mso-position-horizontal-relative:page;mso-position-vertical:absolute;mso-position-vertical-relative:text;v-text-anchor:middle" coordsize="7546848,5644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" path="m,1402080l7546848,r,4303776l,5644896,,1402080xe" fillcolor="#605c5b" stroked="f" strokeweight="1.5pt">
              <v:stroke joinstyle="miter"/>
              <v:path arrowok="t" o:connecttype="custom" o:connectlocs="0,857373;7546140,0;7546140,2631764;0,3451860;0,857373" o:connectangles="0,0,0,0,0"/>
              <w10:wrap anchorx="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784"/>
      <w:gridCol w:w="3587"/>
    </w:tblGrid>
    <w:tr w:rsidR="00AE6B1B" w14:paraId="3F797AC5" w14:textId="77777777" w:rsidTr="003B404C">
      <w:tc>
        <w:tcPr>
          <w:tcW w:w="2268" w:type="dxa"/>
          <w:vAlign w:val="center"/>
        </w:tcPr>
        <w:p w14:paraId="31FE0BBA" w14:textId="422B0A53" w:rsidR="00AE6B1B" w:rsidRDefault="00AE6B1B" w:rsidP="00005058">
          <w:pPr>
            <w:jc w:val="left"/>
          </w:pPr>
        </w:p>
      </w:tc>
      <w:tc>
        <w:tcPr>
          <w:tcW w:w="3784" w:type="dxa"/>
          <w:vAlign w:val="center"/>
        </w:tcPr>
        <w:p w14:paraId="7A14A91F" w14:textId="5485979A" w:rsidR="00AE6B1B" w:rsidRDefault="00AE6B1B" w:rsidP="00005058">
          <w:pPr>
            <w:jc w:val="left"/>
          </w:pPr>
        </w:p>
      </w:tc>
      <w:tc>
        <w:tcPr>
          <w:tcW w:w="3587" w:type="dxa"/>
          <w:vAlign w:val="center"/>
        </w:tcPr>
        <w:p w14:paraId="3078834F" w14:textId="1B7ECC20" w:rsidR="00AE6B1B" w:rsidRDefault="00512B97" w:rsidP="00005058">
          <w:pPr>
            <w:jc w:val="right"/>
            <w:rPr>
              <w:noProof/>
              <w:lang w:eastAsia="fr-FR"/>
            </w:rPr>
          </w:pPr>
          <w:r>
            <w:rPr>
              <w:noProof/>
              <w:lang w:eastAsia="fr-FR"/>
            </w:rPr>
            <w:drawing>
              <wp:anchor distT="0" distB="0" distL="114300" distR="114300" simplePos="0" relativeHeight="251667456" behindDoc="0" locked="0" layoutInCell="1" allowOverlap="1" wp14:anchorId="61A369E6" wp14:editId="6956762A">
                <wp:simplePos x="0" y="0"/>
                <wp:positionH relativeFrom="column">
                  <wp:posOffset>504825</wp:posOffset>
                </wp:positionH>
                <wp:positionV relativeFrom="paragraph">
                  <wp:posOffset>-5715</wp:posOffset>
                </wp:positionV>
                <wp:extent cx="1750695" cy="451485"/>
                <wp:effectExtent l="0" t="0" r="1905" b="5715"/>
                <wp:wrapNone/>
                <wp:docPr id="1030134556" name="Image 1" descr="Nos offres d'emploi | CH Cornoua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s offres d'emploi | CH Cornouaill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0695" cy="451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A90034" w14:textId="78316F11" w:rsidR="00512B97" w:rsidRDefault="00512B97" w:rsidP="00005058">
          <w:pPr>
            <w:jc w:val="right"/>
          </w:pPr>
        </w:p>
      </w:tc>
    </w:tr>
  </w:tbl>
  <w:p w14:paraId="220AAE19" w14:textId="6AD12F01" w:rsidR="004A1101" w:rsidRPr="002341C6" w:rsidRDefault="00256DE8" w:rsidP="006638BD">
    <w:pPr>
      <w:rPr>
        <w:b/>
        <w:bCs/>
        <w:sz w:val="12"/>
        <w:szCs w:val="10"/>
      </w:rPr>
    </w:pPr>
    <w:r w:rsidRPr="00AE6A70">
      <w:rPr>
        <w:b/>
        <w:bCs/>
        <w:noProof/>
        <w:sz w:val="24"/>
        <w:szCs w:val="20"/>
        <w:highlight w:val="yellow"/>
        <w:lang w:eastAsia="fr-FR"/>
      </w:rPr>
      <w:drawing>
        <wp:anchor distT="0" distB="0" distL="114300" distR="114300" simplePos="0" relativeHeight="251665408" behindDoc="1" locked="0" layoutInCell="1" allowOverlap="1" wp14:anchorId="4C46932E" wp14:editId="57FC8F58">
          <wp:simplePos x="0" y="0"/>
          <wp:positionH relativeFrom="column">
            <wp:posOffset>-57150</wp:posOffset>
          </wp:positionH>
          <wp:positionV relativeFrom="paragraph">
            <wp:posOffset>-566420</wp:posOffset>
          </wp:positionV>
          <wp:extent cx="1419225" cy="532130"/>
          <wp:effectExtent l="0" t="0" r="0" b="0"/>
          <wp:wrapNone/>
          <wp:docPr id="27777383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19225" cy="53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512B97" w:rsidRPr="00512B97">
      <w:rPr>
        <w:b/>
        <w:bCs/>
        <w:sz w:val="16"/>
        <w:szCs w:val="14"/>
      </w:rPr>
      <w:t xml:space="preserve"> </w:t>
    </w:r>
    <w:r w:rsidR="00512B97">
      <w:rPr>
        <w:b/>
        <w:bCs/>
        <w:sz w:val="16"/>
        <w:szCs w:val="14"/>
      </w:rPr>
      <w:t xml:space="preserve">Centre hospitalier de Cornouaille </w:t>
    </w:r>
    <w:r w:rsidR="00AE6A70">
      <w:rPr>
        <w:b/>
        <w:bCs/>
        <w:sz w:val="16"/>
        <w:szCs w:val="14"/>
      </w:rPr>
      <w:t xml:space="preserve">– </w:t>
    </w:r>
    <w:r w:rsidR="00C40C96" w:rsidRPr="00C40C96">
      <w:rPr>
        <w:b/>
        <w:bCs/>
        <w:sz w:val="16"/>
        <w:szCs w:val="14"/>
      </w:rPr>
      <w:t>Marché de Coordination Sécurité et Protection Santé (CSPS)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C812F59E"/>
    <w:name w:val="WWNum1"/>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4"/>
    <w:multiLevelType w:val="hybridMultilevel"/>
    <w:tmpl w:val="00000004"/>
    <w:name w:val="WW8Num4"/>
    <w:lvl w:ilvl="0" w:tplc="129C7252">
      <w:start w:val="1"/>
      <w:numFmt w:val="bullet"/>
      <w:lvlText w:val=""/>
      <w:lvlJc w:val="left"/>
      <w:pPr>
        <w:tabs>
          <w:tab w:val="num" w:pos="720"/>
        </w:tabs>
        <w:ind w:left="720" w:hanging="360"/>
      </w:pPr>
      <w:rPr>
        <w:rFonts w:ascii="Wingdings" w:hAnsi="Wingdings"/>
        <w:b/>
        <w:color w:val="F3C345"/>
      </w:rPr>
    </w:lvl>
    <w:lvl w:ilvl="1" w:tplc="4F480158">
      <w:start w:val="1"/>
      <w:numFmt w:val="bullet"/>
      <w:lvlText w:val=""/>
      <w:lvlJc w:val="left"/>
      <w:pPr>
        <w:tabs>
          <w:tab w:val="num" w:pos="1440"/>
        </w:tabs>
        <w:ind w:left="1440" w:hanging="360"/>
      </w:pPr>
      <w:rPr>
        <w:rFonts w:ascii="Wingdings" w:hAnsi="Wingdings"/>
        <w:b/>
        <w:color w:val="F3C345"/>
      </w:rPr>
    </w:lvl>
    <w:lvl w:ilvl="2" w:tplc="F4169DEA">
      <w:start w:val="3"/>
      <w:numFmt w:val="bullet"/>
      <w:lvlText w:val="-"/>
      <w:lvlJc w:val="left"/>
      <w:pPr>
        <w:tabs>
          <w:tab w:val="num" w:pos="2160"/>
        </w:tabs>
        <w:ind w:left="2160" w:hanging="360"/>
      </w:pPr>
      <w:rPr>
        <w:rFonts w:ascii="Arial" w:hAnsi="Arial"/>
      </w:rPr>
    </w:lvl>
    <w:lvl w:ilvl="3" w:tplc="C4EC3FE4">
      <w:start w:val="1"/>
      <w:numFmt w:val="bullet"/>
      <w:lvlText w:val=""/>
      <w:lvlJc w:val="left"/>
      <w:pPr>
        <w:tabs>
          <w:tab w:val="num" w:pos="2880"/>
        </w:tabs>
        <w:ind w:left="2880" w:hanging="360"/>
      </w:pPr>
      <w:rPr>
        <w:rFonts w:ascii="Symbol" w:hAnsi="Symbol"/>
      </w:rPr>
    </w:lvl>
    <w:lvl w:ilvl="4" w:tplc="839C9BE0">
      <w:start w:val="1"/>
      <w:numFmt w:val="bullet"/>
      <w:lvlText w:val="o"/>
      <w:lvlJc w:val="left"/>
      <w:pPr>
        <w:tabs>
          <w:tab w:val="num" w:pos="3600"/>
        </w:tabs>
        <w:ind w:left="3600" w:hanging="360"/>
      </w:pPr>
      <w:rPr>
        <w:rFonts w:ascii="Courier New" w:hAnsi="Courier New" w:cs="Courier New"/>
      </w:rPr>
    </w:lvl>
    <w:lvl w:ilvl="5" w:tplc="7A10514E">
      <w:start w:val="1"/>
      <w:numFmt w:val="bullet"/>
      <w:lvlText w:val=""/>
      <w:lvlJc w:val="left"/>
      <w:pPr>
        <w:tabs>
          <w:tab w:val="num" w:pos="4320"/>
        </w:tabs>
        <w:ind w:left="4320" w:hanging="360"/>
      </w:pPr>
      <w:rPr>
        <w:rFonts w:ascii="Wingdings" w:hAnsi="Wingdings"/>
      </w:rPr>
    </w:lvl>
    <w:lvl w:ilvl="6" w:tplc="829862A2">
      <w:start w:val="1"/>
      <w:numFmt w:val="bullet"/>
      <w:lvlText w:val=""/>
      <w:lvlJc w:val="left"/>
      <w:pPr>
        <w:tabs>
          <w:tab w:val="num" w:pos="5040"/>
        </w:tabs>
        <w:ind w:left="5040" w:hanging="360"/>
      </w:pPr>
      <w:rPr>
        <w:rFonts w:ascii="Symbol" w:hAnsi="Symbol"/>
      </w:rPr>
    </w:lvl>
    <w:lvl w:ilvl="7" w:tplc="52D8BC5A">
      <w:start w:val="1"/>
      <w:numFmt w:val="bullet"/>
      <w:lvlText w:val="o"/>
      <w:lvlJc w:val="left"/>
      <w:pPr>
        <w:tabs>
          <w:tab w:val="num" w:pos="5760"/>
        </w:tabs>
        <w:ind w:left="5760" w:hanging="360"/>
      </w:pPr>
      <w:rPr>
        <w:rFonts w:ascii="Courier New" w:hAnsi="Courier New" w:cs="Courier New"/>
      </w:rPr>
    </w:lvl>
    <w:lvl w:ilvl="8" w:tplc="4D48292A">
      <w:start w:val="1"/>
      <w:numFmt w:val="bullet"/>
      <w:lvlText w:val=""/>
      <w:lvlJc w:val="left"/>
      <w:pPr>
        <w:tabs>
          <w:tab w:val="num" w:pos="6480"/>
        </w:tabs>
        <w:ind w:left="6480" w:hanging="360"/>
      </w:pPr>
      <w:rPr>
        <w:rFonts w:ascii="Wingdings" w:hAnsi="Wingdings"/>
      </w:rPr>
    </w:lvl>
  </w:abstractNum>
  <w:abstractNum w:abstractNumId="2" w15:restartNumberingAfterBreak="0">
    <w:nsid w:val="01B65F0E"/>
    <w:multiLevelType w:val="hybridMultilevel"/>
    <w:tmpl w:val="B650B7C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0D2D3682"/>
    <w:multiLevelType w:val="hybridMultilevel"/>
    <w:tmpl w:val="8CC016FA"/>
    <w:lvl w:ilvl="0" w:tplc="983A67A4">
      <w:start w:val="1"/>
      <w:numFmt w:val="bullet"/>
      <w:lvlText w:val=""/>
      <w:legacy w:legacy="1" w:legacySpace="0" w:legacyIndent="284"/>
      <w:lvlJc w:val="left"/>
      <w:pPr>
        <w:ind w:left="824" w:hanging="284"/>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9DD7536"/>
    <w:multiLevelType w:val="hybridMultilevel"/>
    <w:tmpl w:val="02281BEA"/>
    <w:lvl w:ilvl="0" w:tplc="9662964A">
      <w:start w:val="1"/>
      <w:numFmt w:val="bullet"/>
      <w:pStyle w:val="Listepucesniveau1"/>
      <w:lvlText w:val=""/>
      <w:lvlJc w:val="left"/>
      <w:pPr>
        <w:ind w:left="720" w:hanging="360"/>
      </w:pPr>
      <w:rPr>
        <w:rFonts w:ascii="Wingdings" w:hAnsi="Wingdings" w:hint="default"/>
        <w:color w:val="F3C345" w:themeColor="accent1"/>
      </w:rPr>
    </w:lvl>
    <w:lvl w:ilvl="1" w:tplc="47248528">
      <w:start w:val="1"/>
      <w:numFmt w:val="bullet"/>
      <w:lvlText w:val="o"/>
      <w:lvlJc w:val="left"/>
      <w:pPr>
        <w:ind w:left="1440" w:hanging="360"/>
      </w:pPr>
      <w:rPr>
        <w:rFonts w:ascii="Courier New" w:hAnsi="Courier New" w:hint="default"/>
        <w:color w:val="F3C345"/>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412F53"/>
    <w:multiLevelType w:val="hybridMultilevel"/>
    <w:tmpl w:val="9704EE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525088"/>
    <w:multiLevelType w:val="hybridMultilevel"/>
    <w:tmpl w:val="76F4EC04"/>
    <w:lvl w:ilvl="0" w:tplc="29D0879E">
      <w:start w:val="1"/>
      <w:numFmt w:val="bullet"/>
      <w:lvlText w:val="-"/>
      <w:lvlJc w:val="left"/>
      <w:pPr>
        <w:ind w:left="720" w:hanging="360"/>
      </w:pPr>
      <w:rPr>
        <w:strike w:val="0"/>
        <w:dstrike w:val="0"/>
        <w:u w:val="none"/>
        <w:effect w:val="none"/>
      </w:rPr>
    </w:lvl>
    <w:lvl w:ilvl="1" w:tplc="51164318">
      <w:start w:val="1"/>
      <w:numFmt w:val="bullet"/>
      <w:lvlText w:val="-"/>
      <w:lvlJc w:val="left"/>
      <w:pPr>
        <w:ind w:left="1440" w:hanging="360"/>
      </w:pPr>
      <w:rPr>
        <w:strike w:val="0"/>
        <w:dstrike w:val="0"/>
        <w:u w:val="none"/>
        <w:effect w:val="none"/>
      </w:rPr>
    </w:lvl>
    <w:lvl w:ilvl="2" w:tplc="7D245A3E">
      <w:start w:val="1"/>
      <w:numFmt w:val="bullet"/>
      <w:lvlText w:val="-"/>
      <w:lvlJc w:val="left"/>
      <w:pPr>
        <w:ind w:left="2160" w:hanging="360"/>
      </w:pPr>
      <w:rPr>
        <w:strike w:val="0"/>
        <w:dstrike w:val="0"/>
        <w:u w:val="none"/>
        <w:effect w:val="none"/>
      </w:rPr>
    </w:lvl>
    <w:lvl w:ilvl="3" w:tplc="6A68945A">
      <w:start w:val="1"/>
      <w:numFmt w:val="bullet"/>
      <w:lvlText w:val="-"/>
      <w:lvlJc w:val="left"/>
      <w:pPr>
        <w:ind w:left="2880" w:hanging="360"/>
      </w:pPr>
      <w:rPr>
        <w:strike w:val="0"/>
        <w:dstrike w:val="0"/>
        <w:u w:val="none"/>
        <w:effect w:val="none"/>
      </w:rPr>
    </w:lvl>
    <w:lvl w:ilvl="4" w:tplc="AA46B6E4">
      <w:start w:val="1"/>
      <w:numFmt w:val="bullet"/>
      <w:lvlText w:val="-"/>
      <w:lvlJc w:val="left"/>
      <w:pPr>
        <w:ind w:left="3600" w:hanging="360"/>
      </w:pPr>
      <w:rPr>
        <w:strike w:val="0"/>
        <w:dstrike w:val="0"/>
        <w:u w:val="none"/>
        <w:effect w:val="none"/>
      </w:rPr>
    </w:lvl>
    <w:lvl w:ilvl="5" w:tplc="F68C1E6E">
      <w:start w:val="1"/>
      <w:numFmt w:val="bullet"/>
      <w:lvlText w:val="-"/>
      <w:lvlJc w:val="left"/>
      <w:pPr>
        <w:ind w:left="4320" w:hanging="360"/>
      </w:pPr>
      <w:rPr>
        <w:strike w:val="0"/>
        <w:dstrike w:val="0"/>
        <w:u w:val="none"/>
        <w:effect w:val="none"/>
      </w:rPr>
    </w:lvl>
    <w:lvl w:ilvl="6" w:tplc="B85E7756">
      <w:start w:val="1"/>
      <w:numFmt w:val="bullet"/>
      <w:lvlText w:val="-"/>
      <w:lvlJc w:val="left"/>
      <w:pPr>
        <w:ind w:left="5040" w:hanging="360"/>
      </w:pPr>
      <w:rPr>
        <w:strike w:val="0"/>
        <w:dstrike w:val="0"/>
        <w:u w:val="none"/>
        <w:effect w:val="none"/>
      </w:rPr>
    </w:lvl>
    <w:lvl w:ilvl="7" w:tplc="B478119C">
      <w:start w:val="1"/>
      <w:numFmt w:val="bullet"/>
      <w:lvlText w:val="-"/>
      <w:lvlJc w:val="left"/>
      <w:pPr>
        <w:ind w:left="5760" w:hanging="360"/>
      </w:pPr>
      <w:rPr>
        <w:strike w:val="0"/>
        <w:dstrike w:val="0"/>
        <w:u w:val="none"/>
        <w:effect w:val="none"/>
      </w:rPr>
    </w:lvl>
    <w:lvl w:ilvl="8" w:tplc="E4AC55C4">
      <w:start w:val="1"/>
      <w:numFmt w:val="bullet"/>
      <w:lvlText w:val="-"/>
      <w:lvlJc w:val="left"/>
      <w:pPr>
        <w:ind w:left="6480" w:hanging="360"/>
      </w:pPr>
      <w:rPr>
        <w:strike w:val="0"/>
        <w:dstrike w:val="0"/>
        <w:u w:val="none"/>
        <w:effect w:val="none"/>
      </w:rPr>
    </w:lvl>
  </w:abstractNum>
  <w:abstractNum w:abstractNumId="7" w15:restartNumberingAfterBreak="0">
    <w:nsid w:val="23C7496F"/>
    <w:multiLevelType w:val="hybridMultilevel"/>
    <w:tmpl w:val="7400A7C0"/>
    <w:lvl w:ilvl="0" w:tplc="1578E292">
      <w:start w:val="1"/>
      <w:numFmt w:val="bullet"/>
      <w:lvlText w:val="-"/>
      <w:lvlJc w:val="left"/>
      <w:pPr>
        <w:ind w:left="1174" w:hanging="360"/>
      </w:pPr>
      <w:rPr>
        <w:rFonts w:ascii="Arial" w:hAnsi="Arial" w:hint="default"/>
        <w:b/>
        <w:color w:val="F3C345"/>
        <w:sz w:val="22"/>
        <w:szCs w:val="22"/>
      </w:rPr>
    </w:lvl>
    <w:lvl w:ilvl="1" w:tplc="040C0003">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8" w15:restartNumberingAfterBreak="0">
    <w:nsid w:val="255D092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2C16C9"/>
    <w:multiLevelType w:val="hybridMultilevel"/>
    <w:tmpl w:val="F24AB74A"/>
    <w:lvl w:ilvl="0" w:tplc="6FE29404">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E54795"/>
    <w:multiLevelType w:val="hybridMultilevel"/>
    <w:tmpl w:val="1950744E"/>
    <w:lvl w:ilvl="0" w:tplc="A91E9760">
      <w:start w:val="1"/>
      <w:numFmt w:val="bullet"/>
      <w:pStyle w:val="Listepucesniveau2"/>
      <w:lvlText w:val="-"/>
      <w:lvlJc w:val="left"/>
      <w:pPr>
        <w:ind w:left="1069" w:hanging="360"/>
      </w:pPr>
      <w:rPr>
        <w:rFonts w:ascii="Arial" w:hAnsi="Arial" w:hint="default"/>
        <w:color w:val="F3C345" w:themeColor="accent1"/>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1" w15:restartNumberingAfterBreak="0">
    <w:nsid w:val="330B7727"/>
    <w:multiLevelType w:val="hybridMultilevel"/>
    <w:tmpl w:val="3A961238"/>
    <w:lvl w:ilvl="0" w:tplc="40E4DABE">
      <w:numFmt w:val="bullet"/>
      <w:lvlText w:val="•"/>
      <w:lvlJc w:val="left"/>
      <w:pPr>
        <w:ind w:left="1286" w:hanging="360"/>
      </w:pPr>
      <w:rPr>
        <w:rFonts w:ascii="Arial" w:hAnsi="Arial" w:hint="default"/>
        <w:b/>
        <w:color w:val="B0ACA9" w:themeColor="text1" w:themeTint="80"/>
        <w:sz w:val="22"/>
        <w:szCs w:val="22"/>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2" w15:restartNumberingAfterBreak="0">
    <w:nsid w:val="34A26DA5"/>
    <w:multiLevelType w:val="hybridMultilevel"/>
    <w:tmpl w:val="1ED40DD4"/>
    <w:lvl w:ilvl="0" w:tplc="11DEC852">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674A3D"/>
    <w:multiLevelType w:val="hybridMultilevel"/>
    <w:tmpl w:val="997E1094"/>
    <w:lvl w:ilvl="0" w:tplc="5B926924">
      <w:start w:val="1"/>
      <w:numFmt w:val="bullet"/>
      <w:lvlText w:val=""/>
      <w:lvlJc w:val="left"/>
      <w:pPr>
        <w:ind w:left="720" w:hanging="360"/>
      </w:pPr>
      <w:rPr>
        <w:rFonts w:ascii="Wingdings" w:hAnsi="Wingdings" w:hint="default"/>
        <w:color w:val="FFD1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7D49B4"/>
    <w:multiLevelType w:val="hybridMultilevel"/>
    <w:tmpl w:val="611CFA28"/>
    <w:lvl w:ilvl="0" w:tplc="A22C0B6E">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1EF315B"/>
    <w:multiLevelType w:val="hybridMultilevel"/>
    <w:tmpl w:val="648600A6"/>
    <w:name w:val="Liste_Tableaux"/>
    <w:lvl w:ilvl="0" w:tplc="CD560F5C">
      <w:start w:val="1"/>
      <w:numFmt w:val="bullet"/>
      <w:lvlText w:val=""/>
      <w:lvlJc w:val="left"/>
      <w:pPr>
        <w:tabs>
          <w:tab w:val="num" w:pos="340"/>
        </w:tabs>
        <w:ind w:left="340" w:hanging="227"/>
      </w:pPr>
      <w:rPr>
        <w:rFonts w:ascii="Wingdings" w:hAnsi="Wingdings" w:hint="default"/>
        <w:b/>
        <w:color w:val="F3C345"/>
      </w:rPr>
    </w:lvl>
    <w:lvl w:ilvl="1" w:tplc="966C3422">
      <w:start w:val="1"/>
      <w:numFmt w:val="bullet"/>
      <w:lvlText w:val="o"/>
      <w:lvlJc w:val="left"/>
      <w:pPr>
        <w:ind w:left="1800" w:hanging="360"/>
      </w:pPr>
      <w:rPr>
        <w:rFonts w:ascii="Courier New" w:hAnsi="Courier New" w:cs="Courier New" w:hint="default"/>
      </w:rPr>
    </w:lvl>
    <w:lvl w:ilvl="2" w:tplc="603C4AB4">
      <w:start w:val="1"/>
      <w:numFmt w:val="bullet"/>
      <w:lvlText w:val=""/>
      <w:lvlJc w:val="left"/>
      <w:pPr>
        <w:ind w:left="2520" w:hanging="360"/>
      </w:pPr>
      <w:rPr>
        <w:rFonts w:ascii="Wingdings" w:hAnsi="Wingdings" w:hint="default"/>
      </w:rPr>
    </w:lvl>
    <w:lvl w:ilvl="3" w:tplc="3B7C81F4">
      <w:start w:val="1"/>
      <w:numFmt w:val="bullet"/>
      <w:lvlText w:val=""/>
      <w:lvlJc w:val="left"/>
      <w:pPr>
        <w:ind w:left="3240" w:hanging="360"/>
      </w:pPr>
      <w:rPr>
        <w:rFonts w:ascii="Symbol" w:hAnsi="Symbol" w:hint="default"/>
      </w:rPr>
    </w:lvl>
    <w:lvl w:ilvl="4" w:tplc="F232F2A6">
      <w:start w:val="1"/>
      <w:numFmt w:val="bullet"/>
      <w:lvlText w:val="o"/>
      <w:lvlJc w:val="left"/>
      <w:pPr>
        <w:ind w:left="3960" w:hanging="360"/>
      </w:pPr>
      <w:rPr>
        <w:rFonts w:ascii="Courier New" w:hAnsi="Courier New" w:cs="Courier New" w:hint="default"/>
      </w:rPr>
    </w:lvl>
    <w:lvl w:ilvl="5" w:tplc="61CE7DD0">
      <w:start w:val="1"/>
      <w:numFmt w:val="bullet"/>
      <w:lvlText w:val=""/>
      <w:lvlJc w:val="left"/>
      <w:pPr>
        <w:ind w:left="4680" w:hanging="360"/>
      </w:pPr>
      <w:rPr>
        <w:rFonts w:ascii="Wingdings" w:hAnsi="Wingdings" w:hint="default"/>
      </w:rPr>
    </w:lvl>
    <w:lvl w:ilvl="6" w:tplc="2250AFCA">
      <w:start w:val="1"/>
      <w:numFmt w:val="bullet"/>
      <w:lvlText w:val=""/>
      <w:lvlJc w:val="left"/>
      <w:pPr>
        <w:ind w:left="5400" w:hanging="360"/>
      </w:pPr>
      <w:rPr>
        <w:rFonts w:ascii="Symbol" w:hAnsi="Symbol" w:hint="default"/>
      </w:rPr>
    </w:lvl>
    <w:lvl w:ilvl="7" w:tplc="82E4F1D6">
      <w:start w:val="1"/>
      <w:numFmt w:val="bullet"/>
      <w:lvlText w:val="o"/>
      <w:lvlJc w:val="left"/>
      <w:pPr>
        <w:ind w:left="6120" w:hanging="360"/>
      </w:pPr>
      <w:rPr>
        <w:rFonts w:ascii="Courier New" w:hAnsi="Courier New" w:cs="Courier New" w:hint="default"/>
      </w:rPr>
    </w:lvl>
    <w:lvl w:ilvl="8" w:tplc="57748F82">
      <w:start w:val="1"/>
      <w:numFmt w:val="bullet"/>
      <w:lvlText w:val=""/>
      <w:lvlJc w:val="left"/>
      <w:pPr>
        <w:ind w:left="6840" w:hanging="360"/>
      </w:pPr>
      <w:rPr>
        <w:rFonts w:ascii="Wingdings" w:hAnsi="Wingdings" w:hint="default"/>
      </w:rPr>
    </w:lvl>
  </w:abstractNum>
  <w:abstractNum w:abstractNumId="16" w15:restartNumberingAfterBreak="0">
    <w:nsid w:val="42B3151B"/>
    <w:multiLevelType w:val="hybridMultilevel"/>
    <w:tmpl w:val="5C660E94"/>
    <w:lvl w:ilvl="0" w:tplc="45B8311A">
      <w:start w:val="1"/>
      <w:numFmt w:val="bullet"/>
      <w:pStyle w:val="Listepucesniveau3"/>
      <w:lvlText w:val="&gt;"/>
      <w:lvlJc w:val="left"/>
      <w:pPr>
        <w:ind w:left="1429" w:hanging="360"/>
      </w:pPr>
      <w:rPr>
        <w:rFonts w:ascii="Arial" w:hAnsi="Arial" w:hint="default"/>
        <w:color w:val="F3C345" w:themeColor="accent1"/>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7" w15:restartNumberingAfterBreak="0">
    <w:nsid w:val="44A37677"/>
    <w:multiLevelType w:val="multilevel"/>
    <w:tmpl w:val="240C4E8C"/>
    <w:styleLink w:val="Style1"/>
    <w:lvl w:ilvl="0">
      <w:start w:val="1"/>
      <w:numFmt w:val="decimal"/>
      <w:lvlText w:val="%1."/>
      <w:lvlJc w:val="left"/>
      <w:pPr>
        <w:ind w:left="552" w:hanging="552"/>
      </w:pPr>
      <w:rPr>
        <w:rFonts w:hint="default"/>
      </w:rPr>
    </w:lvl>
    <w:lvl w:ilvl="1">
      <w:start w:val="1"/>
      <w:numFmt w:val="decimal"/>
      <w:lvlText w:val="%1.%2."/>
      <w:lvlJc w:val="left"/>
      <w:pPr>
        <w:ind w:left="552" w:hanging="5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Arial" w:hAnsi="Arial"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20" w:hanging="720"/>
      </w:pPr>
      <w:rPr>
        <w:rFonts w:ascii="Arial" w:hAnsi="Arial" w:hint="default"/>
        <w:sz w:val="18"/>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CEB14A5"/>
    <w:multiLevelType w:val="multilevel"/>
    <w:tmpl w:val="324ABA8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Restart w:val="0"/>
      <w:lvlText w:val="%1.%2.%3."/>
      <w:lvlJc w:val="left"/>
      <w:pPr>
        <w:ind w:left="1224" w:hanging="504"/>
      </w:pPr>
      <w:rPr>
        <w:rFonts w:hint="default"/>
      </w:rPr>
    </w:lvl>
    <w:lvl w:ilvl="3">
      <w:start w:val="1"/>
      <w:numFmt w:val="decimal"/>
      <w:lvlRestart w:val="0"/>
      <w:lvlText w:val="%1.%2.%3.%4."/>
      <w:lvlJc w:val="left"/>
      <w:pPr>
        <w:ind w:left="1728" w:hanging="648"/>
      </w:pPr>
      <w:rPr>
        <w:rFonts w:hint="default"/>
      </w:rPr>
    </w:lvl>
    <w:lvl w:ilvl="4">
      <w:start w:val="1"/>
      <w:numFmt w:val="decimal"/>
      <w:lvlRestart w:val="0"/>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5C5D76"/>
    <w:multiLevelType w:val="hybridMultilevel"/>
    <w:tmpl w:val="96FA8E48"/>
    <w:lvl w:ilvl="0" w:tplc="9F66A786">
      <w:start w:val="1"/>
      <w:numFmt w:val="bullet"/>
      <w:lvlText w:val=""/>
      <w:lvlJc w:val="left"/>
      <w:pPr>
        <w:ind w:left="1429" w:hanging="360"/>
      </w:pPr>
      <w:rPr>
        <w:rFonts w:ascii="Symbol" w:hAnsi="Symbol" w:hint="default"/>
        <w:color w:val="F3C345" w:themeColor="accent1"/>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54894786"/>
    <w:multiLevelType w:val="multilevel"/>
    <w:tmpl w:val="324ABA8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Restart w:val="0"/>
      <w:lvlText w:val="%1.%2.%3."/>
      <w:lvlJc w:val="left"/>
      <w:pPr>
        <w:ind w:left="1224" w:hanging="504"/>
      </w:pPr>
      <w:rPr>
        <w:rFonts w:hint="default"/>
      </w:rPr>
    </w:lvl>
    <w:lvl w:ilvl="3">
      <w:start w:val="1"/>
      <w:numFmt w:val="decimal"/>
      <w:lvlRestart w:val="0"/>
      <w:lvlText w:val="%1.%2.%3.%4."/>
      <w:lvlJc w:val="left"/>
      <w:pPr>
        <w:ind w:left="1728" w:hanging="648"/>
      </w:pPr>
      <w:rPr>
        <w:rFonts w:hint="default"/>
      </w:rPr>
    </w:lvl>
    <w:lvl w:ilvl="4">
      <w:start w:val="1"/>
      <w:numFmt w:val="decimal"/>
      <w:lvlRestart w:val="0"/>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4A8697C"/>
    <w:multiLevelType w:val="multilevel"/>
    <w:tmpl w:val="4DBED13A"/>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pStyle w:val="Titre4"/>
      <w:lvlText w:val="%1.%2.%3.%4."/>
      <w:lvlJc w:val="left"/>
      <w:pPr>
        <w:ind w:left="1728" w:hanging="648"/>
      </w:pPr>
      <w:rPr>
        <w:rFonts w:hint="default"/>
      </w:rPr>
    </w:lvl>
    <w:lvl w:ilvl="4">
      <w:start w:val="1"/>
      <w:numFmt w:val="decimal"/>
      <w:lvlRestart w:val="0"/>
      <w:pStyle w:val="Titre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9B379E9"/>
    <w:multiLevelType w:val="multilevel"/>
    <w:tmpl w:val="E9CA9D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506D69"/>
    <w:multiLevelType w:val="hybridMultilevel"/>
    <w:tmpl w:val="3DDA2A44"/>
    <w:lvl w:ilvl="0" w:tplc="5C82607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EE243F5"/>
    <w:multiLevelType w:val="multilevel"/>
    <w:tmpl w:val="240C4E8C"/>
    <w:numStyleLink w:val="Style1"/>
  </w:abstractNum>
  <w:abstractNum w:abstractNumId="25" w15:restartNumberingAfterBreak="0">
    <w:nsid w:val="640C7B83"/>
    <w:multiLevelType w:val="hybridMultilevel"/>
    <w:tmpl w:val="D5A0EBAC"/>
    <w:lvl w:ilvl="0" w:tplc="E45E67C8">
      <w:start w:val="1"/>
      <w:numFmt w:val="bullet"/>
      <w:lvlText w:val=""/>
      <w:lvlJc w:val="left"/>
      <w:pPr>
        <w:ind w:left="428" w:hanging="360"/>
      </w:pPr>
      <w:rPr>
        <w:rFonts w:ascii="Wingdings" w:hAnsi="Wingdings" w:hint="default"/>
        <w:b/>
        <w:color w:val="F3C345" w:themeColor="accent1"/>
        <w:sz w:val="16"/>
        <w:szCs w:val="16"/>
      </w:rPr>
    </w:lvl>
    <w:lvl w:ilvl="1" w:tplc="345AE222">
      <w:start w:val="3"/>
      <w:numFmt w:val="bullet"/>
      <w:lvlText w:val="-"/>
      <w:lvlJc w:val="left"/>
      <w:pPr>
        <w:ind w:left="1298" w:hanging="360"/>
      </w:pPr>
      <w:rPr>
        <w:rFonts w:ascii="Arial" w:eastAsia="Times New Roman" w:hAnsi="Arial" w:cs="Arial" w:hint="default"/>
        <w:b/>
        <w:color w:val="F3C345"/>
        <w:sz w:val="22"/>
        <w:szCs w:val="22"/>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26" w15:restartNumberingAfterBreak="0">
    <w:nsid w:val="67FC7DF0"/>
    <w:multiLevelType w:val="hybridMultilevel"/>
    <w:tmpl w:val="58565452"/>
    <w:lvl w:ilvl="0" w:tplc="5B926924">
      <w:start w:val="1"/>
      <w:numFmt w:val="bullet"/>
      <w:lvlText w:val=""/>
      <w:lvlJc w:val="left"/>
      <w:pPr>
        <w:ind w:left="720" w:hanging="360"/>
      </w:pPr>
      <w:rPr>
        <w:rFonts w:ascii="Wingdings" w:hAnsi="Wingdings" w:hint="default"/>
        <w:color w:val="FFD100"/>
      </w:rPr>
    </w:lvl>
    <w:lvl w:ilvl="1" w:tplc="5E402318">
      <w:start w:val="1"/>
      <w:numFmt w:val="bullet"/>
      <w:lvlText w:val="o"/>
      <w:lvlJc w:val="left"/>
      <w:pPr>
        <w:ind w:left="1440" w:hanging="360"/>
      </w:pPr>
      <w:rPr>
        <w:rFonts w:ascii="Courier New" w:hAnsi="Courier New" w:hint="default"/>
        <w:color w:val="F3C345"/>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383D27"/>
    <w:multiLevelType w:val="hybridMultilevel"/>
    <w:tmpl w:val="A75ABDDA"/>
    <w:lvl w:ilvl="0" w:tplc="683E7F84">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4BD4B33"/>
    <w:multiLevelType w:val="multilevel"/>
    <w:tmpl w:val="7E6A2D06"/>
    <w:lvl w:ilvl="0">
      <w:start w:val="1"/>
      <w:numFmt w:val="decimal"/>
      <w:lvlText w:val="%1."/>
      <w:lvlJc w:val="left"/>
      <w:pPr>
        <w:ind w:left="360" w:hanging="360"/>
      </w:pPr>
      <w:rPr>
        <w:rFonts w:hint="default"/>
        <w:color w:val="F3C345"/>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7D8663BD"/>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FE13072"/>
    <w:multiLevelType w:val="hybridMultilevel"/>
    <w:tmpl w:val="6DB428DE"/>
    <w:lvl w:ilvl="0" w:tplc="AD7E5C50">
      <w:start w:val="1"/>
      <w:numFmt w:val="bullet"/>
      <w:lvlText w:val="o"/>
      <w:lvlJc w:val="left"/>
      <w:pPr>
        <w:ind w:left="1069" w:hanging="360"/>
      </w:pPr>
      <w:rPr>
        <w:rFonts w:ascii="Courier New" w:hAnsi="Courier New" w:cs="Courier New" w:hint="default"/>
        <w:color w:val="F3C345" w:themeColor="accent1"/>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abstractNumId w:val="25"/>
  </w:num>
  <w:num w:numId="2">
    <w:abstractNumId w:val="7"/>
  </w:num>
  <w:num w:numId="3">
    <w:abstractNumId w:val="11"/>
  </w:num>
  <w:num w:numId="4">
    <w:abstractNumId w:val="6"/>
  </w:num>
  <w:num w:numId="5">
    <w:abstractNumId w:val="4"/>
  </w:num>
  <w:num w:numId="6">
    <w:abstractNumId w:val="26"/>
  </w:num>
  <w:num w:numId="7">
    <w:abstractNumId w:val="28"/>
  </w:num>
  <w:num w:numId="8">
    <w:abstractNumId w:val="30"/>
  </w:num>
  <w:num w:numId="9">
    <w:abstractNumId w:val="19"/>
  </w:num>
  <w:num w:numId="10">
    <w:abstractNumId w:val="17"/>
  </w:num>
  <w:num w:numId="11">
    <w:abstractNumId w:val="24"/>
  </w:num>
  <w:num w:numId="12">
    <w:abstractNumId w:val="13"/>
  </w:num>
  <w:num w:numId="13">
    <w:abstractNumId w:val="23"/>
  </w:num>
  <w:num w:numId="14">
    <w:abstractNumId w:val="22"/>
  </w:num>
  <w:num w:numId="15">
    <w:abstractNumId w:val="12"/>
  </w:num>
  <w:num w:numId="16">
    <w:abstractNumId w:val="14"/>
  </w:num>
  <w:num w:numId="17">
    <w:abstractNumId w:val="5"/>
  </w:num>
  <w:num w:numId="18">
    <w:abstractNumId w:val="27"/>
  </w:num>
  <w:num w:numId="19">
    <w:abstractNumId w:val="8"/>
  </w:num>
  <w:num w:numId="20">
    <w:abstractNumId w:val="2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num>
  <w:num w:numId="24">
    <w:abstractNumId w:val="10"/>
  </w:num>
  <w:num w:numId="25">
    <w:abstractNumId w:val="16"/>
  </w:num>
  <w:num w:numId="26">
    <w:abstractNumId w:val="20"/>
  </w:num>
  <w:num w:numId="27">
    <w:abstractNumId w:val="18"/>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
  </w:num>
  <w:num w:numId="3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492"/>
    <w:rsid w:val="00000123"/>
    <w:rsid w:val="000002EE"/>
    <w:rsid w:val="00000A60"/>
    <w:rsid w:val="00000B01"/>
    <w:rsid w:val="00000DBF"/>
    <w:rsid w:val="00001021"/>
    <w:rsid w:val="0000110A"/>
    <w:rsid w:val="00001161"/>
    <w:rsid w:val="00001242"/>
    <w:rsid w:val="00001261"/>
    <w:rsid w:val="00001282"/>
    <w:rsid w:val="00001465"/>
    <w:rsid w:val="0000147D"/>
    <w:rsid w:val="0000179D"/>
    <w:rsid w:val="00001D82"/>
    <w:rsid w:val="00001F10"/>
    <w:rsid w:val="000025A1"/>
    <w:rsid w:val="000026DA"/>
    <w:rsid w:val="00002BA2"/>
    <w:rsid w:val="00002DBB"/>
    <w:rsid w:val="00002F05"/>
    <w:rsid w:val="00003010"/>
    <w:rsid w:val="0000329D"/>
    <w:rsid w:val="0000338E"/>
    <w:rsid w:val="000036D4"/>
    <w:rsid w:val="00003F7D"/>
    <w:rsid w:val="00004079"/>
    <w:rsid w:val="000044B8"/>
    <w:rsid w:val="00004772"/>
    <w:rsid w:val="00004AD2"/>
    <w:rsid w:val="00004E44"/>
    <w:rsid w:val="00004F70"/>
    <w:rsid w:val="00004FF0"/>
    <w:rsid w:val="00005058"/>
    <w:rsid w:val="0000540C"/>
    <w:rsid w:val="00005715"/>
    <w:rsid w:val="00005B62"/>
    <w:rsid w:val="00005BF1"/>
    <w:rsid w:val="00005C86"/>
    <w:rsid w:val="00005D3E"/>
    <w:rsid w:val="0000625E"/>
    <w:rsid w:val="00006948"/>
    <w:rsid w:val="0000695E"/>
    <w:rsid w:val="00006DBC"/>
    <w:rsid w:val="0000743E"/>
    <w:rsid w:val="000078BF"/>
    <w:rsid w:val="00007B7A"/>
    <w:rsid w:val="00007BED"/>
    <w:rsid w:val="00007C54"/>
    <w:rsid w:val="00007D79"/>
    <w:rsid w:val="00007EB4"/>
    <w:rsid w:val="00007ECC"/>
    <w:rsid w:val="0001014B"/>
    <w:rsid w:val="0001019C"/>
    <w:rsid w:val="00010575"/>
    <w:rsid w:val="0001089E"/>
    <w:rsid w:val="00010F16"/>
    <w:rsid w:val="00011195"/>
    <w:rsid w:val="000111C1"/>
    <w:rsid w:val="0001129F"/>
    <w:rsid w:val="00011539"/>
    <w:rsid w:val="00011912"/>
    <w:rsid w:val="00011971"/>
    <w:rsid w:val="00011D40"/>
    <w:rsid w:val="00011DEF"/>
    <w:rsid w:val="00011EEC"/>
    <w:rsid w:val="000121E8"/>
    <w:rsid w:val="000122D2"/>
    <w:rsid w:val="00012351"/>
    <w:rsid w:val="000128FD"/>
    <w:rsid w:val="00013184"/>
    <w:rsid w:val="00013685"/>
    <w:rsid w:val="0001407F"/>
    <w:rsid w:val="00014206"/>
    <w:rsid w:val="0001467B"/>
    <w:rsid w:val="0001488B"/>
    <w:rsid w:val="00014B8A"/>
    <w:rsid w:val="00014D02"/>
    <w:rsid w:val="00015065"/>
    <w:rsid w:val="000158C9"/>
    <w:rsid w:val="00015E8B"/>
    <w:rsid w:val="00015FC3"/>
    <w:rsid w:val="0001683F"/>
    <w:rsid w:val="000168A4"/>
    <w:rsid w:val="00017102"/>
    <w:rsid w:val="00017142"/>
    <w:rsid w:val="000171EA"/>
    <w:rsid w:val="000174B0"/>
    <w:rsid w:val="000176F4"/>
    <w:rsid w:val="00017B3E"/>
    <w:rsid w:val="000200A1"/>
    <w:rsid w:val="0002015B"/>
    <w:rsid w:val="00020202"/>
    <w:rsid w:val="00020344"/>
    <w:rsid w:val="00020430"/>
    <w:rsid w:val="000208DF"/>
    <w:rsid w:val="00020BF4"/>
    <w:rsid w:val="00020E65"/>
    <w:rsid w:val="00021345"/>
    <w:rsid w:val="0002146E"/>
    <w:rsid w:val="00021A0C"/>
    <w:rsid w:val="00021F74"/>
    <w:rsid w:val="000221A4"/>
    <w:rsid w:val="00022A5A"/>
    <w:rsid w:val="00022B08"/>
    <w:rsid w:val="00022C42"/>
    <w:rsid w:val="00022CF2"/>
    <w:rsid w:val="0002319C"/>
    <w:rsid w:val="000234C4"/>
    <w:rsid w:val="000237EE"/>
    <w:rsid w:val="000238F7"/>
    <w:rsid w:val="00023E1E"/>
    <w:rsid w:val="00023F2F"/>
    <w:rsid w:val="00023F3A"/>
    <w:rsid w:val="00024029"/>
    <w:rsid w:val="00024ACE"/>
    <w:rsid w:val="00024D39"/>
    <w:rsid w:val="000250BC"/>
    <w:rsid w:val="000251BB"/>
    <w:rsid w:val="0002584D"/>
    <w:rsid w:val="0002593D"/>
    <w:rsid w:val="00025A72"/>
    <w:rsid w:val="00025EFF"/>
    <w:rsid w:val="00025F80"/>
    <w:rsid w:val="0002631C"/>
    <w:rsid w:val="000263B6"/>
    <w:rsid w:val="0002676C"/>
    <w:rsid w:val="00026BFB"/>
    <w:rsid w:val="00026D6D"/>
    <w:rsid w:val="0002714E"/>
    <w:rsid w:val="00027312"/>
    <w:rsid w:val="0002764B"/>
    <w:rsid w:val="00027A05"/>
    <w:rsid w:val="00027D82"/>
    <w:rsid w:val="00027E46"/>
    <w:rsid w:val="00030008"/>
    <w:rsid w:val="00030393"/>
    <w:rsid w:val="0003089C"/>
    <w:rsid w:val="00030961"/>
    <w:rsid w:val="00030AC6"/>
    <w:rsid w:val="00030B09"/>
    <w:rsid w:val="00030D7A"/>
    <w:rsid w:val="000310C4"/>
    <w:rsid w:val="000315EF"/>
    <w:rsid w:val="00031C09"/>
    <w:rsid w:val="00031F9A"/>
    <w:rsid w:val="00032163"/>
    <w:rsid w:val="00032732"/>
    <w:rsid w:val="00032B5F"/>
    <w:rsid w:val="00032D36"/>
    <w:rsid w:val="00032F9E"/>
    <w:rsid w:val="000330D7"/>
    <w:rsid w:val="00033151"/>
    <w:rsid w:val="00033311"/>
    <w:rsid w:val="000334A9"/>
    <w:rsid w:val="00033ED2"/>
    <w:rsid w:val="000341A2"/>
    <w:rsid w:val="0003447B"/>
    <w:rsid w:val="00034534"/>
    <w:rsid w:val="000346BA"/>
    <w:rsid w:val="00034810"/>
    <w:rsid w:val="00034898"/>
    <w:rsid w:val="00034A7E"/>
    <w:rsid w:val="00034AC0"/>
    <w:rsid w:val="00034C5B"/>
    <w:rsid w:val="00034CEA"/>
    <w:rsid w:val="00034EFD"/>
    <w:rsid w:val="00034FE2"/>
    <w:rsid w:val="00035115"/>
    <w:rsid w:val="000355B7"/>
    <w:rsid w:val="00035A1D"/>
    <w:rsid w:val="00036166"/>
    <w:rsid w:val="000361A0"/>
    <w:rsid w:val="00036550"/>
    <w:rsid w:val="00036A52"/>
    <w:rsid w:val="00037088"/>
    <w:rsid w:val="00037290"/>
    <w:rsid w:val="000373D1"/>
    <w:rsid w:val="00037410"/>
    <w:rsid w:val="00037B39"/>
    <w:rsid w:val="00037E71"/>
    <w:rsid w:val="00040133"/>
    <w:rsid w:val="0004022D"/>
    <w:rsid w:val="00040310"/>
    <w:rsid w:val="00040539"/>
    <w:rsid w:val="00040B82"/>
    <w:rsid w:val="00040C28"/>
    <w:rsid w:val="00040C40"/>
    <w:rsid w:val="00040EA7"/>
    <w:rsid w:val="00041728"/>
    <w:rsid w:val="00041734"/>
    <w:rsid w:val="00041A59"/>
    <w:rsid w:val="00042533"/>
    <w:rsid w:val="00042AEF"/>
    <w:rsid w:val="00042CDD"/>
    <w:rsid w:val="00042F04"/>
    <w:rsid w:val="000432C7"/>
    <w:rsid w:val="0004338E"/>
    <w:rsid w:val="00043552"/>
    <w:rsid w:val="000435B6"/>
    <w:rsid w:val="00043869"/>
    <w:rsid w:val="00043B0F"/>
    <w:rsid w:val="00043DBF"/>
    <w:rsid w:val="0004431F"/>
    <w:rsid w:val="0004435F"/>
    <w:rsid w:val="00044595"/>
    <w:rsid w:val="00044EFE"/>
    <w:rsid w:val="00044FF2"/>
    <w:rsid w:val="000450AD"/>
    <w:rsid w:val="00045B9C"/>
    <w:rsid w:val="00045C4D"/>
    <w:rsid w:val="00045E1A"/>
    <w:rsid w:val="00046288"/>
    <w:rsid w:val="0004680B"/>
    <w:rsid w:val="00046C38"/>
    <w:rsid w:val="00046DAB"/>
    <w:rsid w:val="00047113"/>
    <w:rsid w:val="00047475"/>
    <w:rsid w:val="00047608"/>
    <w:rsid w:val="00047959"/>
    <w:rsid w:val="000479E5"/>
    <w:rsid w:val="00050022"/>
    <w:rsid w:val="00050211"/>
    <w:rsid w:val="00050329"/>
    <w:rsid w:val="00050A6B"/>
    <w:rsid w:val="00050B51"/>
    <w:rsid w:val="00050B93"/>
    <w:rsid w:val="00051235"/>
    <w:rsid w:val="000513D9"/>
    <w:rsid w:val="00051797"/>
    <w:rsid w:val="0005191C"/>
    <w:rsid w:val="000519D5"/>
    <w:rsid w:val="00051AF1"/>
    <w:rsid w:val="00051C6B"/>
    <w:rsid w:val="00052133"/>
    <w:rsid w:val="00052826"/>
    <w:rsid w:val="000534E2"/>
    <w:rsid w:val="00053591"/>
    <w:rsid w:val="0005381C"/>
    <w:rsid w:val="00053A51"/>
    <w:rsid w:val="00053ABE"/>
    <w:rsid w:val="00053BBD"/>
    <w:rsid w:val="00053D0D"/>
    <w:rsid w:val="000540E4"/>
    <w:rsid w:val="00054486"/>
    <w:rsid w:val="00054833"/>
    <w:rsid w:val="00054BFB"/>
    <w:rsid w:val="00054D43"/>
    <w:rsid w:val="00055012"/>
    <w:rsid w:val="0005506A"/>
    <w:rsid w:val="00055128"/>
    <w:rsid w:val="00055313"/>
    <w:rsid w:val="0005556C"/>
    <w:rsid w:val="000562F4"/>
    <w:rsid w:val="00056452"/>
    <w:rsid w:val="000566B5"/>
    <w:rsid w:val="00056B2C"/>
    <w:rsid w:val="00056F2E"/>
    <w:rsid w:val="0005728F"/>
    <w:rsid w:val="00057673"/>
    <w:rsid w:val="000578DD"/>
    <w:rsid w:val="00057D69"/>
    <w:rsid w:val="00060073"/>
    <w:rsid w:val="00060100"/>
    <w:rsid w:val="000607D7"/>
    <w:rsid w:val="000609AD"/>
    <w:rsid w:val="000609E4"/>
    <w:rsid w:val="00060E76"/>
    <w:rsid w:val="00060FBD"/>
    <w:rsid w:val="00061494"/>
    <w:rsid w:val="00061A96"/>
    <w:rsid w:val="00061E35"/>
    <w:rsid w:val="00061FA8"/>
    <w:rsid w:val="00062024"/>
    <w:rsid w:val="0006233D"/>
    <w:rsid w:val="00062813"/>
    <w:rsid w:val="00062AFC"/>
    <w:rsid w:val="00062F77"/>
    <w:rsid w:val="00063F79"/>
    <w:rsid w:val="00063FE5"/>
    <w:rsid w:val="000645A7"/>
    <w:rsid w:val="0006472F"/>
    <w:rsid w:val="00064BDC"/>
    <w:rsid w:val="00064C68"/>
    <w:rsid w:val="00065613"/>
    <w:rsid w:val="00065D7F"/>
    <w:rsid w:val="00065EB0"/>
    <w:rsid w:val="00065EB8"/>
    <w:rsid w:val="00066043"/>
    <w:rsid w:val="000660BB"/>
    <w:rsid w:val="00066668"/>
    <w:rsid w:val="000669D9"/>
    <w:rsid w:val="00066A2C"/>
    <w:rsid w:val="00066EEA"/>
    <w:rsid w:val="0006719F"/>
    <w:rsid w:val="00067242"/>
    <w:rsid w:val="00067BB8"/>
    <w:rsid w:val="00070087"/>
    <w:rsid w:val="00070127"/>
    <w:rsid w:val="0007015C"/>
    <w:rsid w:val="000701B0"/>
    <w:rsid w:val="00070515"/>
    <w:rsid w:val="00070A40"/>
    <w:rsid w:val="00070C82"/>
    <w:rsid w:val="00070E79"/>
    <w:rsid w:val="00070FC2"/>
    <w:rsid w:val="000710D3"/>
    <w:rsid w:val="0007135F"/>
    <w:rsid w:val="0007178C"/>
    <w:rsid w:val="00071911"/>
    <w:rsid w:val="0007199E"/>
    <w:rsid w:val="00071A77"/>
    <w:rsid w:val="00071BFC"/>
    <w:rsid w:val="00071CD9"/>
    <w:rsid w:val="00071DF3"/>
    <w:rsid w:val="00072511"/>
    <w:rsid w:val="00072682"/>
    <w:rsid w:val="000727C9"/>
    <w:rsid w:val="000727D5"/>
    <w:rsid w:val="000727D7"/>
    <w:rsid w:val="00072B02"/>
    <w:rsid w:val="00072CB0"/>
    <w:rsid w:val="00072CBD"/>
    <w:rsid w:val="000733AE"/>
    <w:rsid w:val="000736C3"/>
    <w:rsid w:val="00073D86"/>
    <w:rsid w:val="00074091"/>
    <w:rsid w:val="0007411F"/>
    <w:rsid w:val="00074A35"/>
    <w:rsid w:val="00074A82"/>
    <w:rsid w:val="00074C71"/>
    <w:rsid w:val="00074E6A"/>
    <w:rsid w:val="00075277"/>
    <w:rsid w:val="00075794"/>
    <w:rsid w:val="00075C74"/>
    <w:rsid w:val="00075DFD"/>
    <w:rsid w:val="00076836"/>
    <w:rsid w:val="00076A95"/>
    <w:rsid w:val="00076C92"/>
    <w:rsid w:val="00076E92"/>
    <w:rsid w:val="00076F26"/>
    <w:rsid w:val="000772A2"/>
    <w:rsid w:val="000779F5"/>
    <w:rsid w:val="0008051A"/>
    <w:rsid w:val="000805AE"/>
    <w:rsid w:val="000807E1"/>
    <w:rsid w:val="00080806"/>
    <w:rsid w:val="000809E4"/>
    <w:rsid w:val="00080A90"/>
    <w:rsid w:val="00080BBE"/>
    <w:rsid w:val="0008137F"/>
    <w:rsid w:val="00081623"/>
    <w:rsid w:val="00081830"/>
    <w:rsid w:val="00081876"/>
    <w:rsid w:val="00081AD6"/>
    <w:rsid w:val="00081EDD"/>
    <w:rsid w:val="0008234F"/>
    <w:rsid w:val="00082DEA"/>
    <w:rsid w:val="00083157"/>
    <w:rsid w:val="0008335F"/>
    <w:rsid w:val="000839FE"/>
    <w:rsid w:val="00083DA2"/>
    <w:rsid w:val="00083FDF"/>
    <w:rsid w:val="000840DE"/>
    <w:rsid w:val="0008456C"/>
    <w:rsid w:val="00084664"/>
    <w:rsid w:val="00084F01"/>
    <w:rsid w:val="00084F5E"/>
    <w:rsid w:val="000856DB"/>
    <w:rsid w:val="00085CA8"/>
    <w:rsid w:val="00086B50"/>
    <w:rsid w:val="00086E8D"/>
    <w:rsid w:val="00086F5D"/>
    <w:rsid w:val="00086F8D"/>
    <w:rsid w:val="0008712C"/>
    <w:rsid w:val="00087241"/>
    <w:rsid w:val="00087DC7"/>
    <w:rsid w:val="00087F29"/>
    <w:rsid w:val="00087F39"/>
    <w:rsid w:val="00090350"/>
    <w:rsid w:val="0009066B"/>
    <w:rsid w:val="0009074C"/>
    <w:rsid w:val="00090A3F"/>
    <w:rsid w:val="00090AF8"/>
    <w:rsid w:val="00090DD5"/>
    <w:rsid w:val="00090E64"/>
    <w:rsid w:val="00090FBB"/>
    <w:rsid w:val="0009121E"/>
    <w:rsid w:val="000916F5"/>
    <w:rsid w:val="00091760"/>
    <w:rsid w:val="0009195B"/>
    <w:rsid w:val="00091EFF"/>
    <w:rsid w:val="00092339"/>
    <w:rsid w:val="00092A11"/>
    <w:rsid w:val="00092E4F"/>
    <w:rsid w:val="0009321B"/>
    <w:rsid w:val="0009338E"/>
    <w:rsid w:val="0009421B"/>
    <w:rsid w:val="000942BD"/>
    <w:rsid w:val="00094ACE"/>
    <w:rsid w:val="00094B3C"/>
    <w:rsid w:val="00094BA7"/>
    <w:rsid w:val="00094C50"/>
    <w:rsid w:val="00094E44"/>
    <w:rsid w:val="00095971"/>
    <w:rsid w:val="000959E6"/>
    <w:rsid w:val="00095AF3"/>
    <w:rsid w:val="00095EC1"/>
    <w:rsid w:val="000961BD"/>
    <w:rsid w:val="000961F3"/>
    <w:rsid w:val="000964D2"/>
    <w:rsid w:val="00097427"/>
    <w:rsid w:val="000976DB"/>
    <w:rsid w:val="0009770A"/>
    <w:rsid w:val="00097833"/>
    <w:rsid w:val="00097A48"/>
    <w:rsid w:val="00097BBD"/>
    <w:rsid w:val="00097E96"/>
    <w:rsid w:val="000A03DA"/>
    <w:rsid w:val="000A0860"/>
    <w:rsid w:val="000A1524"/>
    <w:rsid w:val="000A15BA"/>
    <w:rsid w:val="000A1828"/>
    <w:rsid w:val="000A1A86"/>
    <w:rsid w:val="000A1BB1"/>
    <w:rsid w:val="000A254B"/>
    <w:rsid w:val="000A28C0"/>
    <w:rsid w:val="000A2E62"/>
    <w:rsid w:val="000A301C"/>
    <w:rsid w:val="000A30F9"/>
    <w:rsid w:val="000A3152"/>
    <w:rsid w:val="000A35D5"/>
    <w:rsid w:val="000A35F4"/>
    <w:rsid w:val="000A38BC"/>
    <w:rsid w:val="000A3BE2"/>
    <w:rsid w:val="000A3CCC"/>
    <w:rsid w:val="000A40A6"/>
    <w:rsid w:val="000A4161"/>
    <w:rsid w:val="000A455E"/>
    <w:rsid w:val="000A463B"/>
    <w:rsid w:val="000A4ED8"/>
    <w:rsid w:val="000A5178"/>
    <w:rsid w:val="000A54D8"/>
    <w:rsid w:val="000A59B9"/>
    <w:rsid w:val="000A5A2C"/>
    <w:rsid w:val="000A5BA1"/>
    <w:rsid w:val="000A5C4A"/>
    <w:rsid w:val="000A6147"/>
    <w:rsid w:val="000A6335"/>
    <w:rsid w:val="000A653A"/>
    <w:rsid w:val="000A6631"/>
    <w:rsid w:val="000A6660"/>
    <w:rsid w:val="000A6B09"/>
    <w:rsid w:val="000A6C3A"/>
    <w:rsid w:val="000A6D5F"/>
    <w:rsid w:val="000A6DC2"/>
    <w:rsid w:val="000A702C"/>
    <w:rsid w:val="000A726F"/>
    <w:rsid w:val="000A7419"/>
    <w:rsid w:val="000A75B8"/>
    <w:rsid w:val="000A7943"/>
    <w:rsid w:val="000A7B10"/>
    <w:rsid w:val="000A7C7E"/>
    <w:rsid w:val="000A7F13"/>
    <w:rsid w:val="000B0113"/>
    <w:rsid w:val="000B0715"/>
    <w:rsid w:val="000B0A15"/>
    <w:rsid w:val="000B0C22"/>
    <w:rsid w:val="000B13C3"/>
    <w:rsid w:val="000B14EB"/>
    <w:rsid w:val="000B1620"/>
    <w:rsid w:val="000B19A3"/>
    <w:rsid w:val="000B1AA1"/>
    <w:rsid w:val="000B1C93"/>
    <w:rsid w:val="000B1D22"/>
    <w:rsid w:val="000B239C"/>
    <w:rsid w:val="000B2428"/>
    <w:rsid w:val="000B25B1"/>
    <w:rsid w:val="000B2712"/>
    <w:rsid w:val="000B2CBF"/>
    <w:rsid w:val="000B2CFA"/>
    <w:rsid w:val="000B2E37"/>
    <w:rsid w:val="000B2F4E"/>
    <w:rsid w:val="000B2F9F"/>
    <w:rsid w:val="000B34C1"/>
    <w:rsid w:val="000B354C"/>
    <w:rsid w:val="000B36D9"/>
    <w:rsid w:val="000B3D94"/>
    <w:rsid w:val="000B4814"/>
    <w:rsid w:val="000B4AD7"/>
    <w:rsid w:val="000B5432"/>
    <w:rsid w:val="000B5505"/>
    <w:rsid w:val="000B55EC"/>
    <w:rsid w:val="000B583C"/>
    <w:rsid w:val="000B5949"/>
    <w:rsid w:val="000B59B8"/>
    <w:rsid w:val="000B5BF6"/>
    <w:rsid w:val="000B5D36"/>
    <w:rsid w:val="000B5F13"/>
    <w:rsid w:val="000B5FEB"/>
    <w:rsid w:val="000B60B2"/>
    <w:rsid w:val="000B60E5"/>
    <w:rsid w:val="000B622B"/>
    <w:rsid w:val="000B623B"/>
    <w:rsid w:val="000B6E57"/>
    <w:rsid w:val="000B6E6B"/>
    <w:rsid w:val="000B7319"/>
    <w:rsid w:val="000B74FA"/>
    <w:rsid w:val="000B7B8C"/>
    <w:rsid w:val="000B7ED9"/>
    <w:rsid w:val="000C06CA"/>
    <w:rsid w:val="000C09DD"/>
    <w:rsid w:val="000C0A6D"/>
    <w:rsid w:val="000C0D22"/>
    <w:rsid w:val="000C1027"/>
    <w:rsid w:val="000C1583"/>
    <w:rsid w:val="000C173C"/>
    <w:rsid w:val="000C1DDD"/>
    <w:rsid w:val="000C1DE5"/>
    <w:rsid w:val="000C20E4"/>
    <w:rsid w:val="000C2174"/>
    <w:rsid w:val="000C21F8"/>
    <w:rsid w:val="000C2269"/>
    <w:rsid w:val="000C2E4B"/>
    <w:rsid w:val="000C31C2"/>
    <w:rsid w:val="000C335E"/>
    <w:rsid w:val="000C33F6"/>
    <w:rsid w:val="000C34B7"/>
    <w:rsid w:val="000C36A4"/>
    <w:rsid w:val="000C3CA8"/>
    <w:rsid w:val="000C3E2B"/>
    <w:rsid w:val="000C400E"/>
    <w:rsid w:val="000C427C"/>
    <w:rsid w:val="000C4307"/>
    <w:rsid w:val="000C453B"/>
    <w:rsid w:val="000C48AE"/>
    <w:rsid w:val="000C4E64"/>
    <w:rsid w:val="000C4F48"/>
    <w:rsid w:val="000C5279"/>
    <w:rsid w:val="000C5381"/>
    <w:rsid w:val="000C54D0"/>
    <w:rsid w:val="000C5651"/>
    <w:rsid w:val="000C5DAE"/>
    <w:rsid w:val="000C61DC"/>
    <w:rsid w:val="000C6446"/>
    <w:rsid w:val="000C67A0"/>
    <w:rsid w:val="000C69E8"/>
    <w:rsid w:val="000C6FED"/>
    <w:rsid w:val="000C7085"/>
    <w:rsid w:val="000C737C"/>
    <w:rsid w:val="000C7430"/>
    <w:rsid w:val="000C77A0"/>
    <w:rsid w:val="000C7D6E"/>
    <w:rsid w:val="000C7EB8"/>
    <w:rsid w:val="000D0194"/>
    <w:rsid w:val="000D01ED"/>
    <w:rsid w:val="000D025E"/>
    <w:rsid w:val="000D03E9"/>
    <w:rsid w:val="000D071C"/>
    <w:rsid w:val="000D10E6"/>
    <w:rsid w:val="000D115F"/>
    <w:rsid w:val="000D197B"/>
    <w:rsid w:val="000D1FC1"/>
    <w:rsid w:val="000D2394"/>
    <w:rsid w:val="000D2480"/>
    <w:rsid w:val="000D25B5"/>
    <w:rsid w:val="000D27BA"/>
    <w:rsid w:val="000D29FE"/>
    <w:rsid w:val="000D2C01"/>
    <w:rsid w:val="000D2F76"/>
    <w:rsid w:val="000D3215"/>
    <w:rsid w:val="000D335B"/>
    <w:rsid w:val="000D38C2"/>
    <w:rsid w:val="000D3D23"/>
    <w:rsid w:val="000D4114"/>
    <w:rsid w:val="000D42DF"/>
    <w:rsid w:val="000D46FD"/>
    <w:rsid w:val="000D4AE8"/>
    <w:rsid w:val="000D4AEE"/>
    <w:rsid w:val="000D4D70"/>
    <w:rsid w:val="000D55E9"/>
    <w:rsid w:val="000D5AE5"/>
    <w:rsid w:val="000D5C00"/>
    <w:rsid w:val="000D5D56"/>
    <w:rsid w:val="000D60A7"/>
    <w:rsid w:val="000D638E"/>
    <w:rsid w:val="000D6857"/>
    <w:rsid w:val="000D733B"/>
    <w:rsid w:val="000D7610"/>
    <w:rsid w:val="000D7951"/>
    <w:rsid w:val="000D79C5"/>
    <w:rsid w:val="000D7A82"/>
    <w:rsid w:val="000D7CF4"/>
    <w:rsid w:val="000E0015"/>
    <w:rsid w:val="000E01E5"/>
    <w:rsid w:val="000E03E3"/>
    <w:rsid w:val="000E046D"/>
    <w:rsid w:val="000E0742"/>
    <w:rsid w:val="000E1295"/>
    <w:rsid w:val="000E160E"/>
    <w:rsid w:val="000E166F"/>
    <w:rsid w:val="000E16E9"/>
    <w:rsid w:val="000E17A6"/>
    <w:rsid w:val="000E1860"/>
    <w:rsid w:val="000E1959"/>
    <w:rsid w:val="000E1B87"/>
    <w:rsid w:val="000E1CE9"/>
    <w:rsid w:val="000E1DFC"/>
    <w:rsid w:val="000E1F4D"/>
    <w:rsid w:val="000E2102"/>
    <w:rsid w:val="000E23E1"/>
    <w:rsid w:val="000E29FE"/>
    <w:rsid w:val="000E2CEE"/>
    <w:rsid w:val="000E2F3B"/>
    <w:rsid w:val="000E2F65"/>
    <w:rsid w:val="000E3290"/>
    <w:rsid w:val="000E3296"/>
    <w:rsid w:val="000E3529"/>
    <w:rsid w:val="000E3B06"/>
    <w:rsid w:val="000E3C8D"/>
    <w:rsid w:val="000E3DEA"/>
    <w:rsid w:val="000E464C"/>
    <w:rsid w:val="000E47E5"/>
    <w:rsid w:val="000E497D"/>
    <w:rsid w:val="000E4AB3"/>
    <w:rsid w:val="000E4BB1"/>
    <w:rsid w:val="000E4E8B"/>
    <w:rsid w:val="000E5148"/>
    <w:rsid w:val="000E548E"/>
    <w:rsid w:val="000E5CC8"/>
    <w:rsid w:val="000E6328"/>
    <w:rsid w:val="000E68B1"/>
    <w:rsid w:val="000E6A5B"/>
    <w:rsid w:val="000E6D57"/>
    <w:rsid w:val="000E6D64"/>
    <w:rsid w:val="000E73B1"/>
    <w:rsid w:val="000E772D"/>
    <w:rsid w:val="000E7835"/>
    <w:rsid w:val="000F0551"/>
    <w:rsid w:val="000F08B7"/>
    <w:rsid w:val="000F08FC"/>
    <w:rsid w:val="000F0B80"/>
    <w:rsid w:val="000F1333"/>
    <w:rsid w:val="000F1AC2"/>
    <w:rsid w:val="000F1CC2"/>
    <w:rsid w:val="000F2212"/>
    <w:rsid w:val="000F2476"/>
    <w:rsid w:val="000F26B4"/>
    <w:rsid w:val="000F27BB"/>
    <w:rsid w:val="000F29BB"/>
    <w:rsid w:val="000F2CF9"/>
    <w:rsid w:val="000F2FC4"/>
    <w:rsid w:val="000F30CD"/>
    <w:rsid w:val="000F4136"/>
    <w:rsid w:val="000F41FA"/>
    <w:rsid w:val="000F4531"/>
    <w:rsid w:val="000F456E"/>
    <w:rsid w:val="000F491D"/>
    <w:rsid w:val="000F4B0A"/>
    <w:rsid w:val="000F50AF"/>
    <w:rsid w:val="000F517A"/>
    <w:rsid w:val="000F55E5"/>
    <w:rsid w:val="000F6372"/>
    <w:rsid w:val="000F67D4"/>
    <w:rsid w:val="000F69A4"/>
    <w:rsid w:val="000F6EC7"/>
    <w:rsid w:val="000F75F4"/>
    <w:rsid w:val="000F76E6"/>
    <w:rsid w:val="000F792A"/>
    <w:rsid w:val="000F79D7"/>
    <w:rsid w:val="000F7B1C"/>
    <w:rsid w:val="000F7C5E"/>
    <w:rsid w:val="000F7DBB"/>
    <w:rsid w:val="000F7E8A"/>
    <w:rsid w:val="0010037E"/>
    <w:rsid w:val="00100614"/>
    <w:rsid w:val="00100E6B"/>
    <w:rsid w:val="00100F00"/>
    <w:rsid w:val="00101205"/>
    <w:rsid w:val="001013B1"/>
    <w:rsid w:val="00101624"/>
    <w:rsid w:val="0010181A"/>
    <w:rsid w:val="00102EC6"/>
    <w:rsid w:val="001032F7"/>
    <w:rsid w:val="001033E5"/>
    <w:rsid w:val="001035F4"/>
    <w:rsid w:val="00103C67"/>
    <w:rsid w:val="00104789"/>
    <w:rsid w:val="0010483B"/>
    <w:rsid w:val="00104AF6"/>
    <w:rsid w:val="0010517B"/>
    <w:rsid w:val="0010592C"/>
    <w:rsid w:val="00105AB5"/>
    <w:rsid w:val="00105CCB"/>
    <w:rsid w:val="00105DF5"/>
    <w:rsid w:val="00105F54"/>
    <w:rsid w:val="00105F5B"/>
    <w:rsid w:val="0010623F"/>
    <w:rsid w:val="001064C3"/>
    <w:rsid w:val="001067B0"/>
    <w:rsid w:val="00106960"/>
    <w:rsid w:val="001069F2"/>
    <w:rsid w:val="00106D6A"/>
    <w:rsid w:val="0010701D"/>
    <w:rsid w:val="0010709D"/>
    <w:rsid w:val="00107690"/>
    <w:rsid w:val="001076FA"/>
    <w:rsid w:val="00107BB3"/>
    <w:rsid w:val="001100E3"/>
    <w:rsid w:val="001101CA"/>
    <w:rsid w:val="001106D5"/>
    <w:rsid w:val="00110E17"/>
    <w:rsid w:val="00111528"/>
    <w:rsid w:val="001117A4"/>
    <w:rsid w:val="00111920"/>
    <w:rsid w:val="001119E1"/>
    <w:rsid w:val="00111D90"/>
    <w:rsid w:val="001122A3"/>
    <w:rsid w:val="001122F3"/>
    <w:rsid w:val="001126AD"/>
    <w:rsid w:val="00112F3A"/>
    <w:rsid w:val="001131A7"/>
    <w:rsid w:val="00113537"/>
    <w:rsid w:val="0011355A"/>
    <w:rsid w:val="00113F86"/>
    <w:rsid w:val="0011401C"/>
    <w:rsid w:val="00114506"/>
    <w:rsid w:val="00114724"/>
    <w:rsid w:val="001147BF"/>
    <w:rsid w:val="00114ACC"/>
    <w:rsid w:val="00114C99"/>
    <w:rsid w:val="00114FDC"/>
    <w:rsid w:val="0011522C"/>
    <w:rsid w:val="0011537A"/>
    <w:rsid w:val="00115445"/>
    <w:rsid w:val="00115B93"/>
    <w:rsid w:val="00115DE6"/>
    <w:rsid w:val="00116416"/>
    <w:rsid w:val="00116426"/>
    <w:rsid w:val="001165C3"/>
    <w:rsid w:val="0011685A"/>
    <w:rsid w:val="00116933"/>
    <w:rsid w:val="00116C5C"/>
    <w:rsid w:val="001175E7"/>
    <w:rsid w:val="00117B9E"/>
    <w:rsid w:val="00117CF9"/>
    <w:rsid w:val="001206D0"/>
    <w:rsid w:val="00120797"/>
    <w:rsid w:val="0012095E"/>
    <w:rsid w:val="00120B04"/>
    <w:rsid w:val="00120E96"/>
    <w:rsid w:val="00121230"/>
    <w:rsid w:val="00121362"/>
    <w:rsid w:val="00121526"/>
    <w:rsid w:val="00122277"/>
    <w:rsid w:val="00122375"/>
    <w:rsid w:val="0012289B"/>
    <w:rsid w:val="00122D0C"/>
    <w:rsid w:val="00123267"/>
    <w:rsid w:val="00123703"/>
    <w:rsid w:val="00123C5D"/>
    <w:rsid w:val="00123F71"/>
    <w:rsid w:val="001243A8"/>
    <w:rsid w:val="00124632"/>
    <w:rsid w:val="001246F5"/>
    <w:rsid w:val="001247C2"/>
    <w:rsid w:val="00124968"/>
    <w:rsid w:val="00124BD7"/>
    <w:rsid w:val="00124F31"/>
    <w:rsid w:val="00124FB8"/>
    <w:rsid w:val="00124FF7"/>
    <w:rsid w:val="0012526E"/>
    <w:rsid w:val="00125295"/>
    <w:rsid w:val="00125746"/>
    <w:rsid w:val="00125850"/>
    <w:rsid w:val="00125945"/>
    <w:rsid w:val="00125A59"/>
    <w:rsid w:val="00125C0C"/>
    <w:rsid w:val="0012633C"/>
    <w:rsid w:val="0012663F"/>
    <w:rsid w:val="00126ABA"/>
    <w:rsid w:val="00126C4E"/>
    <w:rsid w:val="00126EDF"/>
    <w:rsid w:val="001272BC"/>
    <w:rsid w:val="001275B8"/>
    <w:rsid w:val="001277AF"/>
    <w:rsid w:val="001277C2"/>
    <w:rsid w:val="00127EFA"/>
    <w:rsid w:val="00130946"/>
    <w:rsid w:val="00130BDF"/>
    <w:rsid w:val="00130DC2"/>
    <w:rsid w:val="00130DD5"/>
    <w:rsid w:val="001314CB"/>
    <w:rsid w:val="0013169A"/>
    <w:rsid w:val="00131C1D"/>
    <w:rsid w:val="00131C24"/>
    <w:rsid w:val="00131E3F"/>
    <w:rsid w:val="00131F03"/>
    <w:rsid w:val="00132084"/>
    <w:rsid w:val="0013214D"/>
    <w:rsid w:val="00132235"/>
    <w:rsid w:val="001322AD"/>
    <w:rsid w:val="001322F3"/>
    <w:rsid w:val="0013231F"/>
    <w:rsid w:val="00132470"/>
    <w:rsid w:val="00132868"/>
    <w:rsid w:val="001336C0"/>
    <w:rsid w:val="0013386F"/>
    <w:rsid w:val="00133A14"/>
    <w:rsid w:val="00133B96"/>
    <w:rsid w:val="00133CEB"/>
    <w:rsid w:val="0013404C"/>
    <w:rsid w:val="0013435B"/>
    <w:rsid w:val="0013465A"/>
    <w:rsid w:val="00134688"/>
    <w:rsid w:val="001347EF"/>
    <w:rsid w:val="00134869"/>
    <w:rsid w:val="00134A6E"/>
    <w:rsid w:val="00134F1C"/>
    <w:rsid w:val="00135E80"/>
    <w:rsid w:val="0013678A"/>
    <w:rsid w:val="00136829"/>
    <w:rsid w:val="0013682B"/>
    <w:rsid w:val="001369D0"/>
    <w:rsid w:val="00136AE5"/>
    <w:rsid w:val="00137331"/>
    <w:rsid w:val="00137C3B"/>
    <w:rsid w:val="00137C57"/>
    <w:rsid w:val="00137DC2"/>
    <w:rsid w:val="00137DCA"/>
    <w:rsid w:val="00137F4E"/>
    <w:rsid w:val="00137F75"/>
    <w:rsid w:val="00137F8F"/>
    <w:rsid w:val="001400E8"/>
    <w:rsid w:val="001401D3"/>
    <w:rsid w:val="001405AA"/>
    <w:rsid w:val="00140697"/>
    <w:rsid w:val="00140734"/>
    <w:rsid w:val="00140793"/>
    <w:rsid w:val="00140EEE"/>
    <w:rsid w:val="0014110F"/>
    <w:rsid w:val="0014146F"/>
    <w:rsid w:val="001414B3"/>
    <w:rsid w:val="0014192E"/>
    <w:rsid w:val="001419C7"/>
    <w:rsid w:val="00142206"/>
    <w:rsid w:val="001423BF"/>
    <w:rsid w:val="00142874"/>
    <w:rsid w:val="00142A70"/>
    <w:rsid w:val="00142A7F"/>
    <w:rsid w:val="00142B42"/>
    <w:rsid w:val="00142D02"/>
    <w:rsid w:val="001435D2"/>
    <w:rsid w:val="00143A17"/>
    <w:rsid w:val="00143A7C"/>
    <w:rsid w:val="001440F8"/>
    <w:rsid w:val="0014412F"/>
    <w:rsid w:val="001444B7"/>
    <w:rsid w:val="0014469D"/>
    <w:rsid w:val="0014484B"/>
    <w:rsid w:val="00144F37"/>
    <w:rsid w:val="00145244"/>
    <w:rsid w:val="0014577B"/>
    <w:rsid w:val="0014579B"/>
    <w:rsid w:val="00145CB7"/>
    <w:rsid w:val="00145FF2"/>
    <w:rsid w:val="001460A0"/>
    <w:rsid w:val="001460BB"/>
    <w:rsid w:val="001461E7"/>
    <w:rsid w:val="00146226"/>
    <w:rsid w:val="00146331"/>
    <w:rsid w:val="001464A4"/>
    <w:rsid w:val="00146745"/>
    <w:rsid w:val="00146973"/>
    <w:rsid w:val="00146E14"/>
    <w:rsid w:val="00147255"/>
    <w:rsid w:val="001474A1"/>
    <w:rsid w:val="001475D9"/>
    <w:rsid w:val="001477AB"/>
    <w:rsid w:val="00147856"/>
    <w:rsid w:val="00147A02"/>
    <w:rsid w:val="00147D62"/>
    <w:rsid w:val="0015004A"/>
    <w:rsid w:val="001501E7"/>
    <w:rsid w:val="00150504"/>
    <w:rsid w:val="00150DC7"/>
    <w:rsid w:val="00150E86"/>
    <w:rsid w:val="00151CAE"/>
    <w:rsid w:val="00151E26"/>
    <w:rsid w:val="00151EC2"/>
    <w:rsid w:val="00152033"/>
    <w:rsid w:val="00152054"/>
    <w:rsid w:val="0015214B"/>
    <w:rsid w:val="001523AB"/>
    <w:rsid w:val="001527A4"/>
    <w:rsid w:val="001527D2"/>
    <w:rsid w:val="00152D9C"/>
    <w:rsid w:val="00152E5D"/>
    <w:rsid w:val="00153225"/>
    <w:rsid w:val="001532EE"/>
    <w:rsid w:val="001534E7"/>
    <w:rsid w:val="001538AD"/>
    <w:rsid w:val="00153B44"/>
    <w:rsid w:val="001541A3"/>
    <w:rsid w:val="00154371"/>
    <w:rsid w:val="00154AF7"/>
    <w:rsid w:val="0015561B"/>
    <w:rsid w:val="00155F68"/>
    <w:rsid w:val="001560C0"/>
    <w:rsid w:val="00156489"/>
    <w:rsid w:val="001566DC"/>
    <w:rsid w:val="001566F4"/>
    <w:rsid w:val="00156B5B"/>
    <w:rsid w:val="00156E9F"/>
    <w:rsid w:val="001570AE"/>
    <w:rsid w:val="0015723A"/>
    <w:rsid w:val="00157614"/>
    <w:rsid w:val="00157D2B"/>
    <w:rsid w:val="00157E7D"/>
    <w:rsid w:val="00157EAE"/>
    <w:rsid w:val="00160108"/>
    <w:rsid w:val="001605B8"/>
    <w:rsid w:val="001605D6"/>
    <w:rsid w:val="001612EB"/>
    <w:rsid w:val="001615E1"/>
    <w:rsid w:val="001619A9"/>
    <w:rsid w:val="00161C1E"/>
    <w:rsid w:val="00161FEE"/>
    <w:rsid w:val="00162359"/>
    <w:rsid w:val="001625A6"/>
    <w:rsid w:val="001627DE"/>
    <w:rsid w:val="00162D47"/>
    <w:rsid w:val="001632E8"/>
    <w:rsid w:val="00163449"/>
    <w:rsid w:val="00163645"/>
    <w:rsid w:val="00163846"/>
    <w:rsid w:val="00163AF1"/>
    <w:rsid w:val="00163CF3"/>
    <w:rsid w:val="00163F90"/>
    <w:rsid w:val="00163F9A"/>
    <w:rsid w:val="0016400F"/>
    <w:rsid w:val="0016408B"/>
    <w:rsid w:val="00164C1F"/>
    <w:rsid w:val="00164C81"/>
    <w:rsid w:val="00164E30"/>
    <w:rsid w:val="0016501E"/>
    <w:rsid w:val="0016526E"/>
    <w:rsid w:val="00165813"/>
    <w:rsid w:val="0016582C"/>
    <w:rsid w:val="00165B07"/>
    <w:rsid w:val="00165BE2"/>
    <w:rsid w:val="00165F85"/>
    <w:rsid w:val="00166080"/>
    <w:rsid w:val="0016634D"/>
    <w:rsid w:val="00166376"/>
    <w:rsid w:val="001663EB"/>
    <w:rsid w:val="0016654F"/>
    <w:rsid w:val="00166A3B"/>
    <w:rsid w:val="001670FE"/>
    <w:rsid w:val="00167207"/>
    <w:rsid w:val="00167CDF"/>
    <w:rsid w:val="00170175"/>
    <w:rsid w:val="001709AB"/>
    <w:rsid w:val="00170ABA"/>
    <w:rsid w:val="00171017"/>
    <w:rsid w:val="001715FE"/>
    <w:rsid w:val="001718EC"/>
    <w:rsid w:val="00171B3F"/>
    <w:rsid w:val="00171DFC"/>
    <w:rsid w:val="00171FB6"/>
    <w:rsid w:val="00172132"/>
    <w:rsid w:val="00172808"/>
    <w:rsid w:val="0017297A"/>
    <w:rsid w:val="0017331E"/>
    <w:rsid w:val="001736C2"/>
    <w:rsid w:val="001738ED"/>
    <w:rsid w:val="00173D30"/>
    <w:rsid w:val="00173E3E"/>
    <w:rsid w:val="00173FF8"/>
    <w:rsid w:val="00174262"/>
    <w:rsid w:val="00174463"/>
    <w:rsid w:val="00174484"/>
    <w:rsid w:val="0017448E"/>
    <w:rsid w:val="00174A0D"/>
    <w:rsid w:val="00175581"/>
    <w:rsid w:val="00175A58"/>
    <w:rsid w:val="00175A8B"/>
    <w:rsid w:val="00175AA3"/>
    <w:rsid w:val="00175BCF"/>
    <w:rsid w:val="00175CC2"/>
    <w:rsid w:val="00175F93"/>
    <w:rsid w:val="001764E3"/>
    <w:rsid w:val="00176802"/>
    <w:rsid w:val="00176B79"/>
    <w:rsid w:val="00176D0B"/>
    <w:rsid w:val="00177102"/>
    <w:rsid w:val="00177155"/>
    <w:rsid w:val="001773AB"/>
    <w:rsid w:val="001775FA"/>
    <w:rsid w:val="00177925"/>
    <w:rsid w:val="00177932"/>
    <w:rsid w:val="00177F1A"/>
    <w:rsid w:val="001805DA"/>
    <w:rsid w:val="001806DF"/>
    <w:rsid w:val="00180751"/>
    <w:rsid w:val="00180A1C"/>
    <w:rsid w:val="001810F0"/>
    <w:rsid w:val="001811BD"/>
    <w:rsid w:val="0018121A"/>
    <w:rsid w:val="00181287"/>
    <w:rsid w:val="001813FE"/>
    <w:rsid w:val="00181770"/>
    <w:rsid w:val="001817A6"/>
    <w:rsid w:val="0018186F"/>
    <w:rsid w:val="00181A33"/>
    <w:rsid w:val="00181EE5"/>
    <w:rsid w:val="0018205F"/>
    <w:rsid w:val="00182081"/>
    <w:rsid w:val="001820B8"/>
    <w:rsid w:val="00182178"/>
    <w:rsid w:val="00182404"/>
    <w:rsid w:val="001824B9"/>
    <w:rsid w:val="0018256C"/>
    <w:rsid w:val="0018261B"/>
    <w:rsid w:val="00182795"/>
    <w:rsid w:val="00182A68"/>
    <w:rsid w:val="00182B90"/>
    <w:rsid w:val="00182E37"/>
    <w:rsid w:val="00182E58"/>
    <w:rsid w:val="0018331E"/>
    <w:rsid w:val="00183FCA"/>
    <w:rsid w:val="0018430F"/>
    <w:rsid w:val="0018438B"/>
    <w:rsid w:val="00184410"/>
    <w:rsid w:val="00184909"/>
    <w:rsid w:val="0018490B"/>
    <w:rsid w:val="00184CCA"/>
    <w:rsid w:val="00184CE9"/>
    <w:rsid w:val="00185474"/>
    <w:rsid w:val="00185B0A"/>
    <w:rsid w:val="00185B56"/>
    <w:rsid w:val="00185E93"/>
    <w:rsid w:val="00186680"/>
    <w:rsid w:val="00187009"/>
    <w:rsid w:val="00187866"/>
    <w:rsid w:val="00187A4E"/>
    <w:rsid w:val="00187AFD"/>
    <w:rsid w:val="00187D55"/>
    <w:rsid w:val="001901E2"/>
    <w:rsid w:val="001902BF"/>
    <w:rsid w:val="00190429"/>
    <w:rsid w:val="001904DD"/>
    <w:rsid w:val="0019076D"/>
    <w:rsid w:val="0019114A"/>
    <w:rsid w:val="00191599"/>
    <w:rsid w:val="00191775"/>
    <w:rsid w:val="0019193D"/>
    <w:rsid w:val="00191D7D"/>
    <w:rsid w:val="00192458"/>
    <w:rsid w:val="001924E1"/>
    <w:rsid w:val="00192914"/>
    <w:rsid w:val="001929EF"/>
    <w:rsid w:val="001933CD"/>
    <w:rsid w:val="00193559"/>
    <w:rsid w:val="00193581"/>
    <w:rsid w:val="00193805"/>
    <w:rsid w:val="00193A06"/>
    <w:rsid w:val="00193A1D"/>
    <w:rsid w:val="00193AD7"/>
    <w:rsid w:val="00193C06"/>
    <w:rsid w:val="00193D99"/>
    <w:rsid w:val="00193F3C"/>
    <w:rsid w:val="00194194"/>
    <w:rsid w:val="001945AA"/>
    <w:rsid w:val="00194B5E"/>
    <w:rsid w:val="00194B7D"/>
    <w:rsid w:val="0019515B"/>
    <w:rsid w:val="0019524B"/>
    <w:rsid w:val="00195816"/>
    <w:rsid w:val="0019593D"/>
    <w:rsid w:val="00195AE9"/>
    <w:rsid w:val="00195C83"/>
    <w:rsid w:val="001960E5"/>
    <w:rsid w:val="0019616E"/>
    <w:rsid w:val="00196621"/>
    <w:rsid w:val="001968E1"/>
    <w:rsid w:val="0019693E"/>
    <w:rsid w:val="001969D7"/>
    <w:rsid w:val="00196AA1"/>
    <w:rsid w:val="00196ACE"/>
    <w:rsid w:val="00196BFE"/>
    <w:rsid w:val="00196C28"/>
    <w:rsid w:val="00196FA9"/>
    <w:rsid w:val="00196FE1"/>
    <w:rsid w:val="0019718F"/>
    <w:rsid w:val="001972F7"/>
    <w:rsid w:val="0019743E"/>
    <w:rsid w:val="001976EB"/>
    <w:rsid w:val="001977D5"/>
    <w:rsid w:val="00197991"/>
    <w:rsid w:val="001A0768"/>
    <w:rsid w:val="001A0AF9"/>
    <w:rsid w:val="001A0C62"/>
    <w:rsid w:val="001A121A"/>
    <w:rsid w:val="001A1735"/>
    <w:rsid w:val="001A1F1F"/>
    <w:rsid w:val="001A1F85"/>
    <w:rsid w:val="001A20A6"/>
    <w:rsid w:val="001A225A"/>
    <w:rsid w:val="001A28EA"/>
    <w:rsid w:val="001A29BD"/>
    <w:rsid w:val="001A2BA1"/>
    <w:rsid w:val="001A3E65"/>
    <w:rsid w:val="001A3EAB"/>
    <w:rsid w:val="001A469F"/>
    <w:rsid w:val="001A4D55"/>
    <w:rsid w:val="001A508C"/>
    <w:rsid w:val="001A5109"/>
    <w:rsid w:val="001A5165"/>
    <w:rsid w:val="001A51BC"/>
    <w:rsid w:val="001A524F"/>
    <w:rsid w:val="001A56A4"/>
    <w:rsid w:val="001A5D15"/>
    <w:rsid w:val="001A5FC9"/>
    <w:rsid w:val="001A6063"/>
    <w:rsid w:val="001A61CC"/>
    <w:rsid w:val="001A6B0E"/>
    <w:rsid w:val="001A6DEC"/>
    <w:rsid w:val="001A6EE0"/>
    <w:rsid w:val="001A6F02"/>
    <w:rsid w:val="001A7095"/>
    <w:rsid w:val="001A70FB"/>
    <w:rsid w:val="001A721D"/>
    <w:rsid w:val="001A7262"/>
    <w:rsid w:val="001A7328"/>
    <w:rsid w:val="001A74EA"/>
    <w:rsid w:val="001B02F4"/>
    <w:rsid w:val="001B0389"/>
    <w:rsid w:val="001B0A1E"/>
    <w:rsid w:val="001B0B9E"/>
    <w:rsid w:val="001B0DD2"/>
    <w:rsid w:val="001B0F05"/>
    <w:rsid w:val="001B137F"/>
    <w:rsid w:val="001B15F2"/>
    <w:rsid w:val="001B1687"/>
    <w:rsid w:val="001B168B"/>
    <w:rsid w:val="001B19A0"/>
    <w:rsid w:val="001B250E"/>
    <w:rsid w:val="001B3087"/>
    <w:rsid w:val="001B322F"/>
    <w:rsid w:val="001B32EE"/>
    <w:rsid w:val="001B33A8"/>
    <w:rsid w:val="001B3646"/>
    <w:rsid w:val="001B38A2"/>
    <w:rsid w:val="001B3F30"/>
    <w:rsid w:val="001B441C"/>
    <w:rsid w:val="001B4582"/>
    <w:rsid w:val="001B509E"/>
    <w:rsid w:val="001B54BB"/>
    <w:rsid w:val="001B561F"/>
    <w:rsid w:val="001B5EE8"/>
    <w:rsid w:val="001B6133"/>
    <w:rsid w:val="001B6359"/>
    <w:rsid w:val="001B63C0"/>
    <w:rsid w:val="001B6D04"/>
    <w:rsid w:val="001B6E3A"/>
    <w:rsid w:val="001B6EA4"/>
    <w:rsid w:val="001B6EC5"/>
    <w:rsid w:val="001B70C1"/>
    <w:rsid w:val="001B7227"/>
    <w:rsid w:val="001B731A"/>
    <w:rsid w:val="001B7C0A"/>
    <w:rsid w:val="001B7CCB"/>
    <w:rsid w:val="001B7DA6"/>
    <w:rsid w:val="001C02CD"/>
    <w:rsid w:val="001C02EC"/>
    <w:rsid w:val="001C0D01"/>
    <w:rsid w:val="001C0E86"/>
    <w:rsid w:val="001C1052"/>
    <w:rsid w:val="001C1297"/>
    <w:rsid w:val="001C13D4"/>
    <w:rsid w:val="001C1486"/>
    <w:rsid w:val="001C156F"/>
    <w:rsid w:val="001C1595"/>
    <w:rsid w:val="001C1A62"/>
    <w:rsid w:val="001C1DE0"/>
    <w:rsid w:val="001C1FF6"/>
    <w:rsid w:val="001C2330"/>
    <w:rsid w:val="001C23C4"/>
    <w:rsid w:val="001C2B09"/>
    <w:rsid w:val="001C2E04"/>
    <w:rsid w:val="001C2F69"/>
    <w:rsid w:val="001C2FA2"/>
    <w:rsid w:val="001C32B4"/>
    <w:rsid w:val="001C3547"/>
    <w:rsid w:val="001C35F9"/>
    <w:rsid w:val="001C38C2"/>
    <w:rsid w:val="001C3D20"/>
    <w:rsid w:val="001C3E83"/>
    <w:rsid w:val="001C3F2A"/>
    <w:rsid w:val="001C3FC9"/>
    <w:rsid w:val="001C400F"/>
    <w:rsid w:val="001C4018"/>
    <w:rsid w:val="001C402E"/>
    <w:rsid w:val="001C4545"/>
    <w:rsid w:val="001C464E"/>
    <w:rsid w:val="001C47B4"/>
    <w:rsid w:val="001C4BE3"/>
    <w:rsid w:val="001C4FE0"/>
    <w:rsid w:val="001C5550"/>
    <w:rsid w:val="001C5715"/>
    <w:rsid w:val="001C57DB"/>
    <w:rsid w:val="001C5D2E"/>
    <w:rsid w:val="001C5DB0"/>
    <w:rsid w:val="001C5E56"/>
    <w:rsid w:val="001C6941"/>
    <w:rsid w:val="001C6C18"/>
    <w:rsid w:val="001C72F8"/>
    <w:rsid w:val="001C7DDF"/>
    <w:rsid w:val="001D0205"/>
    <w:rsid w:val="001D02AF"/>
    <w:rsid w:val="001D07AE"/>
    <w:rsid w:val="001D0F5E"/>
    <w:rsid w:val="001D11FC"/>
    <w:rsid w:val="001D121A"/>
    <w:rsid w:val="001D147D"/>
    <w:rsid w:val="001D1492"/>
    <w:rsid w:val="001D16B0"/>
    <w:rsid w:val="001D2070"/>
    <w:rsid w:val="001D2610"/>
    <w:rsid w:val="001D28AA"/>
    <w:rsid w:val="001D3251"/>
    <w:rsid w:val="001D33A4"/>
    <w:rsid w:val="001D36D8"/>
    <w:rsid w:val="001D38CE"/>
    <w:rsid w:val="001D3956"/>
    <w:rsid w:val="001D3BDB"/>
    <w:rsid w:val="001D3C6B"/>
    <w:rsid w:val="001D3EE9"/>
    <w:rsid w:val="001D4636"/>
    <w:rsid w:val="001D4F8F"/>
    <w:rsid w:val="001D568E"/>
    <w:rsid w:val="001D5739"/>
    <w:rsid w:val="001D57D2"/>
    <w:rsid w:val="001D58C0"/>
    <w:rsid w:val="001D5F46"/>
    <w:rsid w:val="001D6106"/>
    <w:rsid w:val="001D62EF"/>
    <w:rsid w:val="001D691A"/>
    <w:rsid w:val="001D6A9F"/>
    <w:rsid w:val="001D6B38"/>
    <w:rsid w:val="001D6C64"/>
    <w:rsid w:val="001D6C8A"/>
    <w:rsid w:val="001D72D3"/>
    <w:rsid w:val="001D7450"/>
    <w:rsid w:val="001D784B"/>
    <w:rsid w:val="001D7D9E"/>
    <w:rsid w:val="001E0C85"/>
    <w:rsid w:val="001E100B"/>
    <w:rsid w:val="001E1062"/>
    <w:rsid w:val="001E1077"/>
    <w:rsid w:val="001E1409"/>
    <w:rsid w:val="001E14AC"/>
    <w:rsid w:val="001E1516"/>
    <w:rsid w:val="001E158C"/>
    <w:rsid w:val="001E1909"/>
    <w:rsid w:val="001E199D"/>
    <w:rsid w:val="001E1C29"/>
    <w:rsid w:val="001E1D11"/>
    <w:rsid w:val="001E1F1A"/>
    <w:rsid w:val="001E3049"/>
    <w:rsid w:val="001E32DE"/>
    <w:rsid w:val="001E3495"/>
    <w:rsid w:val="001E3675"/>
    <w:rsid w:val="001E48BC"/>
    <w:rsid w:val="001E4BDB"/>
    <w:rsid w:val="001E4CDA"/>
    <w:rsid w:val="001E5315"/>
    <w:rsid w:val="001E57F9"/>
    <w:rsid w:val="001E5B5B"/>
    <w:rsid w:val="001E5B81"/>
    <w:rsid w:val="001E5D67"/>
    <w:rsid w:val="001E60D2"/>
    <w:rsid w:val="001E6575"/>
    <w:rsid w:val="001E68CE"/>
    <w:rsid w:val="001E68FF"/>
    <w:rsid w:val="001E6AAB"/>
    <w:rsid w:val="001E6ABC"/>
    <w:rsid w:val="001E6C80"/>
    <w:rsid w:val="001E766F"/>
    <w:rsid w:val="001E77BA"/>
    <w:rsid w:val="001E78BA"/>
    <w:rsid w:val="001E7AD5"/>
    <w:rsid w:val="001E7AFB"/>
    <w:rsid w:val="001F0A9D"/>
    <w:rsid w:val="001F0DDC"/>
    <w:rsid w:val="001F1CC0"/>
    <w:rsid w:val="001F2277"/>
    <w:rsid w:val="001F253A"/>
    <w:rsid w:val="001F2B33"/>
    <w:rsid w:val="001F2BA9"/>
    <w:rsid w:val="001F2CE3"/>
    <w:rsid w:val="001F2E67"/>
    <w:rsid w:val="001F341D"/>
    <w:rsid w:val="001F36A0"/>
    <w:rsid w:val="001F37B8"/>
    <w:rsid w:val="001F3B52"/>
    <w:rsid w:val="001F3CA9"/>
    <w:rsid w:val="001F3F6F"/>
    <w:rsid w:val="001F420F"/>
    <w:rsid w:val="001F47E1"/>
    <w:rsid w:val="001F48F9"/>
    <w:rsid w:val="001F4D6E"/>
    <w:rsid w:val="001F5375"/>
    <w:rsid w:val="001F5398"/>
    <w:rsid w:val="001F572E"/>
    <w:rsid w:val="001F5836"/>
    <w:rsid w:val="001F59D5"/>
    <w:rsid w:val="001F5DB7"/>
    <w:rsid w:val="001F668D"/>
    <w:rsid w:val="001F66D0"/>
    <w:rsid w:val="001F6B64"/>
    <w:rsid w:val="001F7083"/>
    <w:rsid w:val="001F7768"/>
    <w:rsid w:val="001F77B9"/>
    <w:rsid w:val="001F7AAC"/>
    <w:rsid w:val="001F7E2B"/>
    <w:rsid w:val="00200082"/>
    <w:rsid w:val="002000F2"/>
    <w:rsid w:val="002001CC"/>
    <w:rsid w:val="002009FA"/>
    <w:rsid w:val="00200B68"/>
    <w:rsid w:val="00200C58"/>
    <w:rsid w:val="00201112"/>
    <w:rsid w:val="002018A3"/>
    <w:rsid w:val="00201AC8"/>
    <w:rsid w:val="00201E91"/>
    <w:rsid w:val="002023F7"/>
    <w:rsid w:val="0020273D"/>
    <w:rsid w:val="002028E9"/>
    <w:rsid w:val="0020290E"/>
    <w:rsid w:val="0020294D"/>
    <w:rsid w:val="002029E9"/>
    <w:rsid w:val="002029F3"/>
    <w:rsid w:val="00202F4B"/>
    <w:rsid w:val="00202F65"/>
    <w:rsid w:val="002032AC"/>
    <w:rsid w:val="00203580"/>
    <w:rsid w:val="002039C1"/>
    <w:rsid w:val="00203C20"/>
    <w:rsid w:val="00203C56"/>
    <w:rsid w:val="002045D8"/>
    <w:rsid w:val="00204855"/>
    <w:rsid w:val="002051E6"/>
    <w:rsid w:val="00205648"/>
    <w:rsid w:val="00205980"/>
    <w:rsid w:val="00205AC1"/>
    <w:rsid w:val="00205C11"/>
    <w:rsid w:val="00205E90"/>
    <w:rsid w:val="0020605C"/>
    <w:rsid w:val="0020658E"/>
    <w:rsid w:val="0020668A"/>
    <w:rsid w:val="002068AF"/>
    <w:rsid w:val="00206999"/>
    <w:rsid w:val="00206F19"/>
    <w:rsid w:val="00207079"/>
    <w:rsid w:val="00207279"/>
    <w:rsid w:val="00207638"/>
    <w:rsid w:val="002105EC"/>
    <w:rsid w:val="002107C7"/>
    <w:rsid w:val="0021098D"/>
    <w:rsid w:val="00210B00"/>
    <w:rsid w:val="00210B54"/>
    <w:rsid w:val="00210F9C"/>
    <w:rsid w:val="0021117F"/>
    <w:rsid w:val="002111AE"/>
    <w:rsid w:val="0021132D"/>
    <w:rsid w:val="002115AC"/>
    <w:rsid w:val="002119E5"/>
    <w:rsid w:val="00212E9C"/>
    <w:rsid w:val="002130CF"/>
    <w:rsid w:val="002133D8"/>
    <w:rsid w:val="00213668"/>
    <w:rsid w:val="002140F5"/>
    <w:rsid w:val="002143C3"/>
    <w:rsid w:val="00215104"/>
    <w:rsid w:val="00215176"/>
    <w:rsid w:val="0021538A"/>
    <w:rsid w:val="002159D2"/>
    <w:rsid w:val="00216403"/>
    <w:rsid w:val="00216795"/>
    <w:rsid w:val="00216DE2"/>
    <w:rsid w:val="00216DE5"/>
    <w:rsid w:val="00216EC5"/>
    <w:rsid w:val="00216FEC"/>
    <w:rsid w:val="00217463"/>
    <w:rsid w:val="00217AD5"/>
    <w:rsid w:val="00217C2D"/>
    <w:rsid w:val="00217F3F"/>
    <w:rsid w:val="002201A1"/>
    <w:rsid w:val="00220474"/>
    <w:rsid w:val="002206A6"/>
    <w:rsid w:val="002211A9"/>
    <w:rsid w:val="002213F6"/>
    <w:rsid w:val="002215A3"/>
    <w:rsid w:val="00221D48"/>
    <w:rsid w:val="00221E64"/>
    <w:rsid w:val="00222781"/>
    <w:rsid w:val="002227DF"/>
    <w:rsid w:val="00222AAE"/>
    <w:rsid w:val="00222F4D"/>
    <w:rsid w:val="00222F9B"/>
    <w:rsid w:val="0022377C"/>
    <w:rsid w:val="00223879"/>
    <w:rsid w:val="00223F6F"/>
    <w:rsid w:val="002240DF"/>
    <w:rsid w:val="0022410A"/>
    <w:rsid w:val="002245D5"/>
    <w:rsid w:val="00225047"/>
    <w:rsid w:val="00225060"/>
    <w:rsid w:val="002255E6"/>
    <w:rsid w:val="0022566D"/>
    <w:rsid w:val="0022591B"/>
    <w:rsid w:val="00225A21"/>
    <w:rsid w:val="00225C20"/>
    <w:rsid w:val="002260D0"/>
    <w:rsid w:val="002261DF"/>
    <w:rsid w:val="0022626C"/>
    <w:rsid w:val="0022643D"/>
    <w:rsid w:val="00226B35"/>
    <w:rsid w:val="00226BE2"/>
    <w:rsid w:val="00226EE5"/>
    <w:rsid w:val="0022703F"/>
    <w:rsid w:val="002271F9"/>
    <w:rsid w:val="00227321"/>
    <w:rsid w:val="002274CA"/>
    <w:rsid w:val="00227F14"/>
    <w:rsid w:val="002301DE"/>
    <w:rsid w:val="00230880"/>
    <w:rsid w:val="00230C37"/>
    <w:rsid w:val="00230E77"/>
    <w:rsid w:val="0023124E"/>
    <w:rsid w:val="002314AA"/>
    <w:rsid w:val="00231C33"/>
    <w:rsid w:val="002322E3"/>
    <w:rsid w:val="00232569"/>
    <w:rsid w:val="00232949"/>
    <w:rsid w:val="00232B7C"/>
    <w:rsid w:val="00232C85"/>
    <w:rsid w:val="00232ECF"/>
    <w:rsid w:val="002331EB"/>
    <w:rsid w:val="00233A33"/>
    <w:rsid w:val="00233D66"/>
    <w:rsid w:val="002341C6"/>
    <w:rsid w:val="002343FC"/>
    <w:rsid w:val="00234622"/>
    <w:rsid w:val="00234878"/>
    <w:rsid w:val="00234B8B"/>
    <w:rsid w:val="00234BAE"/>
    <w:rsid w:val="00234C06"/>
    <w:rsid w:val="00234D7B"/>
    <w:rsid w:val="00235517"/>
    <w:rsid w:val="00235597"/>
    <w:rsid w:val="0023589E"/>
    <w:rsid w:val="00235F1A"/>
    <w:rsid w:val="00235F95"/>
    <w:rsid w:val="00236112"/>
    <w:rsid w:val="00236387"/>
    <w:rsid w:val="00236873"/>
    <w:rsid w:val="00236E19"/>
    <w:rsid w:val="00237795"/>
    <w:rsid w:val="00237CFB"/>
    <w:rsid w:val="00237D1E"/>
    <w:rsid w:val="0024083D"/>
    <w:rsid w:val="00240E26"/>
    <w:rsid w:val="00241257"/>
    <w:rsid w:val="0024192C"/>
    <w:rsid w:val="00241A7F"/>
    <w:rsid w:val="00241B36"/>
    <w:rsid w:val="00242268"/>
    <w:rsid w:val="0024226D"/>
    <w:rsid w:val="00242348"/>
    <w:rsid w:val="00242554"/>
    <w:rsid w:val="00242839"/>
    <w:rsid w:val="002428AA"/>
    <w:rsid w:val="00242995"/>
    <w:rsid w:val="00242AF3"/>
    <w:rsid w:val="00242EC9"/>
    <w:rsid w:val="002431FC"/>
    <w:rsid w:val="00243422"/>
    <w:rsid w:val="002434A9"/>
    <w:rsid w:val="00243639"/>
    <w:rsid w:val="002438F3"/>
    <w:rsid w:val="00243930"/>
    <w:rsid w:val="00243A07"/>
    <w:rsid w:val="00243A5D"/>
    <w:rsid w:val="00243B91"/>
    <w:rsid w:val="00243CB4"/>
    <w:rsid w:val="002441E1"/>
    <w:rsid w:val="00244709"/>
    <w:rsid w:val="00244964"/>
    <w:rsid w:val="002449F2"/>
    <w:rsid w:val="00244ECA"/>
    <w:rsid w:val="00245136"/>
    <w:rsid w:val="0024520A"/>
    <w:rsid w:val="002457D4"/>
    <w:rsid w:val="00245891"/>
    <w:rsid w:val="00245914"/>
    <w:rsid w:val="00245A30"/>
    <w:rsid w:val="00245A5C"/>
    <w:rsid w:val="00245AA6"/>
    <w:rsid w:val="00245E6C"/>
    <w:rsid w:val="002464C3"/>
    <w:rsid w:val="00246AD5"/>
    <w:rsid w:val="00246CF5"/>
    <w:rsid w:val="002473FE"/>
    <w:rsid w:val="00247427"/>
    <w:rsid w:val="0024792E"/>
    <w:rsid w:val="00250507"/>
    <w:rsid w:val="0025083A"/>
    <w:rsid w:val="00250BBF"/>
    <w:rsid w:val="00250F76"/>
    <w:rsid w:val="00250F88"/>
    <w:rsid w:val="002511CB"/>
    <w:rsid w:val="002514EB"/>
    <w:rsid w:val="00251580"/>
    <w:rsid w:val="0025188F"/>
    <w:rsid w:val="002518CE"/>
    <w:rsid w:val="00251A54"/>
    <w:rsid w:val="00252746"/>
    <w:rsid w:val="0025298A"/>
    <w:rsid w:val="00252C27"/>
    <w:rsid w:val="00253012"/>
    <w:rsid w:val="0025325D"/>
    <w:rsid w:val="002535C7"/>
    <w:rsid w:val="00253C17"/>
    <w:rsid w:val="00253DFF"/>
    <w:rsid w:val="00253F26"/>
    <w:rsid w:val="0025407D"/>
    <w:rsid w:val="0025435D"/>
    <w:rsid w:val="002543BA"/>
    <w:rsid w:val="0025447D"/>
    <w:rsid w:val="00254685"/>
    <w:rsid w:val="00254D31"/>
    <w:rsid w:val="00255133"/>
    <w:rsid w:val="002555E3"/>
    <w:rsid w:val="002559D7"/>
    <w:rsid w:val="00255D3C"/>
    <w:rsid w:val="00255E86"/>
    <w:rsid w:val="002560CF"/>
    <w:rsid w:val="002560F7"/>
    <w:rsid w:val="00256D9B"/>
    <w:rsid w:val="00256DE8"/>
    <w:rsid w:val="0025729B"/>
    <w:rsid w:val="002575D8"/>
    <w:rsid w:val="0026042B"/>
    <w:rsid w:val="002607AC"/>
    <w:rsid w:val="0026080E"/>
    <w:rsid w:val="002609FE"/>
    <w:rsid w:val="00260F1B"/>
    <w:rsid w:val="002613A5"/>
    <w:rsid w:val="00261490"/>
    <w:rsid w:val="002614F8"/>
    <w:rsid w:val="00261662"/>
    <w:rsid w:val="0026189B"/>
    <w:rsid w:val="002619C9"/>
    <w:rsid w:val="00261B20"/>
    <w:rsid w:val="00261FF5"/>
    <w:rsid w:val="0026213C"/>
    <w:rsid w:val="0026259E"/>
    <w:rsid w:val="00262718"/>
    <w:rsid w:val="00262A26"/>
    <w:rsid w:val="00262F20"/>
    <w:rsid w:val="00262F8A"/>
    <w:rsid w:val="00263770"/>
    <w:rsid w:val="00263A25"/>
    <w:rsid w:val="00264294"/>
    <w:rsid w:val="00264438"/>
    <w:rsid w:val="00264A73"/>
    <w:rsid w:val="00264BFE"/>
    <w:rsid w:val="00264C6E"/>
    <w:rsid w:val="00264FFD"/>
    <w:rsid w:val="0026575A"/>
    <w:rsid w:val="00265DB2"/>
    <w:rsid w:val="00265FEB"/>
    <w:rsid w:val="00266764"/>
    <w:rsid w:val="00266956"/>
    <w:rsid w:val="00266992"/>
    <w:rsid w:val="00266B7D"/>
    <w:rsid w:val="00266B8C"/>
    <w:rsid w:val="00266E55"/>
    <w:rsid w:val="0026704D"/>
    <w:rsid w:val="00267363"/>
    <w:rsid w:val="0026762A"/>
    <w:rsid w:val="00267D13"/>
    <w:rsid w:val="00267F2C"/>
    <w:rsid w:val="00270630"/>
    <w:rsid w:val="00270B9E"/>
    <w:rsid w:val="00270C4B"/>
    <w:rsid w:val="00270D0D"/>
    <w:rsid w:val="00270F1E"/>
    <w:rsid w:val="00271063"/>
    <w:rsid w:val="00271119"/>
    <w:rsid w:val="00271476"/>
    <w:rsid w:val="0027151D"/>
    <w:rsid w:val="00271717"/>
    <w:rsid w:val="00271943"/>
    <w:rsid w:val="00271AE8"/>
    <w:rsid w:val="00272160"/>
    <w:rsid w:val="0027263C"/>
    <w:rsid w:val="002726E1"/>
    <w:rsid w:val="00272844"/>
    <w:rsid w:val="00272AF6"/>
    <w:rsid w:val="00273030"/>
    <w:rsid w:val="002733E9"/>
    <w:rsid w:val="00273CDE"/>
    <w:rsid w:val="00273CED"/>
    <w:rsid w:val="00273D40"/>
    <w:rsid w:val="002743B5"/>
    <w:rsid w:val="002746A6"/>
    <w:rsid w:val="0027498F"/>
    <w:rsid w:val="002760C6"/>
    <w:rsid w:val="002762FA"/>
    <w:rsid w:val="002763B9"/>
    <w:rsid w:val="002764A1"/>
    <w:rsid w:val="0027654D"/>
    <w:rsid w:val="002765D5"/>
    <w:rsid w:val="0027670C"/>
    <w:rsid w:val="002768E8"/>
    <w:rsid w:val="00276B33"/>
    <w:rsid w:val="00276D45"/>
    <w:rsid w:val="00276E11"/>
    <w:rsid w:val="00276E1F"/>
    <w:rsid w:val="00277179"/>
    <w:rsid w:val="0027718C"/>
    <w:rsid w:val="00277196"/>
    <w:rsid w:val="002772C0"/>
    <w:rsid w:val="002773B5"/>
    <w:rsid w:val="00277CD9"/>
    <w:rsid w:val="0028033B"/>
    <w:rsid w:val="0028048B"/>
    <w:rsid w:val="002809BE"/>
    <w:rsid w:val="002809D6"/>
    <w:rsid w:val="00280B9B"/>
    <w:rsid w:val="00280ED2"/>
    <w:rsid w:val="0028123E"/>
    <w:rsid w:val="002816A1"/>
    <w:rsid w:val="002822F2"/>
    <w:rsid w:val="00282764"/>
    <w:rsid w:val="00282CF6"/>
    <w:rsid w:val="0028316C"/>
    <w:rsid w:val="002833C5"/>
    <w:rsid w:val="00283AF1"/>
    <w:rsid w:val="00283F00"/>
    <w:rsid w:val="002842E1"/>
    <w:rsid w:val="0028436E"/>
    <w:rsid w:val="00284651"/>
    <w:rsid w:val="00284670"/>
    <w:rsid w:val="00284B7D"/>
    <w:rsid w:val="00284C11"/>
    <w:rsid w:val="00284C62"/>
    <w:rsid w:val="00284D76"/>
    <w:rsid w:val="00285245"/>
    <w:rsid w:val="0028539F"/>
    <w:rsid w:val="0028561F"/>
    <w:rsid w:val="002858DC"/>
    <w:rsid w:val="00285F16"/>
    <w:rsid w:val="00285FEC"/>
    <w:rsid w:val="00286126"/>
    <w:rsid w:val="002863C4"/>
    <w:rsid w:val="00286457"/>
    <w:rsid w:val="00286537"/>
    <w:rsid w:val="00286B50"/>
    <w:rsid w:val="00286B72"/>
    <w:rsid w:val="002871DB"/>
    <w:rsid w:val="00287559"/>
    <w:rsid w:val="00287E1D"/>
    <w:rsid w:val="00290020"/>
    <w:rsid w:val="002902DC"/>
    <w:rsid w:val="00290306"/>
    <w:rsid w:val="00290311"/>
    <w:rsid w:val="00290923"/>
    <w:rsid w:val="00290AFF"/>
    <w:rsid w:val="002911E3"/>
    <w:rsid w:val="0029131F"/>
    <w:rsid w:val="002913C2"/>
    <w:rsid w:val="002913FD"/>
    <w:rsid w:val="00291D99"/>
    <w:rsid w:val="0029200E"/>
    <w:rsid w:val="002922F4"/>
    <w:rsid w:val="00292320"/>
    <w:rsid w:val="00292390"/>
    <w:rsid w:val="002925D8"/>
    <w:rsid w:val="002928F7"/>
    <w:rsid w:val="00293059"/>
    <w:rsid w:val="00293489"/>
    <w:rsid w:val="002937C7"/>
    <w:rsid w:val="00293CDE"/>
    <w:rsid w:val="00293E77"/>
    <w:rsid w:val="00293EED"/>
    <w:rsid w:val="00293F11"/>
    <w:rsid w:val="00294294"/>
    <w:rsid w:val="00294586"/>
    <w:rsid w:val="0029484C"/>
    <w:rsid w:val="00294BC7"/>
    <w:rsid w:val="00294D9B"/>
    <w:rsid w:val="002957A2"/>
    <w:rsid w:val="002958D7"/>
    <w:rsid w:val="00295997"/>
    <w:rsid w:val="00295FCF"/>
    <w:rsid w:val="002967A9"/>
    <w:rsid w:val="00296848"/>
    <w:rsid w:val="002968A0"/>
    <w:rsid w:val="00296E5F"/>
    <w:rsid w:val="00297498"/>
    <w:rsid w:val="00297709"/>
    <w:rsid w:val="00297B5C"/>
    <w:rsid w:val="00297EB4"/>
    <w:rsid w:val="00297F50"/>
    <w:rsid w:val="002A05A8"/>
    <w:rsid w:val="002A066F"/>
    <w:rsid w:val="002A0804"/>
    <w:rsid w:val="002A0996"/>
    <w:rsid w:val="002A0C22"/>
    <w:rsid w:val="002A0DC9"/>
    <w:rsid w:val="002A13B4"/>
    <w:rsid w:val="002A1904"/>
    <w:rsid w:val="002A1A57"/>
    <w:rsid w:val="002A1CDB"/>
    <w:rsid w:val="002A21D5"/>
    <w:rsid w:val="002A22C3"/>
    <w:rsid w:val="002A2879"/>
    <w:rsid w:val="002A2B51"/>
    <w:rsid w:val="002A2EBB"/>
    <w:rsid w:val="002A2FE1"/>
    <w:rsid w:val="002A30AC"/>
    <w:rsid w:val="002A34F7"/>
    <w:rsid w:val="002A382D"/>
    <w:rsid w:val="002A3E82"/>
    <w:rsid w:val="002A4809"/>
    <w:rsid w:val="002A4897"/>
    <w:rsid w:val="002A4C40"/>
    <w:rsid w:val="002A4EE7"/>
    <w:rsid w:val="002A4F0B"/>
    <w:rsid w:val="002A5085"/>
    <w:rsid w:val="002A55CF"/>
    <w:rsid w:val="002A5739"/>
    <w:rsid w:val="002A584F"/>
    <w:rsid w:val="002A599E"/>
    <w:rsid w:val="002A59E0"/>
    <w:rsid w:val="002A5A7C"/>
    <w:rsid w:val="002A5FB2"/>
    <w:rsid w:val="002A66AA"/>
    <w:rsid w:val="002A69AC"/>
    <w:rsid w:val="002A6AA1"/>
    <w:rsid w:val="002A6EA4"/>
    <w:rsid w:val="002A72A5"/>
    <w:rsid w:val="002A7343"/>
    <w:rsid w:val="002A7447"/>
    <w:rsid w:val="002A7587"/>
    <w:rsid w:val="002A7DE9"/>
    <w:rsid w:val="002B005B"/>
    <w:rsid w:val="002B058F"/>
    <w:rsid w:val="002B0B22"/>
    <w:rsid w:val="002B0F9B"/>
    <w:rsid w:val="002B1515"/>
    <w:rsid w:val="002B16D9"/>
    <w:rsid w:val="002B191B"/>
    <w:rsid w:val="002B19DE"/>
    <w:rsid w:val="002B1C6D"/>
    <w:rsid w:val="002B1EBC"/>
    <w:rsid w:val="002B27D5"/>
    <w:rsid w:val="002B2880"/>
    <w:rsid w:val="002B2A10"/>
    <w:rsid w:val="002B3285"/>
    <w:rsid w:val="002B32B3"/>
    <w:rsid w:val="002B3642"/>
    <w:rsid w:val="002B3648"/>
    <w:rsid w:val="002B3954"/>
    <w:rsid w:val="002B3E59"/>
    <w:rsid w:val="002B3F67"/>
    <w:rsid w:val="002B4ADB"/>
    <w:rsid w:val="002B4BC0"/>
    <w:rsid w:val="002B4D80"/>
    <w:rsid w:val="002B4FCE"/>
    <w:rsid w:val="002B4FE9"/>
    <w:rsid w:val="002B514B"/>
    <w:rsid w:val="002B5150"/>
    <w:rsid w:val="002B52B5"/>
    <w:rsid w:val="002B533E"/>
    <w:rsid w:val="002B5545"/>
    <w:rsid w:val="002B587E"/>
    <w:rsid w:val="002B59A7"/>
    <w:rsid w:val="002B5F83"/>
    <w:rsid w:val="002B61C3"/>
    <w:rsid w:val="002B62F0"/>
    <w:rsid w:val="002B641D"/>
    <w:rsid w:val="002B704E"/>
    <w:rsid w:val="002B76A3"/>
    <w:rsid w:val="002B78E2"/>
    <w:rsid w:val="002B7C74"/>
    <w:rsid w:val="002C0091"/>
    <w:rsid w:val="002C03B6"/>
    <w:rsid w:val="002C076F"/>
    <w:rsid w:val="002C07D0"/>
    <w:rsid w:val="002C0AB4"/>
    <w:rsid w:val="002C0DE6"/>
    <w:rsid w:val="002C1265"/>
    <w:rsid w:val="002C1293"/>
    <w:rsid w:val="002C1481"/>
    <w:rsid w:val="002C1677"/>
    <w:rsid w:val="002C1963"/>
    <w:rsid w:val="002C1BFA"/>
    <w:rsid w:val="002C1DC9"/>
    <w:rsid w:val="002C2914"/>
    <w:rsid w:val="002C2F57"/>
    <w:rsid w:val="002C3386"/>
    <w:rsid w:val="002C3665"/>
    <w:rsid w:val="002C3A6B"/>
    <w:rsid w:val="002C3B23"/>
    <w:rsid w:val="002C3C46"/>
    <w:rsid w:val="002C3CE1"/>
    <w:rsid w:val="002C3E7E"/>
    <w:rsid w:val="002C5421"/>
    <w:rsid w:val="002C5714"/>
    <w:rsid w:val="002C5B32"/>
    <w:rsid w:val="002C6363"/>
    <w:rsid w:val="002C644D"/>
    <w:rsid w:val="002C6491"/>
    <w:rsid w:val="002C6CA4"/>
    <w:rsid w:val="002C6F20"/>
    <w:rsid w:val="002C7165"/>
    <w:rsid w:val="002C72DB"/>
    <w:rsid w:val="002C7596"/>
    <w:rsid w:val="002C7A27"/>
    <w:rsid w:val="002D0820"/>
    <w:rsid w:val="002D10D9"/>
    <w:rsid w:val="002D15EC"/>
    <w:rsid w:val="002D166D"/>
    <w:rsid w:val="002D171C"/>
    <w:rsid w:val="002D1BBF"/>
    <w:rsid w:val="002D1DDA"/>
    <w:rsid w:val="002D1FD4"/>
    <w:rsid w:val="002D27B6"/>
    <w:rsid w:val="002D2B76"/>
    <w:rsid w:val="002D2E14"/>
    <w:rsid w:val="002D33BA"/>
    <w:rsid w:val="002D33C8"/>
    <w:rsid w:val="002D354A"/>
    <w:rsid w:val="002D3663"/>
    <w:rsid w:val="002D36AC"/>
    <w:rsid w:val="002D392C"/>
    <w:rsid w:val="002D3B68"/>
    <w:rsid w:val="002D3C0A"/>
    <w:rsid w:val="002D4073"/>
    <w:rsid w:val="002D4080"/>
    <w:rsid w:val="002D48DA"/>
    <w:rsid w:val="002D4DDC"/>
    <w:rsid w:val="002D4E76"/>
    <w:rsid w:val="002D5426"/>
    <w:rsid w:val="002D5517"/>
    <w:rsid w:val="002D57E5"/>
    <w:rsid w:val="002D58B4"/>
    <w:rsid w:val="002D5AE9"/>
    <w:rsid w:val="002D5EEE"/>
    <w:rsid w:val="002D6093"/>
    <w:rsid w:val="002D67E6"/>
    <w:rsid w:val="002D697E"/>
    <w:rsid w:val="002D6B18"/>
    <w:rsid w:val="002D6BFC"/>
    <w:rsid w:val="002D70AE"/>
    <w:rsid w:val="002D7165"/>
    <w:rsid w:val="002D7307"/>
    <w:rsid w:val="002D7510"/>
    <w:rsid w:val="002D7E23"/>
    <w:rsid w:val="002D7E93"/>
    <w:rsid w:val="002D7EA1"/>
    <w:rsid w:val="002D7F79"/>
    <w:rsid w:val="002E0427"/>
    <w:rsid w:val="002E0824"/>
    <w:rsid w:val="002E09F5"/>
    <w:rsid w:val="002E0A2C"/>
    <w:rsid w:val="002E0BE2"/>
    <w:rsid w:val="002E1045"/>
    <w:rsid w:val="002E169B"/>
    <w:rsid w:val="002E2276"/>
    <w:rsid w:val="002E24E1"/>
    <w:rsid w:val="002E252C"/>
    <w:rsid w:val="002E2982"/>
    <w:rsid w:val="002E2B1A"/>
    <w:rsid w:val="002E2E55"/>
    <w:rsid w:val="002E358F"/>
    <w:rsid w:val="002E36D9"/>
    <w:rsid w:val="002E39C9"/>
    <w:rsid w:val="002E3BE7"/>
    <w:rsid w:val="002E42F5"/>
    <w:rsid w:val="002E48C5"/>
    <w:rsid w:val="002E4969"/>
    <w:rsid w:val="002E4EC6"/>
    <w:rsid w:val="002E4FA1"/>
    <w:rsid w:val="002E5395"/>
    <w:rsid w:val="002E53F9"/>
    <w:rsid w:val="002E5559"/>
    <w:rsid w:val="002E5BD1"/>
    <w:rsid w:val="002E670C"/>
    <w:rsid w:val="002E682E"/>
    <w:rsid w:val="002E6845"/>
    <w:rsid w:val="002E6DC4"/>
    <w:rsid w:val="002E7532"/>
    <w:rsid w:val="002E7617"/>
    <w:rsid w:val="002E77C4"/>
    <w:rsid w:val="002E7A9E"/>
    <w:rsid w:val="002E7AE7"/>
    <w:rsid w:val="002E7BE6"/>
    <w:rsid w:val="002E7E6A"/>
    <w:rsid w:val="002E7FDD"/>
    <w:rsid w:val="002F0464"/>
    <w:rsid w:val="002F08D1"/>
    <w:rsid w:val="002F0D4F"/>
    <w:rsid w:val="002F1354"/>
    <w:rsid w:val="002F13B5"/>
    <w:rsid w:val="002F1470"/>
    <w:rsid w:val="002F16BE"/>
    <w:rsid w:val="002F2184"/>
    <w:rsid w:val="002F2566"/>
    <w:rsid w:val="002F2622"/>
    <w:rsid w:val="002F29D0"/>
    <w:rsid w:val="002F2D88"/>
    <w:rsid w:val="002F337A"/>
    <w:rsid w:val="002F3651"/>
    <w:rsid w:val="002F42AB"/>
    <w:rsid w:val="002F42D2"/>
    <w:rsid w:val="002F46ED"/>
    <w:rsid w:val="002F4702"/>
    <w:rsid w:val="002F485D"/>
    <w:rsid w:val="002F49F9"/>
    <w:rsid w:val="002F50DF"/>
    <w:rsid w:val="002F50FF"/>
    <w:rsid w:val="002F52FD"/>
    <w:rsid w:val="002F5367"/>
    <w:rsid w:val="002F54BD"/>
    <w:rsid w:val="002F5C68"/>
    <w:rsid w:val="002F6400"/>
    <w:rsid w:val="002F646A"/>
    <w:rsid w:val="002F65B1"/>
    <w:rsid w:val="002F6714"/>
    <w:rsid w:val="002F69E1"/>
    <w:rsid w:val="002F6BF1"/>
    <w:rsid w:val="002F6CD0"/>
    <w:rsid w:val="002F6D09"/>
    <w:rsid w:val="002F6D76"/>
    <w:rsid w:val="002F6DE7"/>
    <w:rsid w:val="002F71E9"/>
    <w:rsid w:val="002F72AB"/>
    <w:rsid w:val="002F772D"/>
    <w:rsid w:val="002F794D"/>
    <w:rsid w:val="002F7A90"/>
    <w:rsid w:val="002F7E7B"/>
    <w:rsid w:val="002F7FAD"/>
    <w:rsid w:val="00300169"/>
    <w:rsid w:val="00300220"/>
    <w:rsid w:val="003006E6"/>
    <w:rsid w:val="0030073E"/>
    <w:rsid w:val="00300C84"/>
    <w:rsid w:val="00301492"/>
    <w:rsid w:val="00301759"/>
    <w:rsid w:val="00301846"/>
    <w:rsid w:val="00301886"/>
    <w:rsid w:val="003019A6"/>
    <w:rsid w:val="00301B57"/>
    <w:rsid w:val="00301BB5"/>
    <w:rsid w:val="00301DED"/>
    <w:rsid w:val="00301FC2"/>
    <w:rsid w:val="00302100"/>
    <w:rsid w:val="00302597"/>
    <w:rsid w:val="00302FBD"/>
    <w:rsid w:val="0030308C"/>
    <w:rsid w:val="00303460"/>
    <w:rsid w:val="00303A8D"/>
    <w:rsid w:val="00303B7A"/>
    <w:rsid w:val="00303CE0"/>
    <w:rsid w:val="00303E2F"/>
    <w:rsid w:val="00304AAD"/>
    <w:rsid w:val="00304D81"/>
    <w:rsid w:val="00305098"/>
    <w:rsid w:val="00305146"/>
    <w:rsid w:val="00305307"/>
    <w:rsid w:val="003056DE"/>
    <w:rsid w:val="0030591E"/>
    <w:rsid w:val="00305A18"/>
    <w:rsid w:val="00305D91"/>
    <w:rsid w:val="00305DD7"/>
    <w:rsid w:val="00306078"/>
    <w:rsid w:val="003061D1"/>
    <w:rsid w:val="0030679F"/>
    <w:rsid w:val="00306A43"/>
    <w:rsid w:val="00306BF7"/>
    <w:rsid w:val="00306EBD"/>
    <w:rsid w:val="00306FFC"/>
    <w:rsid w:val="00307368"/>
    <w:rsid w:val="00307447"/>
    <w:rsid w:val="00307697"/>
    <w:rsid w:val="00307898"/>
    <w:rsid w:val="00307BEB"/>
    <w:rsid w:val="00307EFD"/>
    <w:rsid w:val="003100B1"/>
    <w:rsid w:val="00310343"/>
    <w:rsid w:val="003104FC"/>
    <w:rsid w:val="0031068D"/>
    <w:rsid w:val="00310A16"/>
    <w:rsid w:val="00310FCC"/>
    <w:rsid w:val="0031129E"/>
    <w:rsid w:val="00311890"/>
    <w:rsid w:val="00311A22"/>
    <w:rsid w:val="00311A6C"/>
    <w:rsid w:val="00311B65"/>
    <w:rsid w:val="00311C3F"/>
    <w:rsid w:val="0031218A"/>
    <w:rsid w:val="00312257"/>
    <w:rsid w:val="0031262E"/>
    <w:rsid w:val="00312893"/>
    <w:rsid w:val="00313352"/>
    <w:rsid w:val="00313565"/>
    <w:rsid w:val="00313A7C"/>
    <w:rsid w:val="00313BD8"/>
    <w:rsid w:val="00313C6D"/>
    <w:rsid w:val="00314156"/>
    <w:rsid w:val="003141A8"/>
    <w:rsid w:val="003141DB"/>
    <w:rsid w:val="00314EF1"/>
    <w:rsid w:val="00315110"/>
    <w:rsid w:val="00315153"/>
    <w:rsid w:val="003151C1"/>
    <w:rsid w:val="00315329"/>
    <w:rsid w:val="00315421"/>
    <w:rsid w:val="00315609"/>
    <w:rsid w:val="00315866"/>
    <w:rsid w:val="003159DC"/>
    <w:rsid w:val="00315F59"/>
    <w:rsid w:val="003168F2"/>
    <w:rsid w:val="00316DAE"/>
    <w:rsid w:val="00317029"/>
    <w:rsid w:val="003170A0"/>
    <w:rsid w:val="00317638"/>
    <w:rsid w:val="00317AFE"/>
    <w:rsid w:val="00320293"/>
    <w:rsid w:val="0032052B"/>
    <w:rsid w:val="00320811"/>
    <w:rsid w:val="00320C05"/>
    <w:rsid w:val="00320F9C"/>
    <w:rsid w:val="00321711"/>
    <w:rsid w:val="00321876"/>
    <w:rsid w:val="0032191A"/>
    <w:rsid w:val="0032197A"/>
    <w:rsid w:val="00321AA0"/>
    <w:rsid w:val="00321AAE"/>
    <w:rsid w:val="00321CB7"/>
    <w:rsid w:val="0032220C"/>
    <w:rsid w:val="003227AA"/>
    <w:rsid w:val="00322ABA"/>
    <w:rsid w:val="00322D77"/>
    <w:rsid w:val="00322EFD"/>
    <w:rsid w:val="003233DA"/>
    <w:rsid w:val="003238A3"/>
    <w:rsid w:val="00323C6D"/>
    <w:rsid w:val="00323FE0"/>
    <w:rsid w:val="003241DA"/>
    <w:rsid w:val="003241FB"/>
    <w:rsid w:val="003244C4"/>
    <w:rsid w:val="0032461A"/>
    <w:rsid w:val="003246D0"/>
    <w:rsid w:val="00324715"/>
    <w:rsid w:val="00324C4F"/>
    <w:rsid w:val="00324D66"/>
    <w:rsid w:val="003250E9"/>
    <w:rsid w:val="0032537B"/>
    <w:rsid w:val="00325483"/>
    <w:rsid w:val="0032569D"/>
    <w:rsid w:val="003256C7"/>
    <w:rsid w:val="0032571A"/>
    <w:rsid w:val="0032572F"/>
    <w:rsid w:val="0032578B"/>
    <w:rsid w:val="00325B2C"/>
    <w:rsid w:val="00325F0B"/>
    <w:rsid w:val="00325F51"/>
    <w:rsid w:val="003260CF"/>
    <w:rsid w:val="00326193"/>
    <w:rsid w:val="00326295"/>
    <w:rsid w:val="003264F6"/>
    <w:rsid w:val="00326747"/>
    <w:rsid w:val="00326B91"/>
    <w:rsid w:val="00326BA9"/>
    <w:rsid w:val="00326E67"/>
    <w:rsid w:val="0032705F"/>
    <w:rsid w:val="003272FF"/>
    <w:rsid w:val="00327500"/>
    <w:rsid w:val="00327DCC"/>
    <w:rsid w:val="003300FE"/>
    <w:rsid w:val="00330B06"/>
    <w:rsid w:val="00330BBD"/>
    <w:rsid w:val="00330C04"/>
    <w:rsid w:val="0033117F"/>
    <w:rsid w:val="00331774"/>
    <w:rsid w:val="00331AD9"/>
    <w:rsid w:val="00332A3F"/>
    <w:rsid w:val="00332E4E"/>
    <w:rsid w:val="003335B2"/>
    <w:rsid w:val="003335F8"/>
    <w:rsid w:val="00333682"/>
    <w:rsid w:val="003339CD"/>
    <w:rsid w:val="00333AE6"/>
    <w:rsid w:val="00333C4B"/>
    <w:rsid w:val="00333E79"/>
    <w:rsid w:val="00334026"/>
    <w:rsid w:val="0033468A"/>
    <w:rsid w:val="00334773"/>
    <w:rsid w:val="00334CAF"/>
    <w:rsid w:val="00335148"/>
    <w:rsid w:val="00335300"/>
    <w:rsid w:val="00335681"/>
    <w:rsid w:val="00335A35"/>
    <w:rsid w:val="00335C50"/>
    <w:rsid w:val="00336179"/>
    <w:rsid w:val="0033664B"/>
    <w:rsid w:val="0033666B"/>
    <w:rsid w:val="003367BF"/>
    <w:rsid w:val="00336B7B"/>
    <w:rsid w:val="00336BAC"/>
    <w:rsid w:val="00337069"/>
    <w:rsid w:val="00337213"/>
    <w:rsid w:val="00337472"/>
    <w:rsid w:val="00337BB9"/>
    <w:rsid w:val="00337BF0"/>
    <w:rsid w:val="00337C18"/>
    <w:rsid w:val="00340342"/>
    <w:rsid w:val="003403AA"/>
    <w:rsid w:val="003404AD"/>
    <w:rsid w:val="00340540"/>
    <w:rsid w:val="00340687"/>
    <w:rsid w:val="003407CC"/>
    <w:rsid w:val="00341012"/>
    <w:rsid w:val="00341045"/>
    <w:rsid w:val="00341078"/>
    <w:rsid w:val="003410A0"/>
    <w:rsid w:val="003410D2"/>
    <w:rsid w:val="003414E4"/>
    <w:rsid w:val="00341543"/>
    <w:rsid w:val="0034158D"/>
    <w:rsid w:val="003415AE"/>
    <w:rsid w:val="003415CC"/>
    <w:rsid w:val="00341BB4"/>
    <w:rsid w:val="003422AC"/>
    <w:rsid w:val="00342B37"/>
    <w:rsid w:val="00342D57"/>
    <w:rsid w:val="00342E77"/>
    <w:rsid w:val="00342EF8"/>
    <w:rsid w:val="003430EB"/>
    <w:rsid w:val="00343B00"/>
    <w:rsid w:val="00343B9F"/>
    <w:rsid w:val="00343FF7"/>
    <w:rsid w:val="0034443C"/>
    <w:rsid w:val="00344518"/>
    <w:rsid w:val="00344613"/>
    <w:rsid w:val="0034475C"/>
    <w:rsid w:val="003448ED"/>
    <w:rsid w:val="003449E5"/>
    <w:rsid w:val="00344DCB"/>
    <w:rsid w:val="00344DF4"/>
    <w:rsid w:val="00345115"/>
    <w:rsid w:val="00345179"/>
    <w:rsid w:val="0034552D"/>
    <w:rsid w:val="003456A7"/>
    <w:rsid w:val="003457A8"/>
    <w:rsid w:val="0034688B"/>
    <w:rsid w:val="00346A3B"/>
    <w:rsid w:val="00346C33"/>
    <w:rsid w:val="00346D6C"/>
    <w:rsid w:val="00346EBD"/>
    <w:rsid w:val="00347561"/>
    <w:rsid w:val="003476E2"/>
    <w:rsid w:val="00347AB9"/>
    <w:rsid w:val="00347E8F"/>
    <w:rsid w:val="00350A34"/>
    <w:rsid w:val="00350DEE"/>
    <w:rsid w:val="00351163"/>
    <w:rsid w:val="00351624"/>
    <w:rsid w:val="00351798"/>
    <w:rsid w:val="00351A22"/>
    <w:rsid w:val="00351A2A"/>
    <w:rsid w:val="00351B27"/>
    <w:rsid w:val="00351DE7"/>
    <w:rsid w:val="00351F22"/>
    <w:rsid w:val="00352154"/>
    <w:rsid w:val="00352B09"/>
    <w:rsid w:val="00352D8B"/>
    <w:rsid w:val="00352FEC"/>
    <w:rsid w:val="0035369A"/>
    <w:rsid w:val="0035373D"/>
    <w:rsid w:val="00353AFD"/>
    <w:rsid w:val="00353CD8"/>
    <w:rsid w:val="00354441"/>
    <w:rsid w:val="003547DC"/>
    <w:rsid w:val="00354946"/>
    <w:rsid w:val="00354CC5"/>
    <w:rsid w:val="003550F5"/>
    <w:rsid w:val="0035561C"/>
    <w:rsid w:val="00355EEB"/>
    <w:rsid w:val="003560E8"/>
    <w:rsid w:val="00356525"/>
    <w:rsid w:val="00356B6F"/>
    <w:rsid w:val="00356B94"/>
    <w:rsid w:val="00356DBE"/>
    <w:rsid w:val="00357299"/>
    <w:rsid w:val="00357456"/>
    <w:rsid w:val="00357C5D"/>
    <w:rsid w:val="003604FC"/>
    <w:rsid w:val="00360771"/>
    <w:rsid w:val="00360863"/>
    <w:rsid w:val="00360E3C"/>
    <w:rsid w:val="00360F69"/>
    <w:rsid w:val="0036100E"/>
    <w:rsid w:val="003612A5"/>
    <w:rsid w:val="00361429"/>
    <w:rsid w:val="00361478"/>
    <w:rsid w:val="00361531"/>
    <w:rsid w:val="0036186F"/>
    <w:rsid w:val="00361876"/>
    <w:rsid w:val="00361A5C"/>
    <w:rsid w:val="00361AB9"/>
    <w:rsid w:val="003625C4"/>
    <w:rsid w:val="00362993"/>
    <w:rsid w:val="00362DB6"/>
    <w:rsid w:val="00363050"/>
    <w:rsid w:val="00363813"/>
    <w:rsid w:val="00363C3F"/>
    <w:rsid w:val="003641AB"/>
    <w:rsid w:val="0036436C"/>
    <w:rsid w:val="00364512"/>
    <w:rsid w:val="00364759"/>
    <w:rsid w:val="00364AEC"/>
    <w:rsid w:val="00364B4B"/>
    <w:rsid w:val="00365030"/>
    <w:rsid w:val="003654D7"/>
    <w:rsid w:val="0036557F"/>
    <w:rsid w:val="0036579F"/>
    <w:rsid w:val="003657B9"/>
    <w:rsid w:val="00365C72"/>
    <w:rsid w:val="0036647E"/>
    <w:rsid w:val="003664FA"/>
    <w:rsid w:val="003665BA"/>
    <w:rsid w:val="00366770"/>
    <w:rsid w:val="00366914"/>
    <w:rsid w:val="00367273"/>
    <w:rsid w:val="003673B9"/>
    <w:rsid w:val="00367548"/>
    <w:rsid w:val="00367B72"/>
    <w:rsid w:val="00367DDE"/>
    <w:rsid w:val="00367F7B"/>
    <w:rsid w:val="003700E7"/>
    <w:rsid w:val="00370407"/>
    <w:rsid w:val="00370720"/>
    <w:rsid w:val="003707F2"/>
    <w:rsid w:val="00370D17"/>
    <w:rsid w:val="00370D5E"/>
    <w:rsid w:val="00370EEB"/>
    <w:rsid w:val="0037139F"/>
    <w:rsid w:val="00371862"/>
    <w:rsid w:val="00371B2D"/>
    <w:rsid w:val="00371ED1"/>
    <w:rsid w:val="00371FDC"/>
    <w:rsid w:val="003720B6"/>
    <w:rsid w:val="003721A3"/>
    <w:rsid w:val="00372324"/>
    <w:rsid w:val="0037232F"/>
    <w:rsid w:val="003723B2"/>
    <w:rsid w:val="00372448"/>
    <w:rsid w:val="00372511"/>
    <w:rsid w:val="003727B8"/>
    <w:rsid w:val="00373049"/>
    <w:rsid w:val="00373322"/>
    <w:rsid w:val="00373338"/>
    <w:rsid w:val="00374043"/>
    <w:rsid w:val="00374278"/>
    <w:rsid w:val="00374492"/>
    <w:rsid w:val="003745AC"/>
    <w:rsid w:val="003745D3"/>
    <w:rsid w:val="0037466F"/>
    <w:rsid w:val="003748EB"/>
    <w:rsid w:val="0037490D"/>
    <w:rsid w:val="00374C5C"/>
    <w:rsid w:val="00374E00"/>
    <w:rsid w:val="003758F4"/>
    <w:rsid w:val="00375C12"/>
    <w:rsid w:val="00375E0B"/>
    <w:rsid w:val="003768BB"/>
    <w:rsid w:val="00377109"/>
    <w:rsid w:val="00377BAF"/>
    <w:rsid w:val="00380043"/>
    <w:rsid w:val="003800BA"/>
    <w:rsid w:val="0038091A"/>
    <w:rsid w:val="003809E3"/>
    <w:rsid w:val="003811E8"/>
    <w:rsid w:val="00381268"/>
    <w:rsid w:val="00381816"/>
    <w:rsid w:val="00381C04"/>
    <w:rsid w:val="00382B08"/>
    <w:rsid w:val="00382CF8"/>
    <w:rsid w:val="003831D2"/>
    <w:rsid w:val="00383710"/>
    <w:rsid w:val="003837F3"/>
    <w:rsid w:val="00383A3F"/>
    <w:rsid w:val="00383CEA"/>
    <w:rsid w:val="00383D24"/>
    <w:rsid w:val="00383E3C"/>
    <w:rsid w:val="003841CA"/>
    <w:rsid w:val="003842E7"/>
    <w:rsid w:val="00384558"/>
    <w:rsid w:val="003845F1"/>
    <w:rsid w:val="00384645"/>
    <w:rsid w:val="003847BF"/>
    <w:rsid w:val="003848B7"/>
    <w:rsid w:val="00384B4A"/>
    <w:rsid w:val="00384C5C"/>
    <w:rsid w:val="0038500E"/>
    <w:rsid w:val="00385352"/>
    <w:rsid w:val="0038538E"/>
    <w:rsid w:val="003857D0"/>
    <w:rsid w:val="003859B4"/>
    <w:rsid w:val="00385CA2"/>
    <w:rsid w:val="00385F70"/>
    <w:rsid w:val="00386078"/>
    <w:rsid w:val="003861EF"/>
    <w:rsid w:val="0038647A"/>
    <w:rsid w:val="00387054"/>
    <w:rsid w:val="003875DD"/>
    <w:rsid w:val="00387626"/>
    <w:rsid w:val="0038765F"/>
    <w:rsid w:val="0038775C"/>
    <w:rsid w:val="0038782F"/>
    <w:rsid w:val="003878D6"/>
    <w:rsid w:val="00387B29"/>
    <w:rsid w:val="00387B6E"/>
    <w:rsid w:val="00390033"/>
    <w:rsid w:val="0039087D"/>
    <w:rsid w:val="00390902"/>
    <w:rsid w:val="00391006"/>
    <w:rsid w:val="00391266"/>
    <w:rsid w:val="00391A10"/>
    <w:rsid w:val="00391B0C"/>
    <w:rsid w:val="00391B95"/>
    <w:rsid w:val="00391C3C"/>
    <w:rsid w:val="00391C48"/>
    <w:rsid w:val="00391CDC"/>
    <w:rsid w:val="0039207D"/>
    <w:rsid w:val="00392131"/>
    <w:rsid w:val="00392395"/>
    <w:rsid w:val="003923EA"/>
    <w:rsid w:val="003925E4"/>
    <w:rsid w:val="00392F61"/>
    <w:rsid w:val="00393105"/>
    <w:rsid w:val="0039314E"/>
    <w:rsid w:val="003931CD"/>
    <w:rsid w:val="00393523"/>
    <w:rsid w:val="0039397C"/>
    <w:rsid w:val="00393985"/>
    <w:rsid w:val="00393BEA"/>
    <w:rsid w:val="00393DBA"/>
    <w:rsid w:val="00393F3E"/>
    <w:rsid w:val="00394642"/>
    <w:rsid w:val="00394717"/>
    <w:rsid w:val="0039479E"/>
    <w:rsid w:val="00394C02"/>
    <w:rsid w:val="00394C9B"/>
    <w:rsid w:val="00395003"/>
    <w:rsid w:val="00395848"/>
    <w:rsid w:val="00395BF5"/>
    <w:rsid w:val="00395F16"/>
    <w:rsid w:val="003960E0"/>
    <w:rsid w:val="00396585"/>
    <w:rsid w:val="00396937"/>
    <w:rsid w:val="00396998"/>
    <w:rsid w:val="00397025"/>
    <w:rsid w:val="00397033"/>
    <w:rsid w:val="00397608"/>
    <w:rsid w:val="00397875"/>
    <w:rsid w:val="00397975"/>
    <w:rsid w:val="00397989"/>
    <w:rsid w:val="003A020A"/>
    <w:rsid w:val="003A06BF"/>
    <w:rsid w:val="003A0709"/>
    <w:rsid w:val="003A0811"/>
    <w:rsid w:val="003A0AD8"/>
    <w:rsid w:val="003A0FD3"/>
    <w:rsid w:val="003A10C8"/>
    <w:rsid w:val="003A13D6"/>
    <w:rsid w:val="003A1A43"/>
    <w:rsid w:val="003A1CD1"/>
    <w:rsid w:val="003A1E22"/>
    <w:rsid w:val="003A1EBB"/>
    <w:rsid w:val="003A22E6"/>
    <w:rsid w:val="003A30BE"/>
    <w:rsid w:val="003A3538"/>
    <w:rsid w:val="003A39E1"/>
    <w:rsid w:val="003A3F62"/>
    <w:rsid w:val="003A43CE"/>
    <w:rsid w:val="003A4D2B"/>
    <w:rsid w:val="003A4E3E"/>
    <w:rsid w:val="003A4EBC"/>
    <w:rsid w:val="003A525B"/>
    <w:rsid w:val="003A54A0"/>
    <w:rsid w:val="003A56C7"/>
    <w:rsid w:val="003A5AE0"/>
    <w:rsid w:val="003A5B75"/>
    <w:rsid w:val="003A6065"/>
    <w:rsid w:val="003A6097"/>
    <w:rsid w:val="003A61B4"/>
    <w:rsid w:val="003A68A6"/>
    <w:rsid w:val="003A6B97"/>
    <w:rsid w:val="003A6C95"/>
    <w:rsid w:val="003A7116"/>
    <w:rsid w:val="003A711E"/>
    <w:rsid w:val="003A71D2"/>
    <w:rsid w:val="003A75DD"/>
    <w:rsid w:val="003A77A9"/>
    <w:rsid w:val="003A77F6"/>
    <w:rsid w:val="003B0197"/>
    <w:rsid w:val="003B049C"/>
    <w:rsid w:val="003B0608"/>
    <w:rsid w:val="003B0A92"/>
    <w:rsid w:val="003B0C86"/>
    <w:rsid w:val="003B105B"/>
    <w:rsid w:val="003B10B7"/>
    <w:rsid w:val="003B12D4"/>
    <w:rsid w:val="003B16B2"/>
    <w:rsid w:val="003B1A00"/>
    <w:rsid w:val="003B1F47"/>
    <w:rsid w:val="003B266D"/>
    <w:rsid w:val="003B26D4"/>
    <w:rsid w:val="003B2B24"/>
    <w:rsid w:val="003B2E03"/>
    <w:rsid w:val="003B3B70"/>
    <w:rsid w:val="003B3DE7"/>
    <w:rsid w:val="003B4045"/>
    <w:rsid w:val="003B404C"/>
    <w:rsid w:val="003B4387"/>
    <w:rsid w:val="003B47A2"/>
    <w:rsid w:val="003B4A86"/>
    <w:rsid w:val="003B4B3E"/>
    <w:rsid w:val="003B51E5"/>
    <w:rsid w:val="003B560B"/>
    <w:rsid w:val="003B562F"/>
    <w:rsid w:val="003B57C3"/>
    <w:rsid w:val="003B60B8"/>
    <w:rsid w:val="003B66EC"/>
    <w:rsid w:val="003B676E"/>
    <w:rsid w:val="003B67CF"/>
    <w:rsid w:val="003B6842"/>
    <w:rsid w:val="003B7446"/>
    <w:rsid w:val="003B76D8"/>
    <w:rsid w:val="003B7928"/>
    <w:rsid w:val="003B7D10"/>
    <w:rsid w:val="003B7DBB"/>
    <w:rsid w:val="003B7DEA"/>
    <w:rsid w:val="003C00F1"/>
    <w:rsid w:val="003C024E"/>
    <w:rsid w:val="003C08BD"/>
    <w:rsid w:val="003C092F"/>
    <w:rsid w:val="003C0AAF"/>
    <w:rsid w:val="003C105B"/>
    <w:rsid w:val="003C11C8"/>
    <w:rsid w:val="003C1286"/>
    <w:rsid w:val="003C13E5"/>
    <w:rsid w:val="003C19A8"/>
    <w:rsid w:val="003C1B4E"/>
    <w:rsid w:val="003C1CBA"/>
    <w:rsid w:val="003C1D2F"/>
    <w:rsid w:val="003C1F05"/>
    <w:rsid w:val="003C25C7"/>
    <w:rsid w:val="003C279D"/>
    <w:rsid w:val="003C2A67"/>
    <w:rsid w:val="003C2A87"/>
    <w:rsid w:val="003C2D03"/>
    <w:rsid w:val="003C3716"/>
    <w:rsid w:val="003C37AD"/>
    <w:rsid w:val="003C3C00"/>
    <w:rsid w:val="003C4154"/>
    <w:rsid w:val="003C4165"/>
    <w:rsid w:val="003C4EB5"/>
    <w:rsid w:val="003C4F8E"/>
    <w:rsid w:val="003C5019"/>
    <w:rsid w:val="003C51E4"/>
    <w:rsid w:val="003C53A5"/>
    <w:rsid w:val="003C56EF"/>
    <w:rsid w:val="003C5DEF"/>
    <w:rsid w:val="003C5F57"/>
    <w:rsid w:val="003C5F9B"/>
    <w:rsid w:val="003C6221"/>
    <w:rsid w:val="003C65BA"/>
    <w:rsid w:val="003C6698"/>
    <w:rsid w:val="003C690B"/>
    <w:rsid w:val="003C6C18"/>
    <w:rsid w:val="003C6D0C"/>
    <w:rsid w:val="003C71A0"/>
    <w:rsid w:val="003C7252"/>
    <w:rsid w:val="003C750A"/>
    <w:rsid w:val="003C75D8"/>
    <w:rsid w:val="003C79A5"/>
    <w:rsid w:val="003C7AC7"/>
    <w:rsid w:val="003C7B9A"/>
    <w:rsid w:val="003C7E21"/>
    <w:rsid w:val="003C7FC9"/>
    <w:rsid w:val="003D03D0"/>
    <w:rsid w:val="003D0543"/>
    <w:rsid w:val="003D07DE"/>
    <w:rsid w:val="003D07EB"/>
    <w:rsid w:val="003D081F"/>
    <w:rsid w:val="003D0DE9"/>
    <w:rsid w:val="003D109D"/>
    <w:rsid w:val="003D1184"/>
    <w:rsid w:val="003D14EE"/>
    <w:rsid w:val="003D176E"/>
    <w:rsid w:val="003D1802"/>
    <w:rsid w:val="003D18D5"/>
    <w:rsid w:val="003D19BC"/>
    <w:rsid w:val="003D1ACC"/>
    <w:rsid w:val="003D1D5F"/>
    <w:rsid w:val="003D1D8B"/>
    <w:rsid w:val="003D1D98"/>
    <w:rsid w:val="003D1ECC"/>
    <w:rsid w:val="003D24D5"/>
    <w:rsid w:val="003D2756"/>
    <w:rsid w:val="003D2E40"/>
    <w:rsid w:val="003D2F7B"/>
    <w:rsid w:val="003D378C"/>
    <w:rsid w:val="003D4320"/>
    <w:rsid w:val="003D4435"/>
    <w:rsid w:val="003D4440"/>
    <w:rsid w:val="003D4728"/>
    <w:rsid w:val="003D4774"/>
    <w:rsid w:val="003D48A9"/>
    <w:rsid w:val="003D4D5C"/>
    <w:rsid w:val="003D5064"/>
    <w:rsid w:val="003D5789"/>
    <w:rsid w:val="003D58B0"/>
    <w:rsid w:val="003D597D"/>
    <w:rsid w:val="003D5FE0"/>
    <w:rsid w:val="003D6026"/>
    <w:rsid w:val="003D602F"/>
    <w:rsid w:val="003D60A0"/>
    <w:rsid w:val="003D63FD"/>
    <w:rsid w:val="003D6510"/>
    <w:rsid w:val="003D671E"/>
    <w:rsid w:val="003D7469"/>
    <w:rsid w:val="003D7960"/>
    <w:rsid w:val="003D798E"/>
    <w:rsid w:val="003D7D84"/>
    <w:rsid w:val="003E0055"/>
    <w:rsid w:val="003E014E"/>
    <w:rsid w:val="003E0572"/>
    <w:rsid w:val="003E09D9"/>
    <w:rsid w:val="003E0E3D"/>
    <w:rsid w:val="003E1681"/>
    <w:rsid w:val="003E183F"/>
    <w:rsid w:val="003E2147"/>
    <w:rsid w:val="003E21BF"/>
    <w:rsid w:val="003E2240"/>
    <w:rsid w:val="003E24CF"/>
    <w:rsid w:val="003E27ED"/>
    <w:rsid w:val="003E3356"/>
    <w:rsid w:val="003E3488"/>
    <w:rsid w:val="003E4050"/>
    <w:rsid w:val="003E4274"/>
    <w:rsid w:val="003E4A2C"/>
    <w:rsid w:val="003E4A65"/>
    <w:rsid w:val="003E4DB3"/>
    <w:rsid w:val="003E505C"/>
    <w:rsid w:val="003E523B"/>
    <w:rsid w:val="003E54B5"/>
    <w:rsid w:val="003E54DF"/>
    <w:rsid w:val="003E54F8"/>
    <w:rsid w:val="003E5A90"/>
    <w:rsid w:val="003E5E9B"/>
    <w:rsid w:val="003E62BC"/>
    <w:rsid w:val="003E69DC"/>
    <w:rsid w:val="003E74FB"/>
    <w:rsid w:val="003E7511"/>
    <w:rsid w:val="003E7775"/>
    <w:rsid w:val="003E7896"/>
    <w:rsid w:val="003E7A57"/>
    <w:rsid w:val="003E7C83"/>
    <w:rsid w:val="003E7CD2"/>
    <w:rsid w:val="003E7EAD"/>
    <w:rsid w:val="003E7EBD"/>
    <w:rsid w:val="003E7F84"/>
    <w:rsid w:val="003F0538"/>
    <w:rsid w:val="003F0B68"/>
    <w:rsid w:val="003F0B87"/>
    <w:rsid w:val="003F0CAD"/>
    <w:rsid w:val="003F0EF3"/>
    <w:rsid w:val="003F1594"/>
    <w:rsid w:val="003F16E6"/>
    <w:rsid w:val="003F2476"/>
    <w:rsid w:val="003F267B"/>
    <w:rsid w:val="003F2766"/>
    <w:rsid w:val="003F282F"/>
    <w:rsid w:val="003F2B0F"/>
    <w:rsid w:val="003F2C6D"/>
    <w:rsid w:val="003F2D82"/>
    <w:rsid w:val="003F2ED7"/>
    <w:rsid w:val="003F304E"/>
    <w:rsid w:val="003F3081"/>
    <w:rsid w:val="003F3098"/>
    <w:rsid w:val="003F3188"/>
    <w:rsid w:val="003F34E7"/>
    <w:rsid w:val="003F3D58"/>
    <w:rsid w:val="003F3D64"/>
    <w:rsid w:val="003F3E5C"/>
    <w:rsid w:val="003F405F"/>
    <w:rsid w:val="003F40AC"/>
    <w:rsid w:val="003F48E3"/>
    <w:rsid w:val="003F4A7C"/>
    <w:rsid w:val="003F4C48"/>
    <w:rsid w:val="003F4E5A"/>
    <w:rsid w:val="003F5287"/>
    <w:rsid w:val="003F63E9"/>
    <w:rsid w:val="003F67F6"/>
    <w:rsid w:val="003F67FF"/>
    <w:rsid w:val="003F6A7F"/>
    <w:rsid w:val="003F745E"/>
    <w:rsid w:val="003F7912"/>
    <w:rsid w:val="003F7A75"/>
    <w:rsid w:val="003F7E14"/>
    <w:rsid w:val="003F7F28"/>
    <w:rsid w:val="00400030"/>
    <w:rsid w:val="004012FC"/>
    <w:rsid w:val="004018CE"/>
    <w:rsid w:val="00402047"/>
    <w:rsid w:val="0040238D"/>
    <w:rsid w:val="00402973"/>
    <w:rsid w:val="00402D8E"/>
    <w:rsid w:val="00402DBF"/>
    <w:rsid w:val="00402E56"/>
    <w:rsid w:val="00402FD2"/>
    <w:rsid w:val="00403586"/>
    <w:rsid w:val="00403696"/>
    <w:rsid w:val="004036E9"/>
    <w:rsid w:val="00403F77"/>
    <w:rsid w:val="0040407E"/>
    <w:rsid w:val="0040458F"/>
    <w:rsid w:val="00404593"/>
    <w:rsid w:val="00404BC1"/>
    <w:rsid w:val="00404BCC"/>
    <w:rsid w:val="00404C09"/>
    <w:rsid w:val="00405170"/>
    <w:rsid w:val="0040530A"/>
    <w:rsid w:val="00405B5B"/>
    <w:rsid w:val="00405CB4"/>
    <w:rsid w:val="00405F49"/>
    <w:rsid w:val="00406609"/>
    <w:rsid w:val="0040674F"/>
    <w:rsid w:val="004067E9"/>
    <w:rsid w:val="00406B55"/>
    <w:rsid w:val="00406EFC"/>
    <w:rsid w:val="004071FF"/>
    <w:rsid w:val="004076F2"/>
    <w:rsid w:val="0040787A"/>
    <w:rsid w:val="004079A2"/>
    <w:rsid w:val="00407A69"/>
    <w:rsid w:val="00407B49"/>
    <w:rsid w:val="0041046F"/>
    <w:rsid w:val="004105A8"/>
    <w:rsid w:val="00410717"/>
    <w:rsid w:val="00410738"/>
    <w:rsid w:val="00410996"/>
    <w:rsid w:val="00410C9B"/>
    <w:rsid w:val="0041154E"/>
    <w:rsid w:val="004115A6"/>
    <w:rsid w:val="004116C2"/>
    <w:rsid w:val="00411DB9"/>
    <w:rsid w:val="00411E98"/>
    <w:rsid w:val="00411EE0"/>
    <w:rsid w:val="00411EF9"/>
    <w:rsid w:val="00412EA3"/>
    <w:rsid w:val="004130EC"/>
    <w:rsid w:val="00413254"/>
    <w:rsid w:val="0041370B"/>
    <w:rsid w:val="004138E7"/>
    <w:rsid w:val="00413AD1"/>
    <w:rsid w:val="00413C11"/>
    <w:rsid w:val="00414393"/>
    <w:rsid w:val="004146C5"/>
    <w:rsid w:val="0041471D"/>
    <w:rsid w:val="00414B6E"/>
    <w:rsid w:val="00414D9D"/>
    <w:rsid w:val="00414FE3"/>
    <w:rsid w:val="00415039"/>
    <w:rsid w:val="0041506B"/>
    <w:rsid w:val="004150CE"/>
    <w:rsid w:val="00415101"/>
    <w:rsid w:val="004165EE"/>
    <w:rsid w:val="004165F9"/>
    <w:rsid w:val="00416618"/>
    <w:rsid w:val="00416B0D"/>
    <w:rsid w:val="00416E12"/>
    <w:rsid w:val="00417227"/>
    <w:rsid w:val="004175F1"/>
    <w:rsid w:val="0041764C"/>
    <w:rsid w:val="0041791D"/>
    <w:rsid w:val="00417B15"/>
    <w:rsid w:val="00417B23"/>
    <w:rsid w:val="00417B3E"/>
    <w:rsid w:val="0042016E"/>
    <w:rsid w:val="004209FF"/>
    <w:rsid w:val="00420BC5"/>
    <w:rsid w:val="0042115C"/>
    <w:rsid w:val="00421959"/>
    <w:rsid w:val="00421B11"/>
    <w:rsid w:val="00421B27"/>
    <w:rsid w:val="00421D4C"/>
    <w:rsid w:val="00421E10"/>
    <w:rsid w:val="00422131"/>
    <w:rsid w:val="00422418"/>
    <w:rsid w:val="00422DFD"/>
    <w:rsid w:val="00422E2E"/>
    <w:rsid w:val="004231E7"/>
    <w:rsid w:val="004233D4"/>
    <w:rsid w:val="004234BC"/>
    <w:rsid w:val="00423592"/>
    <w:rsid w:val="00423601"/>
    <w:rsid w:val="00423616"/>
    <w:rsid w:val="00423A8A"/>
    <w:rsid w:val="004244DD"/>
    <w:rsid w:val="00424755"/>
    <w:rsid w:val="00425429"/>
    <w:rsid w:val="004258AF"/>
    <w:rsid w:val="0042599F"/>
    <w:rsid w:val="00425C4B"/>
    <w:rsid w:val="004268A6"/>
    <w:rsid w:val="00426CB7"/>
    <w:rsid w:val="00426E71"/>
    <w:rsid w:val="00426E79"/>
    <w:rsid w:val="00426F18"/>
    <w:rsid w:val="00427064"/>
    <w:rsid w:val="004270DC"/>
    <w:rsid w:val="004271DB"/>
    <w:rsid w:val="004274DC"/>
    <w:rsid w:val="00427520"/>
    <w:rsid w:val="0042778F"/>
    <w:rsid w:val="00427B04"/>
    <w:rsid w:val="00427BC3"/>
    <w:rsid w:val="0043058A"/>
    <w:rsid w:val="00430869"/>
    <w:rsid w:val="00430893"/>
    <w:rsid w:val="0043094F"/>
    <w:rsid w:val="00430E8D"/>
    <w:rsid w:val="00431006"/>
    <w:rsid w:val="004311EE"/>
    <w:rsid w:val="00431353"/>
    <w:rsid w:val="004317F8"/>
    <w:rsid w:val="00431987"/>
    <w:rsid w:val="00431A69"/>
    <w:rsid w:val="0043208F"/>
    <w:rsid w:val="00432180"/>
    <w:rsid w:val="00432311"/>
    <w:rsid w:val="004323D4"/>
    <w:rsid w:val="004325E9"/>
    <w:rsid w:val="004326F7"/>
    <w:rsid w:val="004330A1"/>
    <w:rsid w:val="00433324"/>
    <w:rsid w:val="00433570"/>
    <w:rsid w:val="004335E9"/>
    <w:rsid w:val="0043368A"/>
    <w:rsid w:val="004338A3"/>
    <w:rsid w:val="00433A1D"/>
    <w:rsid w:val="00433D4C"/>
    <w:rsid w:val="0043406C"/>
    <w:rsid w:val="00434096"/>
    <w:rsid w:val="00434113"/>
    <w:rsid w:val="004346CA"/>
    <w:rsid w:val="00434A70"/>
    <w:rsid w:val="00434B26"/>
    <w:rsid w:val="004350B4"/>
    <w:rsid w:val="004354EE"/>
    <w:rsid w:val="00435648"/>
    <w:rsid w:val="00435F02"/>
    <w:rsid w:val="00435F8E"/>
    <w:rsid w:val="00436771"/>
    <w:rsid w:val="00436893"/>
    <w:rsid w:val="00436EEA"/>
    <w:rsid w:val="004371BE"/>
    <w:rsid w:val="00437438"/>
    <w:rsid w:val="0044029C"/>
    <w:rsid w:val="0044084C"/>
    <w:rsid w:val="00440A35"/>
    <w:rsid w:val="00440A83"/>
    <w:rsid w:val="0044149C"/>
    <w:rsid w:val="00441939"/>
    <w:rsid w:val="00441EB1"/>
    <w:rsid w:val="00442687"/>
    <w:rsid w:val="0044286F"/>
    <w:rsid w:val="00442F6C"/>
    <w:rsid w:val="00443711"/>
    <w:rsid w:val="00443C3A"/>
    <w:rsid w:val="004442A3"/>
    <w:rsid w:val="00444402"/>
    <w:rsid w:val="004448C2"/>
    <w:rsid w:val="00444BD9"/>
    <w:rsid w:val="00444CD7"/>
    <w:rsid w:val="004452E4"/>
    <w:rsid w:val="00445A48"/>
    <w:rsid w:val="00445D11"/>
    <w:rsid w:val="00445FDC"/>
    <w:rsid w:val="00446A5E"/>
    <w:rsid w:val="00446AD5"/>
    <w:rsid w:val="00446E67"/>
    <w:rsid w:val="00446E89"/>
    <w:rsid w:val="00446F9A"/>
    <w:rsid w:val="00447362"/>
    <w:rsid w:val="004473C2"/>
    <w:rsid w:val="00447482"/>
    <w:rsid w:val="004477D0"/>
    <w:rsid w:val="00447D17"/>
    <w:rsid w:val="0045002B"/>
    <w:rsid w:val="004507FE"/>
    <w:rsid w:val="00450D67"/>
    <w:rsid w:val="00450EFF"/>
    <w:rsid w:val="00450F22"/>
    <w:rsid w:val="00450F8D"/>
    <w:rsid w:val="004511EE"/>
    <w:rsid w:val="0045125E"/>
    <w:rsid w:val="00451500"/>
    <w:rsid w:val="004515B3"/>
    <w:rsid w:val="00451D19"/>
    <w:rsid w:val="00452133"/>
    <w:rsid w:val="00452697"/>
    <w:rsid w:val="004529C8"/>
    <w:rsid w:val="00452BFF"/>
    <w:rsid w:val="00453CC7"/>
    <w:rsid w:val="00454F68"/>
    <w:rsid w:val="00455924"/>
    <w:rsid w:val="00455B96"/>
    <w:rsid w:val="00455CD1"/>
    <w:rsid w:val="00455FD4"/>
    <w:rsid w:val="004562BB"/>
    <w:rsid w:val="004562D2"/>
    <w:rsid w:val="004566FF"/>
    <w:rsid w:val="00456925"/>
    <w:rsid w:val="00456BAD"/>
    <w:rsid w:val="00456C93"/>
    <w:rsid w:val="00456F61"/>
    <w:rsid w:val="0045748F"/>
    <w:rsid w:val="0045763D"/>
    <w:rsid w:val="004576C2"/>
    <w:rsid w:val="00457855"/>
    <w:rsid w:val="00457B70"/>
    <w:rsid w:val="00457CB6"/>
    <w:rsid w:val="00457D19"/>
    <w:rsid w:val="00457EAC"/>
    <w:rsid w:val="004602B5"/>
    <w:rsid w:val="004604BA"/>
    <w:rsid w:val="0046057D"/>
    <w:rsid w:val="00460684"/>
    <w:rsid w:val="00460687"/>
    <w:rsid w:val="00460789"/>
    <w:rsid w:val="004609E9"/>
    <w:rsid w:val="00460FAD"/>
    <w:rsid w:val="0046103D"/>
    <w:rsid w:val="00461060"/>
    <w:rsid w:val="004616F1"/>
    <w:rsid w:val="004618B1"/>
    <w:rsid w:val="00461DC4"/>
    <w:rsid w:val="00461DE6"/>
    <w:rsid w:val="00462009"/>
    <w:rsid w:val="00462505"/>
    <w:rsid w:val="004625D9"/>
    <w:rsid w:val="00462EAA"/>
    <w:rsid w:val="004637D2"/>
    <w:rsid w:val="00463EF6"/>
    <w:rsid w:val="0046407F"/>
    <w:rsid w:val="004643E6"/>
    <w:rsid w:val="00464687"/>
    <w:rsid w:val="00464D0E"/>
    <w:rsid w:val="00464D4E"/>
    <w:rsid w:val="00464FA3"/>
    <w:rsid w:val="00464FC3"/>
    <w:rsid w:val="0046523D"/>
    <w:rsid w:val="00465499"/>
    <w:rsid w:val="004656D2"/>
    <w:rsid w:val="0046575D"/>
    <w:rsid w:val="00465893"/>
    <w:rsid w:val="00466036"/>
    <w:rsid w:val="004664DE"/>
    <w:rsid w:val="0046670C"/>
    <w:rsid w:val="00466886"/>
    <w:rsid w:val="004668DF"/>
    <w:rsid w:val="00466A25"/>
    <w:rsid w:val="00466DED"/>
    <w:rsid w:val="00466F27"/>
    <w:rsid w:val="00467029"/>
    <w:rsid w:val="0046717B"/>
    <w:rsid w:val="00467433"/>
    <w:rsid w:val="004679A7"/>
    <w:rsid w:val="00467C5E"/>
    <w:rsid w:val="00467C85"/>
    <w:rsid w:val="00467D22"/>
    <w:rsid w:val="004700D6"/>
    <w:rsid w:val="004704FB"/>
    <w:rsid w:val="004705C6"/>
    <w:rsid w:val="00470735"/>
    <w:rsid w:val="00470993"/>
    <w:rsid w:val="00470BCB"/>
    <w:rsid w:val="00470E5A"/>
    <w:rsid w:val="0047156D"/>
    <w:rsid w:val="00471B8A"/>
    <w:rsid w:val="00471D1C"/>
    <w:rsid w:val="00471E21"/>
    <w:rsid w:val="00472433"/>
    <w:rsid w:val="00472A8D"/>
    <w:rsid w:val="00472ADA"/>
    <w:rsid w:val="00472E59"/>
    <w:rsid w:val="004735A2"/>
    <w:rsid w:val="004739D1"/>
    <w:rsid w:val="00473A90"/>
    <w:rsid w:val="00473E0A"/>
    <w:rsid w:val="00473E99"/>
    <w:rsid w:val="00474B2D"/>
    <w:rsid w:val="00474FB9"/>
    <w:rsid w:val="004755D0"/>
    <w:rsid w:val="0047574F"/>
    <w:rsid w:val="004758DE"/>
    <w:rsid w:val="004759F2"/>
    <w:rsid w:val="00475E44"/>
    <w:rsid w:val="00476128"/>
    <w:rsid w:val="00476129"/>
    <w:rsid w:val="00476206"/>
    <w:rsid w:val="0047642B"/>
    <w:rsid w:val="00476A34"/>
    <w:rsid w:val="00476E9A"/>
    <w:rsid w:val="00477034"/>
    <w:rsid w:val="00477682"/>
    <w:rsid w:val="00477A17"/>
    <w:rsid w:val="00477BC2"/>
    <w:rsid w:val="00477C96"/>
    <w:rsid w:val="00477DF8"/>
    <w:rsid w:val="00480262"/>
    <w:rsid w:val="004802ED"/>
    <w:rsid w:val="004806E4"/>
    <w:rsid w:val="00480792"/>
    <w:rsid w:val="0048084A"/>
    <w:rsid w:val="00480A92"/>
    <w:rsid w:val="00480C43"/>
    <w:rsid w:val="00480D73"/>
    <w:rsid w:val="00481302"/>
    <w:rsid w:val="0048150C"/>
    <w:rsid w:val="00481691"/>
    <w:rsid w:val="00481967"/>
    <w:rsid w:val="004819D7"/>
    <w:rsid w:val="00481C5C"/>
    <w:rsid w:val="00481FE6"/>
    <w:rsid w:val="00482133"/>
    <w:rsid w:val="004821D2"/>
    <w:rsid w:val="00482246"/>
    <w:rsid w:val="0048285D"/>
    <w:rsid w:val="004829BD"/>
    <w:rsid w:val="00482D5E"/>
    <w:rsid w:val="004832E6"/>
    <w:rsid w:val="0048333A"/>
    <w:rsid w:val="0048391E"/>
    <w:rsid w:val="00483AF1"/>
    <w:rsid w:val="00483C1F"/>
    <w:rsid w:val="004840A4"/>
    <w:rsid w:val="004844C3"/>
    <w:rsid w:val="00484528"/>
    <w:rsid w:val="00484C37"/>
    <w:rsid w:val="00484F46"/>
    <w:rsid w:val="004851AB"/>
    <w:rsid w:val="004852E6"/>
    <w:rsid w:val="00485564"/>
    <w:rsid w:val="004855A5"/>
    <w:rsid w:val="00485781"/>
    <w:rsid w:val="0048598F"/>
    <w:rsid w:val="00485DC9"/>
    <w:rsid w:val="00485EDE"/>
    <w:rsid w:val="00485F32"/>
    <w:rsid w:val="004861D9"/>
    <w:rsid w:val="0048621C"/>
    <w:rsid w:val="0048632F"/>
    <w:rsid w:val="004864A7"/>
    <w:rsid w:val="00486507"/>
    <w:rsid w:val="0048659E"/>
    <w:rsid w:val="00486B59"/>
    <w:rsid w:val="00486EED"/>
    <w:rsid w:val="00487383"/>
    <w:rsid w:val="0048762F"/>
    <w:rsid w:val="004876AB"/>
    <w:rsid w:val="004877B3"/>
    <w:rsid w:val="00487A4C"/>
    <w:rsid w:val="00490CA8"/>
    <w:rsid w:val="00490E68"/>
    <w:rsid w:val="00490FA8"/>
    <w:rsid w:val="004911BE"/>
    <w:rsid w:val="00491251"/>
    <w:rsid w:val="00491258"/>
    <w:rsid w:val="004914FC"/>
    <w:rsid w:val="004916D3"/>
    <w:rsid w:val="0049183A"/>
    <w:rsid w:val="00491BA4"/>
    <w:rsid w:val="00491E23"/>
    <w:rsid w:val="00491F51"/>
    <w:rsid w:val="00492B70"/>
    <w:rsid w:val="004931F4"/>
    <w:rsid w:val="004936AE"/>
    <w:rsid w:val="00493B7E"/>
    <w:rsid w:val="004940E0"/>
    <w:rsid w:val="00494132"/>
    <w:rsid w:val="00494803"/>
    <w:rsid w:val="00494AE9"/>
    <w:rsid w:val="00494C1D"/>
    <w:rsid w:val="00494ED5"/>
    <w:rsid w:val="00495262"/>
    <w:rsid w:val="004963D4"/>
    <w:rsid w:val="00496599"/>
    <w:rsid w:val="0049671E"/>
    <w:rsid w:val="004969F6"/>
    <w:rsid w:val="00496A76"/>
    <w:rsid w:val="00497AF2"/>
    <w:rsid w:val="00497C3E"/>
    <w:rsid w:val="00497D1C"/>
    <w:rsid w:val="00497F47"/>
    <w:rsid w:val="004A0297"/>
    <w:rsid w:val="004A0931"/>
    <w:rsid w:val="004A0C51"/>
    <w:rsid w:val="004A0CDD"/>
    <w:rsid w:val="004A0D97"/>
    <w:rsid w:val="004A0DE5"/>
    <w:rsid w:val="004A0FDD"/>
    <w:rsid w:val="004A102C"/>
    <w:rsid w:val="004A1101"/>
    <w:rsid w:val="004A1730"/>
    <w:rsid w:val="004A1C0A"/>
    <w:rsid w:val="004A1E72"/>
    <w:rsid w:val="004A2016"/>
    <w:rsid w:val="004A2305"/>
    <w:rsid w:val="004A2456"/>
    <w:rsid w:val="004A2478"/>
    <w:rsid w:val="004A2551"/>
    <w:rsid w:val="004A2867"/>
    <w:rsid w:val="004A2934"/>
    <w:rsid w:val="004A299B"/>
    <w:rsid w:val="004A3210"/>
    <w:rsid w:val="004A3A93"/>
    <w:rsid w:val="004A3DB7"/>
    <w:rsid w:val="004A481C"/>
    <w:rsid w:val="004A4AD8"/>
    <w:rsid w:val="004A4E73"/>
    <w:rsid w:val="004A4F02"/>
    <w:rsid w:val="004A57DF"/>
    <w:rsid w:val="004A57E4"/>
    <w:rsid w:val="004A5C09"/>
    <w:rsid w:val="004A5FBD"/>
    <w:rsid w:val="004A6229"/>
    <w:rsid w:val="004A6258"/>
    <w:rsid w:val="004A6DC5"/>
    <w:rsid w:val="004A7134"/>
    <w:rsid w:val="004A776A"/>
    <w:rsid w:val="004A78E4"/>
    <w:rsid w:val="004A79A0"/>
    <w:rsid w:val="004A7BD1"/>
    <w:rsid w:val="004A7C85"/>
    <w:rsid w:val="004A7D23"/>
    <w:rsid w:val="004B0458"/>
    <w:rsid w:val="004B097D"/>
    <w:rsid w:val="004B0DF7"/>
    <w:rsid w:val="004B1383"/>
    <w:rsid w:val="004B15E7"/>
    <w:rsid w:val="004B2042"/>
    <w:rsid w:val="004B2059"/>
    <w:rsid w:val="004B2439"/>
    <w:rsid w:val="004B24A0"/>
    <w:rsid w:val="004B2BA8"/>
    <w:rsid w:val="004B3151"/>
    <w:rsid w:val="004B3265"/>
    <w:rsid w:val="004B3268"/>
    <w:rsid w:val="004B381B"/>
    <w:rsid w:val="004B38B6"/>
    <w:rsid w:val="004B3CB9"/>
    <w:rsid w:val="004B3E45"/>
    <w:rsid w:val="004B40C5"/>
    <w:rsid w:val="004B4502"/>
    <w:rsid w:val="004B4573"/>
    <w:rsid w:val="004B48A4"/>
    <w:rsid w:val="004B4D47"/>
    <w:rsid w:val="004B5340"/>
    <w:rsid w:val="004B55AC"/>
    <w:rsid w:val="004B55EA"/>
    <w:rsid w:val="004B574B"/>
    <w:rsid w:val="004B58E3"/>
    <w:rsid w:val="004B5CBD"/>
    <w:rsid w:val="004B5D09"/>
    <w:rsid w:val="004B6067"/>
    <w:rsid w:val="004B6BD3"/>
    <w:rsid w:val="004B6D5C"/>
    <w:rsid w:val="004B6F37"/>
    <w:rsid w:val="004B6FAA"/>
    <w:rsid w:val="004B7169"/>
    <w:rsid w:val="004B76CC"/>
    <w:rsid w:val="004B7D19"/>
    <w:rsid w:val="004B7F4D"/>
    <w:rsid w:val="004C00A3"/>
    <w:rsid w:val="004C0161"/>
    <w:rsid w:val="004C057F"/>
    <w:rsid w:val="004C07E2"/>
    <w:rsid w:val="004C1531"/>
    <w:rsid w:val="004C1BD1"/>
    <w:rsid w:val="004C1DEA"/>
    <w:rsid w:val="004C1E81"/>
    <w:rsid w:val="004C2006"/>
    <w:rsid w:val="004C20A0"/>
    <w:rsid w:val="004C23A1"/>
    <w:rsid w:val="004C293B"/>
    <w:rsid w:val="004C294C"/>
    <w:rsid w:val="004C2BCA"/>
    <w:rsid w:val="004C2C81"/>
    <w:rsid w:val="004C31A2"/>
    <w:rsid w:val="004C32EA"/>
    <w:rsid w:val="004C33C9"/>
    <w:rsid w:val="004C3477"/>
    <w:rsid w:val="004C398E"/>
    <w:rsid w:val="004C49C2"/>
    <w:rsid w:val="004C4BE8"/>
    <w:rsid w:val="004C4F9C"/>
    <w:rsid w:val="004C5424"/>
    <w:rsid w:val="004C5466"/>
    <w:rsid w:val="004C5C78"/>
    <w:rsid w:val="004C5E1F"/>
    <w:rsid w:val="004C5F09"/>
    <w:rsid w:val="004C5F86"/>
    <w:rsid w:val="004C6025"/>
    <w:rsid w:val="004C6864"/>
    <w:rsid w:val="004C6C7A"/>
    <w:rsid w:val="004C7567"/>
    <w:rsid w:val="004C7D4C"/>
    <w:rsid w:val="004C7E0D"/>
    <w:rsid w:val="004D0875"/>
    <w:rsid w:val="004D0D34"/>
    <w:rsid w:val="004D0D37"/>
    <w:rsid w:val="004D1159"/>
    <w:rsid w:val="004D1247"/>
    <w:rsid w:val="004D1464"/>
    <w:rsid w:val="004D1649"/>
    <w:rsid w:val="004D19A5"/>
    <w:rsid w:val="004D23AF"/>
    <w:rsid w:val="004D252A"/>
    <w:rsid w:val="004D2671"/>
    <w:rsid w:val="004D2A05"/>
    <w:rsid w:val="004D2B3E"/>
    <w:rsid w:val="004D2B40"/>
    <w:rsid w:val="004D3467"/>
    <w:rsid w:val="004D354B"/>
    <w:rsid w:val="004D37BD"/>
    <w:rsid w:val="004D3899"/>
    <w:rsid w:val="004D3EC3"/>
    <w:rsid w:val="004D4333"/>
    <w:rsid w:val="004D462F"/>
    <w:rsid w:val="004D46A1"/>
    <w:rsid w:val="004D46DF"/>
    <w:rsid w:val="004D471A"/>
    <w:rsid w:val="004D499A"/>
    <w:rsid w:val="004D4AC2"/>
    <w:rsid w:val="004D4B84"/>
    <w:rsid w:val="004D4C16"/>
    <w:rsid w:val="004D4F51"/>
    <w:rsid w:val="004D4F96"/>
    <w:rsid w:val="004D544E"/>
    <w:rsid w:val="004D5459"/>
    <w:rsid w:val="004D5477"/>
    <w:rsid w:val="004D5BCF"/>
    <w:rsid w:val="004D5DA1"/>
    <w:rsid w:val="004D5DAE"/>
    <w:rsid w:val="004D5E43"/>
    <w:rsid w:val="004D5E93"/>
    <w:rsid w:val="004D5F7A"/>
    <w:rsid w:val="004D62A6"/>
    <w:rsid w:val="004D6398"/>
    <w:rsid w:val="004D668C"/>
    <w:rsid w:val="004D66A6"/>
    <w:rsid w:val="004D6A56"/>
    <w:rsid w:val="004D6AD8"/>
    <w:rsid w:val="004D6F7C"/>
    <w:rsid w:val="004D7068"/>
    <w:rsid w:val="004D7089"/>
    <w:rsid w:val="004D729C"/>
    <w:rsid w:val="004D7347"/>
    <w:rsid w:val="004D7D24"/>
    <w:rsid w:val="004E014F"/>
    <w:rsid w:val="004E018B"/>
    <w:rsid w:val="004E02BD"/>
    <w:rsid w:val="004E0F9A"/>
    <w:rsid w:val="004E119B"/>
    <w:rsid w:val="004E134F"/>
    <w:rsid w:val="004E149B"/>
    <w:rsid w:val="004E14E1"/>
    <w:rsid w:val="004E15EB"/>
    <w:rsid w:val="004E15EE"/>
    <w:rsid w:val="004E1797"/>
    <w:rsid w:val="004E1BF9"/>
    <w:rsid w:val="004E1E76"/>
    <w:rsid w:val="004E2169"/>
    <w:rsid w:val="004E22EF"/>
    <w:rsid w:val="004E2485"/>
    <w:rsid w:val="004E24FA"/>
    <w:rsid w:val="004E31D1"/>
    <w:rsid w:val="004E33BE"/>
    <w:rsid w:val="004E3616"/>
    <w:rsid w:val="004E3843"/>
    <w:rsid w:val="004E3BC6"/>
    <w:rsid w:val="004E3CE8"/>
    <w:rsid w:val="004E3DAB"/>
    <w:rsid w:val="004E3FAF"/>
    <w:rsid w:val="004E42E8"/>
    <w:rsid w:val="004E4542"/>
    <w:rsid w:val="004E45BC"/>
    <w:rsid w:val="004E4D25"/>
    <w:rsid w:val="004E572C"/>
    <w:rsid w:val="004E57E7"/>
    <w:rsid w:val="004E5BA5"/>
    <w:rsid w:val="004E65FB"/>
    <w:rsid w:val="004E6631"/>
    <w:rsid w:val="004E66F3"/>
    <w:rsid w:val="004E6C2F"/>
    <w:rsid w:val="004E6F06"/>
    <w:rsid w:val="004E71D4"/>
    <w:rsid w:val="004E72A9"/>
    <w:rsid w:val="004E75FE"/>
    <w:rsid w:val="004E76D3"/>
    <w:rsid w:val="004E777C"/>
    <w:rsid w:val="004E77CA"/>
    <w:rsid w:val="004E7838"/>
    <w:rsid w:val="004E78B4"/>
    <w:rsid w:val="004E78B9"/>
    <w:rsid w:val="004E7984"/>
    <w:rsid w:val="004E7D67"/>
    <w:rsid w:val="004E7FB8"/>
    <w:rsid w:val="004F00E1"/>
    <w:rsid w:val="004F046B"/>
    <w:rsid w:val="004F07E3"/>
    <w:rsid w:val="004F0C14"/>
    <w:rsid w:val="004F0D27"/>
    <w:rsid w:val="004F0F1E"/>
    <w:rsid w:val="004F0FC1"/>
    <w:rsid w:val="004F16D8"/>
    <w:rsid w:val="004F18C1"/>
    <w:rsid w:val="004F2042"/>
    <w:rsid w:val="004F3047"/>
    <w:rsid w:val="004F308D"/>
    <w:rsid w:val="004F3448"/>
    <w:rsid w:val="004F354E"/>
    <w:rsid w:val="004F369D"/>
    <w:rsid w:val="004F3714"/>
    <w:rsid w:val="004F3998"/>
    <w:rsid w:val="004F3C5B"/>
    <w:rsid w:val="004F4069"/>
    <w:rsid w:val="004F41A0"/>
    <w:rsid w:val="004F460B"/>
    <w:rsid w:val="004F462F"/>
    <w:rsid w:val="004F4A01"/>
    <w:rsid w:val="004F4AC7"/>
    <w:rsid w:val="004F4C99"/>
    <w:rsid w:val="004F4DA6"/>
    <w:rsid w:val="004F4DB0"/>
    <w:rsid w:val="004F4E79"/>
    <w:rsid w:val="004F5029"/>
    <w:rsid w:val="004F545A"/>
    <w:rsid w:val="004F5639"/>
    <w:rsid w:val="004F571B"/>
    <w:rsid w:val="004F5AE5"/>
    <w:rsid w:val="004F6187"/>
    <w:rsid w:val="004F6859"/>
    <w:rsid w:val="004F696D"/>
    <w:rsid w:val="004F6B8A"/>
    <w:rsid w:val="004F6D77"/>
    <w:rsid w:val="004F6F9D"/>
    <w:rsid w:val="004F71D1"/>
    <w:rsid w:val="004F7388"/>
    <w:rsid w:val="004F765E"/>
    <w:rsid w:val="004F799A"/>
    <w:rsid w:val="004F79DE"/>
    <w:rsid w:val="004F7BF8"/>
    <w:rsid w:val="004F7D6D"/>
    <w:rsid w:val="0050019D"/>
    <w:rsid w:val="00500485"/>
    <w:rsid w:val="00500EF7"/>
    <w:rsid w:val="0050145A"/>
    <w:rsid w:val="005014B2"/>
    <w:rsid w:val="005016D1"/>
    <w:rsid w:val="005018D3"/>
    <w:rsid w:val="00501DC4"/>
    <w:rsid w:val="00501E8D"/>
    <w:rsid w:val="00501FB1"/>
    <w:rsid w:val="00502799"/>
    <w:rsid w:val="005028D4"/>
    <w:rsid w:val="0050305B"/>
    <w:rsid w:val="0050317A"/>
    <w:rsid w:val="005031D8"/>
    <w:rsid w:val="00503DC7"/>
    <w:rsid w:val="00503E1F"/>
    <w:rsid w:val="00503EE8"/>
    <w:rsid w:val="0050425F"/>
    <w:rsid w:val="005046EC"/>
    <w:rsid w:val="00504890"/>
    <w:rsid w:val="0050509E"/>
    <w:rsid w:val="0050555D"/>
    <w:rsid w:val="00505719"/>
    <w:rsid w:val="00505868"/>
    <w:rsid w:val="00505ACA"/>
    <w:rsid w:val="00505BFB"/>
    <w:rsid w:val="00505F67"/>
    <w:rsid w:val="0050620E"/>
    <w:rsid w:val="005065C9"/>
    <w:rsid w:val="0050672D"/>
    <w:rsid w:val="0050675B"/>
    <w:rsid w:val="00506C14"/>
    <w:rsid w:val="005073AE"/>
    <w:rsid w:val="0050741F"/>
    <w:rsid w:val="005076DB"/>
    <w:rsid w:val="00507702"/>
    <w:rsid w:val="00507923"/>
    <w:rsid w:val="00507B50"/>
    <w:rsid w:val="00507B71"/>
    <w:rsid w:val="00510105"/>
    <w:rsid w:val="00510346"/>
    <w:rsid w:val="005103DC"/>
    <w:rsid w:val="00510603"/>
    <w:rsid w:val="00510813"/>
    <w:rsid w:val="00510AAD"/>
    <w:rsid w:val="005111EA"/>
    <w:rsid w:val="0051121A"/>
    <w:rsid w:val="00511411"/>
    <w:rsid w:val="00511431"/>
    <w:rsid w:val="005114E8"/>
    <w:rsid w:val="005115F3"/>
    <w:rsid w:val="0051165D"/>
    <w:rsid w:val="00511669"/>
    <w:rsid w:val="00511E36"/>
    <w:rsid w:val="0051201D"/>
    <w:rsid w:val="005120D9"/>
    <w:rsid w:val="00512327"/>
    <w:rsid w:val="005126B3"/>
    <w:rsid w:val="00512B97"/>
    <w:rsid w:val="00512BE9"/>
    <w:rsid w:val="00513627"/>
    <w:rsid w:val="00513917"/>
    <w:rsid w:val="00513967"/>
    <w:rsid w:val="00513AFD"/>
    <w:rsid w:val="00513B85"/>
    <w:rsid w:val="00513BBF"/>
    <w:rsid w:val="00513DA3"/>
    <w:rsid w:val="00513FF8"/>
    <w:rsid w:val="005145EC"/>
    <w:rsid w:val="00514683"/>
    <w:rsid w:val="00514FB5"/>
    <w:rsid w:val="0051603D"/>
    <w:rsid w:val="005160E9"/>
    <w:rsid w:val="005165C9"/>
    <w:rsid w:val="00516BA0"/>
    <w:rsid w:val="005172F5"/>
    <w:rsid w:val="0051740B"/>
    <w:rsid w:val="0051742F"/>
    <w:rsid w:val="005175B5"/>
    <w:rsid w:val="0051785E"/>
    <w:rsid w:val="00517BB9"/>
    <w:rsid w:val="00517C77"/>
    <w:rsid w:val="00517E62"/>
    <w:rsid w:val="00517EB5"/>
    <w:rsid w:val="00517EF8"/>
    <w:rsid w:val="00520170"/>
    <w:rsid w:val="0052028A"/>
    <w:rsid w:val="00520350"/>
    <w:rsid w:val="00520467"/>
    <w:rsid w:val="0052047F"/>
    <w:rsid w:val="00520A2B"/>
    <w:rsid w:val="00520CA5"/>
    <w:rsid w:val="005212EB"/>
    <w:rsid w:val="005214EC"/>
    <w:rsid w:val="0052176A"/>
    <w:rsid w:val="005218E1"/>
    <w:rsid w:val="00521D51"/>
    <w:rsid w:val="00521DD5"/>
    <w:rsid w:val="00521E9B"/>
    <w:rsid w:val="00521EA5"/>
    <w:rsid w:val="0052237C"/>
    <w:rsid w:val="00522452"/>
    <w:rsid w:val="00522524"/>
    <w:rsid w:val="005225E3"/>
    <w:rsid w:val="00522937"/>
    <w:rsid w:val="00522ADD"/>
    <w:rsid w:val="00522BE2"/>
    <w:rsid w:val="00522FA9"/>
    <w:rsid w:val="00523116"/>
    <w:rsid w:val="0052319D"/>
    <w:rsid w:val="00523296"/>
    <w:rsid w:val="00523325"/>
    <w:rsid w:val="00523379"/>
    <w:rsid w:val="005239AD"/>
    <w:rsid w:val="0052411C"/>
    <w:rsid w:val="0052423A"/>
    <w:rsid w:val="0052465C"/>
    <w:rsid w:val="00524B2B"/>
    <w:rsid w:val="00524DDF"/>
    <w:rsid w:val="0052508E"/>
    <w:rsid w:val="00525236"/>
    <w:rsid w:val="005254B2"/>
    <w:rsid w:val="0052554A"/>
    <w:rsid w:val="00525A89"/>
    <w:rsid w:val="00525CC6"/>
    <w:rsid w:val="00525CE4"/>
    <w:rsid w:val="00526082"/>
    <w:rsid w:val="0052614E"/>
    <w:rsid w:val="00526447"/>
    <w:rsid w:val="005269A3"/>
    <w:rsid w:val="00526BF5"/>
    <w:rsid w:val="00527BCA"/>
    <w:rsid w:val="00527CA2"/>
    <w:rsid w:val="00527F94"/>
    <w:rsid w:val="0053014E"/>
    <w:rsid w:val="0053018C"/>
    <w:rsid w:val="0053098C"/>
    <w:rsid w:val="00530A14"/>
    <w:rsid w:val="005316DF"/>
    <w:rsid w:val="00531809"/>
    <w:rsid w:val="00531848"/>
    <w:rsid w:val="00531AA1"/>
    <w:rsid w:val="005321A3"/>
    <w:rsid w:val="005323EC"/>
    <w:rsid w:val="0053250F"/>
    <w:rsid w:val="0053388B"/>
    <w:rsid w:val="0053470E"/>
    <w:rsid w:val="00534ABF"/>
    <w:rsid w:val="00534C55"/>
    <w:rsid w:val="00534CC1"/>
    <w:rsid w:val="00535395"/>
    <w:rsid w:val="00535978"/>
    <w:rsid w:val="00535F45"/>
    <w:rsid w:val="00535F9B"/>
    <w:rsid w:val="00536297"/>
    <w:rsid w:val="005363AB"/>
    <w:rsid w:val="00536C66"/>
    <w:rsid w:val="0053700D"/>
    <w:rsid w:val="0053715E"/>
    <w:rsid w:val="00537203"/>
    <w:rsid w:val="00537260"/>
    <w:rsid w:val="0053767A"/>
    <w:rsid w:val="00537794"/>
    <w:rsid w:val="00537928"/>
    <w:rsid w:val="00537DD6"/>
    <w:rsid w:val="00540120"/>
    <w:rsid w:val="005402C2"/>
    <w:rsid w:val="005406BA"/>
    <w:rsid w:val="00540808"/>
    <w:rsid w:val="005409E3"/>
    <w:rsid w:val="00540E9F"/>
    <w:rsid w:val="00540F7F"/>
    <w:rsid w:val="0054106E"/>
    <w:rsid w:val="005412B0"/>
    <w:rsid w:val="0054156A"/>
    <w:rsid w:val="0054186E"/>
    <w:rsid w:val="00541ADB"/>
    <w:rsid w:val="005422A9"/>
    <w:rsid w:val="00542B15"/>
    <w:rsid w:val="00542BCA"/>
    <w:rsid w:val="00543DB7"/>
    <w:rsid w:val="00543EEC"/>
    <w:rsid w:val="00543EF5"/>
    <w:rsid w:val="00543EFE"/>
    <w:rsid w:val="005443E5"/>
    <w:rsid w:val="00544F03"/>
    <w:rsid w:val="0054525A"/>
    <w:rsid w:val="0054556C"/>
    <w:rsid w:val="00545A09"/>
    <w:rsid w:val="00545CA5"/>
    <w:rsid w:val="00546162"/>
    <w:rsid w:val="005461B3"/>
    <w:rsid w:val="0054623C"/>
    <w:rsid w:val="005467D3"/>
    <w:rsid w:val="00546941"/>
    <w:rsid w:val="005469DE"/>
    <w:rsid w:val="005469E4"/>
    <w:rsid w:val="00546C19"/>
    <w:rsid w:val="00547050"/>
    <w:rsid w:val="0054753E"/>
    <w:rsid w:val="00547708"/>
    <w:rsid w:val="00547FCF"/>
    <w:rsid w:val="00550C06"/>
    <w:rsid w:val="00550EF1"/>
    <w:rsid w:val="0055116C"/>
    <w:rsid w:val="00551309"/>
    <w:rsid w:val="005514D0"/>
    <w:rsid w:val="005515E6"/>
    <w:rsid w:val="005516FA"/>
    <w:rsid w:val="00551E12"/>
    <w:rsid w:val="0055207D"/>
    <w:rsid w:val="005521FF"/>
    <w:rsid w:val="00552287"/>
    <w:rsid w:val="005525E6"/>
    <w:rsid w:val="00552AA5"/>
    <w:rsid w:val="00552C7D"/>
    <w:rsid w:val="00552F10"/>
    <w:rsid w:val="0055384F"/>
    <w:rsid w:val="00553E9C"/>
    <w:rsid w:val="00554180"/>
    <w:rsid w:val="0055426E"/>
    <w:rsid w:val="0055433D"/>
    <w:rsid w:val="0055446A"/>
    <w:rsid w:val="005544B8"/>
    <w:rsid w:val="00554746"/>
    <w:rsid w:val="00555A8B"/>
    <w:rsid w:val="005560AA"/>
    <w:rsid w:val="00556254"/>
    <w:rsid w:val="0055627D"/>
    <w:rsid w:val="0055652E"/>
    <w:rsid w:val="00556787"/>
    <w:rsid w:val="00556794"/>
    <w:rsid w:val="00557358"/>
    <w:rsid w:val="00557508"/>
    <w:rsid w:val="00557703"/>
    <w:rsid w:val="00557C12"/>
    <w:rsid w:val="00557F43"/>
    <w:rsid w:val="0056024D"/>
    <w:rsid w:val="00560636"/>
    <w:rsid w:val="00560B1F"/>
    <w:rsid w:val="00560F5C"/>
    <w:rsid w:val="0056130C"/>
    <w:rsid w:val="0056171B"/>
    <w:rsid w:val="005619C1"/>
    <w:rsid w:val="00561A07"/>
    <w:rsid w:val="00561C6C"/>
    <w:rsid w:val="0056204A"/>
    <w:rsid w:val="005621E7"/>
    <w:rsid w:val="005623BA"/>
    <w:rsid w:val="00562620"/>
    <w:rsid w:val="005627FE"/>
    <w:rsid w:val="00562935"/>
    <w:rsid w:val="00562A35"/>
    <w:rsid w:val="0056312A"/>
    <w:rsid w:val="00563227"/>
    <w:rsid w:val="00563434"/>
    <w:rsid w:val="005635A1"/>
    <w:rsid w:val="0056379F"/>
    <w:rsid w:val="00563B82"/>
    <w:rsid w:val="00563BC1"/>
    <w:rsid w:val="00563BE8"/>
    <w:rsid w:val="00563E39"/>
    <w:rsid w:val="00563E75"/>
    <w:rsid w:val="0056467D"/>
    <w:rsid w:val="00564CEC"/>
    <w:rsid w:val="00564E74"/>
    <w:rsid w:val="00564F3E"/>
    <w:rsid w:val="00565003"/>
    <w:rsid w:val="00565290"/>
    <w:rsid w:val="00565FF4"/>
    <w:rsid w:val="00566083"/>
    <w:rsid w:val="00566787"/>
    <w:rsid w:val="00566C05"/>
    <w:rsid w:val="00566E15"/>
    <w:rsid w:val="00566F26"/>
    <w:rsid w:val="00567042"/>
    <w:rsid w:val="0056713F"/>
    <w:rsid w:val="005673CE"/>
    <w:rsid w:val="00567528"/>
    <w:rsid w:val="005676DC"/>
    <w:rsid w:val="00567EF1"/>
    <w:rsid w:val="00570105"/>
    <w:rsid w:val="005702CF"/>
    <w:rsid w:val="00570345"/>
    <w:rsid w:val="0057071A"/>
    <w:rsid w:val="00570AEB"/>
    <w:rsid w:val="00570B62"/>
    <w:rsid w:val="00571049"/>
    <w:rsid w:val="00571185"/>
    <w:rsid w:val="00571277"/>
    <w:rsid w:val="00571311"/>
    <w:rsid w:val="0057136F"/>
    <w:rsid w:val="00571443"/>
    <w:rsid w:val="00571472"/>
    <w:rsid w:val="00571700"/>
    <w:rsid w:val="005718D1"/>
    <w:rsid w:val="00571A22"/>
    <w:rsid w:val="00571B3D"/>
    <w:rsid w:val="0057225A"/>
    <w:rsid w:val="00572362"/>
    <w:rsid w:val="005729A0"/>
    <w:rsid w:val="00572B48"/>
    <w:rsid w:val="00572CCC"/>
    <w:rsid w:val="00572DA3"/>
    <w:rsid w:val="00572F5C"/>
    <w:rsid w:val="005730EC"/>
    <w:rsid w:val="00573317"/>
    <w:rsid w:val="00573A4C"/>
    <w:rsid w:val="00573E59"/>
    <w:rsid w:val="00574345"/>
    <w:rsid w:val="0057469C"/>
    <w:rsid w:val="005746DD"/>
    <w:rsid w:val="00574C26"/>
    <w:rsid w:val="0057524C"/>
    <w:rsid w:val="005757DA"/>
    <w:rsid w:val="00575805"/>
    <w:rsid w:val="00575E96"/>
    <w:rsid w:val="0057653F"/>
    <w:rsid w:val="0057664D"/>
    <w:rsid w:val="00576BA1"/>
    <w:rsid w:val="00576C42"/>
    <w:rsid w:val="00576D55"/>
    <w:rsid w:val="00576E78"/>
    <w:rsid w:val="00576FC0"/>
    <w:rsid w:val="00577463"/>
    <w:rsid w:val="005775B1"/>
    <w:rsid w:val="0057780E"/>
    <w:rsid w:val="00577984"/>
    <w:rsid w:val="00577A81"/>
    <w:rsid w:val="00577BA2"/>
    <w:rsid w:val="00577BA8"/>
    <w:rsid w:val="00577D30"/>
    <w:rsid w:val="00580C18"/>
    <w:rsid w:val="00580D4B"/>
    <w:rsid w:val="00580E2F"/>
    <w:rsid w:val="005815CF"/>
    <w:rsid w:val="005816BC"/>
    <w:rsid w:val="005820C1"/>
    <w:rsid w:val="00582BFE"/>
    <w:rsid w:val="00582FB4"/>
    <w:rsid w:val="0058303F"/>
    <w:rsid w:val="005830B2"/>
    <w:rsid w:val="00583142"/>
    <w:rsid w:val="005833AF"/>
    <w:rsid w:val="00583492"/>
    <w:rsid w:val="005836C0"/>
    <w:rsid w:val="005836C7"/>
    <w:rsid w:val="00583845"/>
    <w:rsid w:val="005838AD"/>
    <w:rsid w:val="00583B30"/>
    <w:rsid w:val="00583E22"/>
    <w:rsid w:val="005841BD"/>
    <w:rsid w:val="00584335"/>
    <w:rsid w:val="0058433C"/>
    <w:rsid w:val="00584496"/>
    <w:rsid w:val="00584AB0"/>
    <w:rsid w:val="00584FE2"/>
    <w:rsid w:val="00585525"/>
    <w:rsid w:val="00586489"/>
    <w:rsid w:val="005864E4"/>
    <w:rsid w:val="00586598"/>
    <w:rsid w:val="00586736"/>
    <w:rsid w:val="005869A1"/>
    <w:rsid w:val="00586BD9"/>
    <w:rsid w:val="00587A10"/>
    <w:rsid w:val="00587BBB"/>
    <w:rsid w:val="00587D4E"/>
    <w:rsid w:val="00587D76"/>
    <w:rsid w:val="0059025B"/>
    <w:rsid w:val="00590368"/>
    <w:rsid w:val="00590632"/>
    <w:rsid w:val="0059070D"/>
    <w:rsid w:val="00590880"/>
    <w:rsid w:val="0059089E"/>
    <w:rsid w:val="00590C16"/>
    <w:rsid w:val="00590C94"/>
    <w:rsid w:val="005912B8"/>
    <w:rsid w:val="00591371"/>
    <w:rsid w:val="00591514"/>
    <w:rsid w:val="00591B4C"/>
    <w:rsid w:val="005929E0"/>
    <w:rsid w:val="00592CEA"/>
    <w:rsid w:val="00593177"/>
    <w:rsid w:val="005935B0"/>
    <w:rsid w:val="0059369F"/>
    <w:rsid w:val="0059380A"/>
    <w:rsid w:val="00593D2D"/>
    <w:rsid w:val="00594068"/>
    <w:rsid w:val="00594202"/>
    <w:rsid w:val="005942E9"/>
    <w:rsid w:val="00594469"/>
    <w:rsid w:val="00594A36"/>
    <w:rsid w:val="00594A50"/>
    <w:rsid w:val="00594CFC"/>
    <w:rsid w:val="00594F25"/>
    <w:rsid w:val="005951B5"/>
    <w:rsid w:val="005951B9"/>
    <w:rsid w:val="00595ABF"/>
    <w:rsid w:val="00596777"/>
    <w:rsid w:val="00597074"/>
    <w:rsid w:val="0059712E"/>
    <w:rsid w:val="005973B8"/>
    <w:rsid w:val="00597D03"/>
    <w:rsid w:val="00597F16"/>
    <w:rsid w:val="00597F8F"/>
    <w:rsid w:val="005A011A"/>
    <w:rsid w:val="005A09D3"/>
    <w:rsid w:val="005A0CBD"/>
    <w:rsid w:val="005A1316"/>
    <w:rsid w:val="005A18F3"/>
    <w:rsid w:val="005A23FA"/>
    <w:rsid w:val="005A26B0"/>
    <w:rsid w:val="005A2A2F"/>
    <w:rsid w:val="005A2AB0"/>
    <w:rsid w:val="005A2CFC"/>
    <w:rsid w:val="005A30AD"/>
    <w:rsid w:val="005A378B"/>
    <w:rsid w:val="005A40E5"/>
    <w:rsid w:val="005A412F"/>
    <w:rsid w:val="005A415F"/>
    <w:rsid w:val="005A45F7"/>
    <w:rsid w:val="005A46FB"/>
    <w:rsid w:val="005A49DA"/>
    <w:rsid w:val="005A4DFD"/>
    <w:rsid w:val="005A5213"/>
    <w:rsid w:val="005A5215"/>
    <w:rsid w:val="005A5AC8"/>
    <w:rsid w:val="005A5E97"/>
    <w:rsid w:val="005A605F"/>
    <w:rsid w:val="005A6210"/>
    <w:rsid w:val="005A6C2C"/>
    <w:rsid w:val="005A70EF"/>
    <w:rsid w:val="005A719F"/>
    <w:rsid w:val="005A73B8"/>
    <w:rsid w:val="005A7885"/>
    <w:rsid w:val="005A7AD7"/>
    <w:rsid w:val="005A7B47"/>
    <w:rsid w:val="005A7D54"/>
    <w:rsid w:val="005A7DA3"/>
    <w:rsid w:val="005B055F"/>
    <w:rsid w:val="005B0C8F"/>
    <w:rsid w:val="005B0F47"/>
    <w:rsid w:val="005B0F7D"/>
    <w:rsid w:val="005B0FDA"/>
    <w:rsid w:val="005B1417"/>
    <w:rsid w:val="005B142B"/>
    <w:rsid w:val="005B1585"/>
    <w:rsid w:val="005B1B8F"/>
    <w:rsid w:val="005B1C22"/>
    <w:rsid w:val="005B1CB8"/>
    <w:rsid w:val="005B1F9F"/>
    <w:rsid w:val="005B23C0"/>
    <w:rsid w:val="005B2522"/>
    <w:rsid w:val="005B413E"/>
    <w:rsid w:val="005B422A"/>
    <w:rsid w:val="005B46B6"/>
    <w:rsid w:val="005B47F6"/>
    <w:rsid w:val="005B48C5"/>
    <w:rsid w:val="005B4987"/>
    <w:rsid w:val="005B4AA2"/>
    <w:rsid w:val="005B4B1D"/>
    <w:rsid w:val="005B4D95"/>
    <w:rsid w:val="005B5537"/>
    <w:rsid w:val="005B5680"/>
    <w:rsid w:val="005B57DD"/>
    <w:rsid w:val="005B5ECA"/>
    <w:rsid w:val="005B657C"/>
    <w:rsid w:val="005B6A6F"/>
    <w:rsid w:val="005B753F"/>
    <w:rsid w:val="005B77BE"/>
    <w:rsid w:val="005B7BFE"/>
    <w:rsid w:val="005B7EEF"/>
    <w:rsid w:val="005C0340"/>
    <w:rsid w:val="005C0855"/>
    <w:rsid w:val="005C0A00"/>
    <w:rsid w:val="005C16DE"/>
    <w:rsid w:val="005C1AA5"/>
    <w:rsid w:val="005C1D35"/>
    <w:rsid w:val="005C28E7"/>
    <w:rsid w:val="005C29DF"/>
    <w:rsid w:val="005C2B48"/>
    <w:rsid w:val="005C2D77"/>
    <w:rsid w:val="005C3917"/>
    <w:rsid w:val="005C39B6"/>
    <w:rsid w:val="005C3B65"/>
    <w:rsid w:val="005C4081"/>
    <w:rsid w:val="005C4352"/>
    <w:rsid w:val="005C4DAD"/>
    <w:rsid w:val="005C4F0B"/>
    <w:rsid w:val="005C4F64"/>
    <w:rsid w:val="005C531F"/>
    <w:rsid w:val="005C55D1"/>
    <w:rsid w:val="005C5770"/>
    <w:rsid w:val="005C5AFB"/>
    <w:rsid w:val="005C5F95"/>
    <w:rsid w:val="005C62F6"/>
    <w:rsid w:val="005C71CA"/>
    <w:rsid w:val="005C750E"/>
    <w:rsid w:val="005C768D"/>
    <w:rsid w:val="005D032C"/>
    <w:rsid w:val="005D064E"/>
    <w:rsid w:val="005D0D56"/>
    <w:rsid w:val="005D104B"/>
    <w:rsid w:val="005D1241"/>
    <w:rsid w:val="005D17CB"/>
    <w:rsid w:val="005D17E5"/>
    <w:rsid w:val="005D1C2E"/>
    <w:rsid w:val="005D1E0E"/>
    <w:rsid w:val="005D272E"/>
    <w:rsid w:val="005D2A17"/>
    <w:rsid w:val="005D31E3"/>
    <w:rsid w:val="005D31FB"/>
    <w:rsid w:val="005D34D9"/>
    <w:rsid w:val="005D356D"/>
    <w:rsid w:val="005D366A"/>
    <w:rsid w:val="005D37AB"/>
    <w:rsid w:val="005D4793"/>
    <w:rsid w:val="005D47D4"/>
    <w:rsid w:val="005D4E91"/>
    <w:rsid w:val="005D64E6"/>
    <w:rsid w:val="005D678B"/>
    <w:rsid w:val="005D735C"/>
    <w:rsid w:val="005D749C"/>
    <w:rsid w:val="005D78C4"/>
    <w:rsid w:val="005D7DBF"/>
    <w:rsid w:val="005D7E03"/>
    <w:rsid w:val="005E005E"/>
    <w:rsid w:val="005E0070"/>
    <w:rsid w:val="005E00D5"/>
    <w:rsid w:val="005E049E"/>
    <w:rsid w:val="005E0B69"/>
    <w:rsid w:val="005E0CBE"/>
    <w:rsid w:val="005E128D"/>
    <w:rsid w:val="005E15B5"/>
    <w:rsid w:val="005E1749"/>
    <w:rsid w:val="005E1BC4"/>
    <w:rsid w:val="005E2385"/>
    <w:rsid w:val="005E2431"/>
    <w:rsid w:val="005E247D"/>
    <w:rsid w:val="005E28C2"/>
    <w:rsid w:val="005E2BF4"/>
    <w:rsid w:val="005E2DBE"/>
    <w:rsid w:val="005E2E73"/>
    <w:rsid w:val="005E3284"/>
    <w:rsid w:val="005E3367"/>
    <w:rsid w:val="005E347A"/>
    <w:rsid w:val="005E37A9"/>
    <w:rsid w:val="005E3FF0"/>
    <w:rsid w:val="005E418B"/>
    <w:rsid w:val="005E488C"/>
    <w:rsid w:val="005E4B64"/>
    <w:rsid w:val="005E5092"/>
    <w:rsid w:val="005E50C7"/>
    <w:rsid w:val="005E50F1"/>
    <w:rsid w:val="005E5170"/>
    <w:rsid w:val="005E55D9"/>
    <w:rsid w:val="005E6397"/>
    <w:rsid w:val="005E65B7"/>
    <w:rsid w:val="005E66C3"/>
    <w:rsid w:val="005E6A37"/>
    <w:rsid w:val="005E6D0C"/>
    <w:rsid w:val="005E6D2B"/>
    <w:rsid w:val="005E6DCB"/>
    <w:rsid w:val="005E6E1D"/>
    <w:rsid w:val="005E733B"/>
    <w:rsid w:val="005E776E"/>
    <w:rsid w:val="005E7841"/>
    <w:rsid w:val="005F015D"/>
    <w:rsid w:val="005F05D4"/>
    <w:rsid w:val="005F0614"/>
    <w:rsid w:val="005F074B"/>
    <w:rsid w:val="005F08DF"/>
    <w:rsid w:val="005F09E0"/>
    <w:rsid w:val="005F0C6D"/>
    <w:rsid w:val="005F0E65"/>
    <w:rsid w:val="005F0FC4"/>
    <w:rsid w:val="005F0FEE"/>
    <w:rsid w:val="005F131B"/>
    <w:rsid w:val="005F1558"/>
    <w:rsid w:val="005F1CB2"/>
    <w:rsid w:val="005F20CF"/>
    <w:rsid w:val="005F2304"/>
    <w:rsid w:val="005F2596"/>
    <w:rsid w:val="005F27C4"/>
    <w:rsid w:val="005F2915"/>
    <w:rsid w:val="005F2B07"/>
    <w:rsid w:val="005F2C98"/>
    <w:rsid w:val="005F2D97"/>
    <w:rsid w:val="005F2F86"/>
    <w:rsid w:val="005F3638"/>
    <w:rsid w:val="005F36E4"/>
    <w:rsid w:val="005F392B"/>
    <w:rsid w:val="005F3FC5"/>
    <w:rsid w:val="005F441A"/>
    <w:rsid w:val="005F4581"/>
    <w:rsid w:val="005F48B0"/>
    <w:rsid w:val="005F48D1"/>
    <w:rsid w:val="005F4D7D"/>
    <w:rsid w:val="005F4F90"/>
    <w:rsid w:val="005F507B"/>
    <w:rsid w:val="005F5883"/>
    <w:rsid w:val="005F5919"/>
    <w:rsid w:val="005F59AE"/>
    <w:rsid w:val="005F5DBD"/>
    <w:rsid w:val="005F6011"/>
    <w:rsid w:val="005F64BC"/>
    <w:rsid w:val="005F66DE"/>
    <w:rsid w:val="005F69AE"/>
    <w:rsid w:val="005F6A93"/>
    <w:rsid w:val="005F6B75"/>
    <w:rsid w:val="005F6D11"/>
    <w:rsid w:val="005F7292"/>
    <w:rsid w:val="005F779C"/>
    <w:rsid w:val="005F7E1E"/>
    <w:rsid w:val="00600720"/>
    <w:rsid w:val="00600CD2"/>
    <w:rsid w:val="00600D9B"/>
    <w:rsid w:val="00601260"/>
    <w:rsid w:val="00601EB9"/>
    <w:rsid w:val="00601FEA"/>
    <w:rsid w:val="0060208D"/>
    <w:rsid w:val="006023D0"/>
    <w:rsid w:val="00602668"/>
    <w:rsid w:val="00602677"/>
    <w:rsid w:val="006026E0"/>
    <w:rsid w:val="00602B2D"/>
    <w:rsid w:val="00603208"/>
    <w:rsid w:val="00603219"/>
    <w:rsid w:val="006037D2"/>
    <w:rsid w:val="00603C1C"/>
    <w:rsid w:val="00603F72"/>
    <w:rsid w:val="00604372"/>
    <w:rsid w:val="00604968"/>
    <w:rsid w:val="00604F18"/>
    <w:rsid w:val="006053B8"/>
    <w:rsid w:val="00605A89"/>
    <w:rsid w:val="00605A8E"/>
    <w:rsid w:val="00605AB5"/>
    <w:rsid w:val="00605CFB"/>
    <w:rsid w:val="00605D55"/>
    <w:rsid w:val="00605DF3"/>
    <w:rsid w:val="00606101"/>
    <w:rsid w:val="006062B9"/>
    <w:rsid w:val="00606A14"/>
    <w:rsid w:val="00606D29"/>
    <w:rsid w:val="00607318"/>
    <w:rsid w:val="006074DB"/>
    <w:rsid w:val="006077C8"/>
    <w:rsid w:val="00607840"/>
    <w:rsid w:val="00607CDC"/>
    <w:rsid w:val="00607E2F"/>
    <w:rsid w:val="00607EE6"/>
    <w:rsid w:val="00607F0F"/>
    <w:rsid w:val="00607F69"/>
    <w:rsid w:val="00610183"/>
    <w:rsid w:val="00610B91"/>
    <w:rsid w:val="00611334"/>
    <w:rsid w:val="006118DA"/>
    <w:rsid w:val="0061194E"/>
    <w:rsid w:val="00611A12"/>
    <w:rsid w:val="00611BEC"/>
    <w:rsid w:val="00611D1F"/>
    <w:rsid w:val="00612247"/>
    <w:rsid w:val="006126EC"/>
    <w:rsid w:val="00612E72"/>
    <w:rsid w:val="006139BB"/>
    <w:rsid w:val="00613BDC"/>
    <w:rsid w:val="00613C0C"/>
    <w:rsid w:val="00613D4E"/>
    <w:rsid w:val="00614052"/>
    <w:rsid w:val="006143A9"/>
    <w:rsid w:val="006146BF"/>
    <w:rsid w:val="0061485D"/>
    <w:rsid w:val="006148E1"/>
    <w:rsid w:val="00614906"/>
    <w:rsid w:val="00614CDB"/>
    <w:rsid w:val="00615559"/>
    <w:rsid w:val="0061558A"/>
    <w:rsid w:val="00615651"/>
    <w:rsid w:val="00615A12"/>
    <w:rsid w:val="00615AC7"/>
    <w:rsid w:val="00615E30"/>
    <w:rsid w:val="0061611C"/>
    <w:rsid w:val="00616123"/>
    <w:rsid w:val="0061631E"/>
    <w:rsid w:val="00616746"/>
    <w:rsid w:val="006169CF"/>
    <w:rsid w:val="00616C40"/>
    <w:rsid w:val="00616F15"/>
    <w:rsid w:val="006178D7"/>
    <w:rsid w:val="00617C0E"/>
    <w:rsid w:val="00620087"/>
    <w:rsid w:val="006203C6"/>
    <w:rsid w:val="0062052A"/>
    <w:rsid w:val="00620927"/>
    <w:rsid w:val="00620B01"/>
    <w:rsid w:val="00620D01"/>
    <w:rsid w:val="00620FE5"/>
    <w:rsid w:val="0062122B"/>
    <w:rsid w:val="00621789"/>
    <w:rsid w:val="006217A0"/>
    <w:rsid w:val="00622196"/>
    <w:rsid w:val="006221C2"/>
    <w:rsid w:val="00622224"/>
    <w:rsid w:val="00622862"/>
    <w:rsid w:val="00622AEF"/>
    <w:rsid w:val="00623408"/>
    <w:rsid w:val="006236C9"/>
    <w:rsid w:val="006237E0"/>
    <w:rsid w:val="00623CEE"/>
    <w:rsid w:val="00623E39"/>
    <w:rsid w:val="0062400D"/>
    <w:rsid w:val="0062427E"/>
    <w:rsid w:val="00624461"/>
    <w:rsid w:val="006246D2"/>
    <w:rsid w:val="00624D83"/>
    <w:rsid w:val="00625167"/>
    <w:rsid w:val="006251FB"/>
    <w:rsid w:val="00625203"/>
    <w:rsid w:val="006252B4"/>
    <w:rsid w:val="006252B7"/>
    <w:rsid w:val="0062586B"/>
    <w:rsid w:val="0062589D"/>
    <w:rsid w:val="00625AEE"/>
    <w:rsid w:val="00625B75"/>
    <w:rsid w:val="00625E9E"/>
    <w:rsid w:val="00625F06"/>
    <w:rsid w:val="006260DA"/>
    <w:rsid w:val="006260EB"/>
    <w:rsid w:val="00626437"/>
    <w:rsid w:val="006268E5"/>
    <w:rsid w:val="00626928"/>
    <w:rsid w:val="0062696A"/>
    <w:rsid w:val="00626AD8"/>
    <w:rsid w:val="00626B2F"/>
    <w:rsid w:val="00627298"/>
    <w:rsid w:val="00627455"/>
    <w:rsid w:val="006274D0"/>
    <w:rsid w:val="006274DB"/>
    <w:rsid w:val="0062758A"/>
    <w:rsid w:val="006275BA"/>
    <w:rsid w:val="00627E0F"/>
    <w:rsid w:val="00630140"/>
    <w:rsid w:val="00630644"/>
    <w:rsid w:val="00630726"/>
    <w:rsid w:val="00630727"/>
    <w:rsid w:val="00630781"/>
    <w:rsid w:val="0063094A"/>
    <w:rsid w:val="00630969"/>
    <w:rsid w:val="00632083"/>
    <w:rsid w:val="00632412"/>
    <w:rsid w:val="006325B2"/>
    <w:rsid w:val="00632729"/>
    <w:rsid w:val="00632918"/>
    <w:rsid w:val="00632CED"/>
    <w:rsid w:val="00632DF1"/>
    <w:rsid w:val="006331F7"/>
    <w:rsid w:val="00633475"/>
    <w:rsid w:val="006337A0"/>
    <w:rsid w:val="00633CFB"/>
    <w:rsid w:val="006341C2"/>
    <w:rsid w:val="00634241"/>
    <w:rsid w:val="006348C6"/>
    <w:rsid w:val="00634942"/>
    <w:rsid w:val="00634D68"/>
    <w:rsid w:val="00634F29"/>
    <w:rsid w:val="006351BD"/>
    <w:rsid w:val="00635229"/>
    <w:rsid w:val="006352E1"/>
    <w:rsid w:val="0063531B"/>
    <w:rsid w:val="0063589D"/>
    <w:rsid w:val="00635906"/>
    <w:rsid w:val="00635B15"/>
    <w:rsid w:val="00635D33"/>
    <w:rsid w:val="006360D8"/>
    <w:rsid w:val="00636159"/>
    <w:rsid w:val="00636BEB"/>
    <w:rsid w:val="00636E9B"/>
    <w:rsid w:val="00636F76"/>
    <w:rsid w:val="006374F1"/>
    <w:rsid w:val="00637546"/>
    <w:rsid w:val="00637638"/>
    <w:rsid w:val="00637A47"/>
    <w:rsid w:val="00637C47"/>
    <w:rsid w:val="00640660"/>
    <w:rsid w:val="006409C5"/>
    <w:rsid w:val="00641927"/>
    <w:rsid w:val="00641B1A"/>
    <w:rsid w:val="00642158"/>
    <w:rsid w:val="00642294"/>
    <w:rsid w:val="00642811"/>
    <w:rsid w:val="00642B4E"/>
    <w:rsid w:val="00642BE6"/>
    <w:rsid w:val="00642F9D"/>
    <w:rsid w:val="00642FAA"/>
    <w:rsid w:val="006433AE"/>
    <w:rsid w:val="00643457"/>
    <w:rsid w:val="006437CD"/>
    <w:rsid w:val="0064399D"/>
    <w:rsid w:val="00643BC7"/>
    <w:rsid w:val="00643DF3"/>
    <w:rsid w:val="006441FB"/>
    <w:rsid w:val="00644330"/>
    <w:rsid w:val="00644536"/>
    <w:rsid w:val="00644BB7"/>
    <w:rsid w:val="00644C24"/>
    <w:rsid w:val="00644D8D"/>
    <w:rsid w:val="00644ED8"/>
    <w:rsid w:val="0064506E"/>
    <w:rsid w:val="00645479"/>
    <w:rsid w:val="0064570F"/>
    <w:rsid w:val="0064585E"/>
    <w:rsid w:val="006459EE"/>
    <w:rsid w:val="00645BD1"/>
    <w:rsid w:val="00645F7C"/>
    <w:rsid w:val="00645FFF"/>
    <w:rsid w:val="00646013"/>
    <w:rsid w:val="006461E0"/>
    <w:rsid w:val="00646510"/>
    <w:rsid w:val="0064651A"/>
    <w:rsid w:val="006466B3"/>
    <w:rsid w:val="00646831"/>
    <w:rsid w:val="00646B2C"/>
    <w:rsid w:val="00646B92"/>
    <w:rsid w:val="00646C62"/>
    <w:rsid w:val="0064718B"/>
    <w:rsid w:val="00647387"/>
    <w:rsid w:val="00647E2E"/>
    <w:rsid w:val="006501F5"/>
    <w:rsid w:val="00650760"/>
    <w:rsid w:val="00650C45"/>
    <w:rsid w:val="006510A9"/>
    <w:rsid w:val="00651898"/>
    <w:rsid w:val="00651A56"/>
    <w:rsid w:val="00651D78"/>
    <w:rsid w:val="00651F56"/>
    <w:rsid w:val="006523DC"/>
    <w:rsid w:val="0065286E"/>
    <w:rsid w:val="006528A7"/>
    <w:rsid w:val="00652D87"/>
    <w:rsid w:val="00653456"/>
    <w:rsid w:val="0065354E"/>
    <w:rsid w:val="00653982"/>
    <w:rsid w:val="00653C4F"/>
    <w:rsid w:val="00654606"/>
    <w:rsid w:val="00654DBD"/>
    <w:rsid w:val="00654FFC"/>
    <w:rsid w:val="0065502A"/>
    <w:rsid w:val="00655141"/>
    <w:rsid w:val="00655184"/>
    <w:rsid w:val="00655450"/>
    <w:rsid w:val="0065560B"/>
    <w:rsid w:val="00655871"/>
    <w:rsid w:val="00655A14"/>
    <w:rsid w:val="00655C8C"/>
    <w:rsid w:val="00656019"/>
    <w:rsid w:val="006560A2"/>
    <w:rsid w:val="0065624D"/>
    <w:rsid w:val="006565E3"/>
    <w:rsid w:val="0065667F"/>
    <w:rsid w:val="00656A94"/>
    <w:rsid w:val="00656AD8"/>
    <w:rsid w:val="00656C0D"/>
    <w:rsid w:val="00656CDD"/>
    <w:rsid w:val="00656FC9"/>
    <w:rsid w:val="00657165"/>
    <w:rsid w:val="00657646"/>
    <w:rsid w:val="0065788D"/>
    <w:rsid w:val="006579BB"/>
    <w:rsid w:val="00657B63"/>
    <w:rsid w:val="00657CA8"/>
    <w:rsid w:val="006600C9"/>
    <w:rsid w:val="00660133"/>
    <w:rsid w:val="006601AE"/>
    <w:rsid w:val="00660324"/>
    <w:rsid w:val="00660912"/>
    <w:rsid w:val="00660D6E"/>
    <w:rsid w:val="00660E6B"/>
    <w:rsid w:val="0066105F"/>
    <w:rsid w:val="00661717"/>
    <w:rsid w:val="00661A23"/>
    <w:rsid w:val="00661B9A"/>
    <w:rsid w:val="006623B0"/>
    <w:rsid w:val="00662535"/>
    <w:rsid w:val="0066266A"/>
    <w:rsid w:val="00662CA0"/>
    <w:rsid w:val="00662EFB"/>
    <w:rsid w:val="006636BB"/>
    <w:rsid w:val="00663796"/>
    <w:rsid w:val="006638BD"/>
    <w:rsid w:val="00663908"/>
    <w:rsid w:val="006640A0"/>
    <w:rsid w:val="006644DF"/>
    <w:rsid w:val="006647FF"/>
    <w:rsid w:val="00664DEA"/>
    <w:rsid w:val="006651FB"/>
    <w:rsid w:val="006654D4"/>
    <w:rsid w:val="006656A7"/>
    <w:rsid w:val="006659D5"/>
    <w:rsid w:val="00665F87"/>
    <w:rsid w:val="00666341"/>
    <w:rsid w:val="0066695D"/>
    <w:rsid w:val="00666F73"/>
    <w:rsid w:val="0066771A"/>
    <w:rsid w:val="0066778B"/>
    <w:rsid w:val="00667870"/>
    <w:rsid w:val="006678A0"/>
    <w:rsid w:val="00667E56"/>
    <w:rsid w:val="00667FC3"/>
    <w:rsid w:val="006703C2"/>
    <w:rsid w:val="0067076C"/>
    <w:rsid w:val="00670771"/>
    <w:rsid w:val="00670A16"/>
    <w:rsid w:val="00670C2C"/>
    <w:rsid w:val="00671287"/>
    <w:rsid w:val="00671523"/>
    <w:rsid w:val="00671AD3"/>
    <w:rsid w:val="00671CD2"/>
    <w:rsid w:val="00672394"/>
    <w:rsid w:val="00672401"/>
    <w:rsid w:val="00672959"/>
    <w:rsid w:val="00672A93"/>
    <w:rsid w:val="00672B9B"/>
    <w:rsid w:val="00672EB5"/>
    <w:rsid w:val="00672F6B"/>
    <w:rsid w:val="0067303D"/>
    <w:rsid w:val="006736CA"/>
    <w:rsid w:val="00673749"/>
    <w:rsid w:val="00673C0C"/>
    <w:rsid w:val="00674504"/>
    <w:rsid w:val="00674C0F"/>
    <w:rsid w:val="006752D5"/>
    <w:rsid w:val="00675A14"/>
    <w:rsid w:val="00675E72"/>
    <w:rsid w:val="00676FA1"/>
    <w:rsid w:val="00676FF2"/>
    <w:rsid w:val="006771A2"/>
    <w:rsid w:val="006773A4"/>
    <w:rsid w:val="006776F6"/>
    <w:rsid w:val="0067797F"/>
    <w:rsid w:val="00677A81"/>
    <w:rsid w:val="00677D9B"/>
    <w:rsid w:val="00680110"/>
    <w:rsid w:val="0068029F"/>
    <w:rsid w:val="006803A7"/>
    <w:rsid w:val="006805CC"/>
    <w:rsid w:val="006805DF"/>
    <w:rsid w:val="006806BA"/>
    <w:rsid w:val="00680A86"/>
    <w:rsid w:val="0068109B"/>
    <w:rsid w:val="006811AF"/>
    <w:rsid w:val="006814D5"/>
    <w:rsid w:val="006817C8"/>
    <w:rsid w:val="006820FD"/>
    <w:rsid w:val="006821E5"/>
    <w:rsid w:val="00682538"/>
    <w:rsid w:val="00682601"/>
    <w:rsid w:val="006826F3"/>
    <w:rsid w:val="006829C3"/>
    <w:rsid w:val="00682F8A"/>
    <w:rsid w:val="00682FAC"/>
    <w:rsid w:val="0068304B"/>
    <w:rsid w:val="00683068"/>
    <w:rsid w:val="00683352"/>
    <w:rsid w:val="006833B4"/>
    <w:rsid w:val="00683568"/>
    <w:rsid w:val="006835BC"/>
    <w:rsid w:val="00683D59"/>
    <w:rsid w:val="00683FC8"/>
    <w:rsid w:val="006846B1"/>
    <w:rsid w:val="00684754"/>
    <w:rsid w:val="0068492A"/>
    <w:rsid w:val="00684FD6"/>
    <w:rsid w:val="0068507D"/>
    <w:rsid w:val="006851DF"/>
    <w:rsid w:val="006854D3"/>
    <w:rsid w:val="00685B8E"/>
    <w:rsid w:val="00685E97"/>
    <w:rsid w:val="00685ED7"/>
    <w:rsid w:val="00685F1E"/>
    <w:rsid w:val="0068647E"/>
    <w:rsid w:val="00686501"/>
    <w:rsid w:val="006867C1"/>
    <w:rsid w:val="00686B5C"/>
    <w:rsid w:val="006871A1"/>
    <w:rsid w:val="0068743E"/>
    <w:rsid w:val="00687445"/>
    <w:rsid w:val="006874B5"/>
    <w:rsid w:val="00687F70"/>
    <w:rsid w:val="006900E8"/>
    <w:rsid w:val="006902AD"/>
    <w:rsid w:val="006904FB"/>
    <w:rsid w:val="006905B7"/>
    <w:rsid w:val="00690617"/>
    <w:rsid w:val="006906C4"/>
    <w:rsid w:val="0069071D"/>
    <w:rsid w:val="0069081A"/>
    <w:rsid w:val="0069086B"/>
    <w:rsid w:val="006911EA"/>
    <w:rsid w:val="006916BC"/>
    <w:rsid w:val="006920CC"/>
    <w:rsid w:val="0069215C"/>
    <w:rsid w:val="006927F2"/>
    <w:rsid w:val="00692E61"/>
    <w:rsid w:val="00693053"/>
    <w:rsid w:val="00693167"/>
    <w:rsid w:val="006939CC"/>
    <w:rsid w:val="00693AB5"/>
    <w:rsid w:val="00693B7D"/>
    <w:rsid w:val="00693C00"/>
    <w:rsid w:val="0069418A"/>
    <w:rsid w:val="006941E3"/>
    <w:rsid w:val="006945E5"/>
    <w:rsid w:val="00694661"/>
    <w:rsid w:val="0069475E"/>
    <w:rsid w:val="00694D2C"/>
    <w:rsid w:val="00694DC9"/>
    <w:rsid w:val="0069502E"/>
    <w:rsid w:val="00695112"/>
    <w:rsid w:val="00695134"/>
    <w:rsid w:val="00695379"/>
    <w:rsid w:val="00695638"/>
    <w:rsid w:val="00695641"/>
    <w:rsid w:val="00695738"/>
    <w:rsid w:val="006958F9"/>
    <w:rsid w:val="00696642"/>
    <w:rsid w:val="00696E2F"/>
    <w:rsid w:val="00696E8F"/>
    <w:rsid w:val="00696EBD"/>
    <w:rsid w:val="006971F0"/>
    <w:rsid w:val="0069751B"/>
    <w:rsid w:val="006975BC"/>
    <w:rsid w:val="006978E9"/>
    <w:rsid w:val="006979B3"/>
    <w:rsid w:val="006A04A1"/>
    <w:rsid w:val="006A05EE"/>
    <w:rsid w:val="006A06FC"/>
    <w:rsid w:val="006A0D3C"/>
    <w:rsid w:val="006A0ED5"/>
    <w:rsid w:val="006A114C"/>
    <w:rsid w:val="006A1490"/>
    <w:rsid w:val="006A1751"/>
    <w:rsid w:val="006A17DE"/>
    <w:rsid w:val="006A1849"/>
    <w:rsid w:val="006A18A3"/>
    <w:rsid w:val="006A193F"/>
    <w:rsid w:val="006A19E0"/>
    <w:rsid w:val="006A2208"/>
    <w:rsid w:val="006A2354"/>
    <w:rsid w:val="006A2671"/>
    <w:rsid w:val="006A2BE4"/>
    <w:rsid w:val="006A2C5E"/>
    <w:rsid w:val="006A2F68"/>
    <w:rsid w:val="006A2F8A"/>
    <w:rsid w:val="006A34F2"/>
    <w:rsid w:val="006A3DB0"/>
    <w:rsid w:val="006A44AF"/>
    <w:rsid w:val="006A475E"/>
    <w:rsid w:val="006A4A90"/>
    <w:rsid w:val="006A4B11"/>
    <w:rsid w:val="006A4DBB"/>
    <w:rsid w:val="006A4E16"/>
    <w:rsid w:val="006A4E7E"/>
    <w:rsid w:val="006A4EC7"/>
    <w:rsid w:val="006A4F47"/>
    <w:rsid w:val="006A50A1"/>
    <w:rsid w:val="006A52AD"/>
    <w:rsid w:val="006A52DA"/>
    <w:rsid w:val="006A560B"/>
    <w:rsid w:val="006A56EC"/>
    <w:rsid w:val="006A68D6"/>
    <w:rsid w:val="006A6ABD"/>
    <w:rsid w:val="006A6D58"/>
    <w:rsid w:val="006A6F7D"/>
    <w:rsid w:val="006A73E0"/>
    <w:rsid w:val="006A7980"/>
    <w:rsid w:val="006A7D1F"/>
    <w:rsid w:val="006B0408"/>
    <w:rsid w:val="006B0416"/>
    <w:rsid w:val="006B07D5"/>
    <w:rsid w:val="006B0921"/>
    <w:rsid w:val="006B1E50"/>
    <w:rsid w:val="006B1F59"/>
    <w:rsid w:val="006B21C0"/>
    <w:rsid w:val="006B248B"/>
    <w:rsid w:val="006B25A7"/>
    <w:rsid w:val="006B308E"/>
    <w:rsid w:val="006B30D0"/>
    <w:rsid w:val="006B33C8"/>
    <w:rsid w:val="006B35C6"/>
    <w:rsid w:val="006B3A87"/>
    <w:rsid w:val="006B3DC8"/>
    <w:rsid w:val="006B40A1"/>
    <w:rsid w:val="006B40CE"/>
    <w:rsid w:val="006B42B9"/>
    <w:rsid w:val="006B43DA"/>
    <w:rsid w:val="006B450E"/>
    <w:rsid w:val="006B467A"/>
    <w:rsid w:val="006B48D5"/>
    <w:rsid w:val="006B490A"/>
    <w:rsid w:val="006B4BC5"/>
    <w:rsid w:val="006B504E"/>
    <w:rsid w:val="006B5524"/>
    <w:rsid w:val="006B5DF9"/>
    <w:rsid w:val="006B6558"/>
    <w:rsid w:val="006B6D13"/>
    <w:rsid w:val="006B6DBE"/>
    <w:rsid w:val="006B710C"/>
    <w:rsid w:val="006B7985"/>
    <w:rsid w:val="006B7FEB"/>
    <w:rsid w:val="006C0015"/>
    <w:rsid w:val="006C01B8"/>
    <w:rsid w:val="006C01DC"/>
    <w:rsid w:val="006C022B"/>
    <w:rsid w:val="006C05EC"/>
    <w:rsid w:val="006C05ED"/>
    <w:rsid w:val="006C0C37"/>
    <w:rsid w:val="006C0E43"/>
    <w:rsid w:val="006C117B"/>
    <w:rsid w:val="006C11AE"/>
    <w:rsid w:val="006C1261"/>
    <w:rsid w:val="006C1437"/>
    <w:rsid w:val="006C170C"/>
    <w:rsid w:val="006C1838"/>
    <w:rsid w:val="006C188A"/>
    <w:rsid w:val="006C1F29"/>
    <w:rsid w:val="006C1F93"/>
    <w:rsid w:val="006C26AE"/>
    <w:rsid w:val="006C2934"/>
    <w:rsid w:val="006C2A17"/>
    <w:rsid w:val="006C322A"/>
    <w:rsid w:val="006C36D1"/>
    <w:rsid w:val="006C3773"/>
    <w:rsid w:val="006C388F"/>
    <w:rsid w:val="006C3950"/>
    <w:rsid w:val="006C3D1D"/>
    <w:rsid w:val="006C3FC2"/>
    <w:rsid w:val="006C46F1"/>
    <w:rsid w:val="006C4D3C"/>
    <w:rsid w:val="006C50E3"/>
    <w:rsid w:val="006C5178"/>
    <w:rsid w:val="006C528E"/>
    <w:rsid w:val="006C563E"/>
    <w:rsid w:val="006C5B9E"/>
    <w:rsid w:val="006C5CDA"/>
    <w:rsid w:val="006C5FA7"/>
    <w:rsid w:val="006C6086"/>
    <w:rsid w:val="006C60EB"/>
    <w:rsid w:val="006C6CFC"/>
    <w:rsid w:val="006C6EE9"/>
    <w:rsid w:val="006C6F4F"/>
    <w:rsid w:val="006C6FAA"/>
    <w:rsid w:val="006C7237"/>
    <w:rsid w:val="006C73E3"/>
    <w:rsid w:val="006D00C7"/>
    <w:rsid w:val="006D01DB"/>
    <w:rsid w:val="006D0254"/>
    <w:rsid w:val="006D03DE"/>
    <w:rsid w:val="006D03E3"/>
    <w:rsid w:val="006D03FF"/>
    <w:rsid w:val="006D048A"/>
    <w:rsid w:val="006D06C5"/>
    <w:rsid w:val="006D08E8"/>
    <w:rsid w:val="006D0BE4"/>
    <w:rsid w:val="006D1031"/>
    <w:rsid w:val="006D1337"/>
    <w:rsid w:val="006D15A2"/>
    <w:rsid w:val="006D1CB3"/>
    <w:rsid w:val="006D1DD9"/>
    <w:rsid w:val="006D1F5F"/>
    <w:rsid w:val="006D218A"/>
    <w:rsid w:val="006D2240"/>
    <w:rsid w:val="006D235B"/>
    <w:rsid w:val="006D2424"/>
    <w:rsid w:val="006D2799"/>
    <w:rsid w:val="006D27CF"/>
    <w:rsid w:val="006D2948"/>
    <w:rsid w:val="006D2A21"/>
    <w:rsid w:val="006D2AEF"/>
    <w:rsid w:val="006D2AF1"/>
    <w:rsid w:val="006D2B87"/>
    <w:rsid w:val="006D2ECC"/>
    <w:rsid w:val="006D317A"/>
    <w:rsid w:val="006D3378"/>
    <w:rsid w:val="006D37B1"/>
    <w:rsid w:val="006D4253"/>
    <w:rsid w:val="006D4466"/>
    <w:rsid w:val="006D48A4"/>
    <w:rsid w:val="006D49D0"/>
    <w:rsid w:val="006D4A8D"/>
    <w:rsid w:val="006D4ACB"/>
    <w:rsid w:val="006D4FD4"/>
    <w:rsid w:val="006D4FDF"/>
    <w:rsid w:val="006D51EA"/>
    <w:rsid w:val="006D5400"/>
    <w:rsid w:val="006D55B9"/>
    <w:rsid w:val="006D5B36"/>
    <w:rsid w:val="006D6124"/>
    <w:rsid w:val="006D6404"/>
    <w:rsid w:val="006D68C3"/>
    <w:rsid w:val="006D68DD"/>
    <w:rsid w:val="006D6B3E"/>
    <w:rsid w:val="006D6D78"/>
    <w:rsid w:val="006D72BB"/>
    <w:rsid w:val="006D74E0"/>
    <w:rsid w:val="006D7AFE"/>
    <w:rsid w:val="006D7F60"/>
    <w:rsid w:val="006E068F"/>
    <w:rsid w:val="006E08EE"/>
    <w:rsid w:val="006E0B0C"/>
    <w:rsid w:val="006E11D3"/>
    <w:rsid w:val="006E128C"/>
    <w:rsid w:val="006E1475"/>
    <w:rsid w:val="006E1531"/>
    <w:rsid w:val="006E18DB"/>
    <w:rsid w:val="006E1ADB"/>
    <w:rsid w:val="006E1CD4"/>
    <w:rsid w:val="006E1FD4"/>
    <w:rsid w:val="006E235B"/>
    <w:rsid w:val="006E2E70"/>
    <w:rsid w:val="006E2F31"/>
    <w:rsid w:val="006E2FCC"/>
    <w:rsid w:val="006E31F6"/>
    <w:rsid w:val="006E32CE"/>
    <w:rsid w:val="006E35BA"/>
    <w:rsid w:val="006E3899"/>
    <w:rsid w:val="006E3FA2"/>
    <w:rsid w:val="006E4085"/>
    <w:rsid w:val="006E453B"/>
    <w:rsid w:val="006E4B33"/>
    <w:rsid w:val="006E4BAF"/>
    <w:rsid w:val="006E4E5C"/>
    <w:rsid w:val="006E4E77"/>
    <w:rsid w:val="006E507E"/>
    <w:rsid w:val="006E515D"/>
    <w:rsid w:val="006E5B00"/>
    <w:rsid w:val="006E5E64"/>
    <w:rsid w:val="006E5FEB"/>
    <w:rsid w:val="006E6104"/>
    <w:rsid w:val="006E61E9"/>
    <w:rsid w:val="006E6451"/>
    <w:rsid w:val="006E6766"/>
    <w:rsid w:val="006E69A2"/>
    <w:rsid w:val="006E6E7B"/>
    <w:rsid w:val="006E7070"/>
    <w:rsid w:val="006E767E"/>
    <w:rsid w:val="006E7B36"/>
    <w:rsid w:val="006E7BF2"/>
    <w:rsid w:val="006E7CEA"/>
    <w:rsid w:val="006F0190"/>
    <w:rsid w:val="006F023D"/>
    <w:rsid w:val="006F0831"/>
    <w:rsid w:val="006F0999"/>
    <w:rsid w:val="006F09D8"/>
    <w:rsid w:val="006F09E1"/>
    <w:rsid w:val="006F0EE1"/>
    <w:rsid w:val="006F0F57"/>
    <w:rsid w:val="006F0F6E"/>
    <w:rsid w:val="006F13BC"/>
    <w:rsid w:val="006F14AB"/>
    <w:rsid w:val="006F1954"/>
    <w:rsid w:val="006F1D58"/>
    <w:rsid w:val="006F21D0"/>
    <w:rsid w:val="006F21D9"/>
    <w:rsid w:val="006F21DC"/>
    <w:rsid w:val="006F227D"/>
    <w:rsid w:val="006F22E5"/>
    <w:rsid w:val="006F2A7D"/>
    <w:rsid w:val="006F2AAB"/>
    <w:rsid w:val="006F2EA2"/>
    <w:rsid w:val="006F34E8"/>
    <w:rsid w:val="006F34EF"/>
    <w:rsid w:val="006F3757"/>
    <w:rsid w:val="006F3C16"/>
    <w:rsid w:val="006F3C5B"/>
    <w:rsid w:val="006F40B6"/>
    <w:rsid w:val="006F4130"/>
    <w:rsid w:val="006F445D"/>
    <w:rsid w:val="006F4578"/>
    <w:rsid w:val="006F4A25"/>
    <w:rsid w:val="006F4BB9"/>
    <w:rsid w:val="006F59AB"/>
    <w:rsid w:val="006F5AC6"/>
    <w:rsid w:val="006F5AD3"/>
    <w:rsid w:val="006F5E20"/>
    <w:rsid w:val="006F5E6F"/>
    <w:rsid w:val="006F5EE0"/>
    <w:rsid w:val="006F687B"/>
    <w:rsid w:val="006F6F09"/>
    <w:rsid w:val="006F6F7F"/>
    <w:rsid w:val="006F6FAF"/>
    <w:rsid w:val="006F7116"/>
    <w:rsid w:val="006F7481"/>
    <w:rsid w:val="006F7C5D"/>
    <w:rsid w:val="006F7EA0"/>
    <w:rsid w:val="007000C1"/>
    <w:rsid w:val="007004EC"/>
    <w:rsid w:val="00700BA7"/>
    <w:rsid w:val="00701441"/>
    <w:rsid w:val="00701473"/>
    <w:rsid w:val="00701821"/>
    <w:rsid w:val="00701D7F"/>
    <w:rsid w:val="00702563"/>
    <w:rsid w:val="00702B7C"/>
    <w:rsid w:val="00702F18"/>
    <w:rsid w:val="0070307E"/>
    <w:rsid w:val="00703184"/>
    <w:rsid w:val="00703292"/>
    <w:rsid w:val="007032C2"/>
    <w:rsid w:val="007032D7"/>
    <w:rsid w:val="0070337F"/>
    <w:rsid w:val="0070346E"/>
    <w:rsid w:val="0070352B"/>
    <w:rsid w:val="007035E9"/>
    <w:rsid w:val="00703700"/>
    <w:rsid w:val="00703D04"/>
    <w:rsid w:val="00703EFF"/>
    <w:rsid w:val="00703FE3"/>
    <w:rsid w:val="00704010"/>
    <w:rsid w:val="00704030"/>
    <w:rsid w:val="0070422F"/>
    <w:rsid w:val="00704271"/>
    <w:rsid w:val="00704800"/>
    <w:rsid w:val="00704887"/>
    <w:rsid w:val="0070565D"/>
    <w:rsid w:val="00705A1B"/>
    <w:rsid w:val="00705AAB"/>
    <w:rsid w:val="00705B61"/>
    <w:rsid w:val="0070622F"/>
    <w:rsid w:val="00706404"/>
    <w:rsid w:val="007064AB"/>
    <w:rsid w:val="00706DA0"/>
    <w:rsid w:val="00706EE4"/>
    <w:rsid w:val="0070709F"/>
    <w:rsid w:val="007076D3"/>
    <w:rsid w:val="007079B7"/>
    <w:rsid w:val="00707A7E"/>
    <w:rsid w:val="00707DA0"/>
    <w:rsid w:val="00707F19"/>
    <w:rsid w:val="00707F56"/>
    <w:rsid w:val="0071045D"/>
    <w:rsid w:val="00710542"/>
    <w:rsid w:val="00710780"/>
    <w:rsid w:val="00710946"/>
    <w:rsid w:val="00710AB1"/>
    <w:rsid w:val="00710D68"/>
    <w:rsid w:val="00710EE3"/>
    <w:rsid w:val="00710F06"/>
    <w:rsid w:val="007111D7"/>
    <w:rsid w:val="00711243"/>
    <w:rsid w:val="0071140B"/>
    <w:rsid w:val="0071165A"/>
    <w:rsid w:val="007119C7"/>
    <w:rsid w:val="007119F4"/>
    <w:rsid w:val="00711D33"/>
    <w:rsid w:val="00711EEF"/>
    <w:rsid w:val="007125DA"/>
    <w:rsid w:val="00712941"/>
    <w:rsid w:val="0071296F"/>
    <w:rsid w:val="00712A0F"/>
    <w:rsid w:val="00712DEF"/>
    <w:rsid w:val="007136CA"/>
    <w:rsid w:val="007137CD"/>
    <w:rsid w:val="00713A2D"/>
    <w:rsid w:val="00713BE2"/>
    <w:rsid w:val="00713D91"/>
    <w:rsid w:val="00714B21"/>
    <w:rsid w:val="00714D30"/>
    <w:rsid w:val="00714FF2"/>
    <w:rsid w:val="007153C0"/>
    <w:rsid w:val="007153D4"/>
    <w:rsid w:val="007154B3"/>
    <w:rsid w:val="00715719"/>
    <w:rsid w:val="00715A6E"/>
    <w:rsid w:val="00715C60"/>
    <w:rsid w:val="00715F17"/>
    <w:rsid w:val="0071613F"/>
    <w:rsid w:val="007168AA"/>
    <w:rsid w:val="00716C75"/>
    <w:rsid w:val="00717047"/>
    <w:rsid w:val="007202AE"/>
    <w:rsid w:val="007205AD"/>
    <w:rsid w:val="0072070A"/>
    <w:rsid w:val="0072094A"/>
    <w:rsid w:val="00720E78"/>
    <w:rsid w:val="007213B6"/>
    <w:rsid w:val="0072154E"/>
    <w:rsid w:val="00721905"/>
    <w:rsid w:val="007219AC"/>
    <w:rsid w:val="00721A5E"/>
    <w:rsid w:val="00721BFA"/>
    <w:rsid w:val="00721D10"/>
    <w:rsid w:val="00721E32"/>
    <w:rsid w:val="007220AC"/>
    <w:rsid w:val="007225BE"/>
    <w:rsid w:val="00722813"/>
    <w:rsid w:val="00722ED0"/>
    <w:rsid w:val="0072336C"/>
    <w:rsid w:val="00723416"/>
    <w:rsid w:val="00723B5B"/>
    <w:rsid w:val="00723F1F"/>
    <w:rsid w:val="0072418D"/>
    <w:rsid w:val="007241DE"/>
    <w:rsid w:val="00724527"/>
    <w:rsid w:val="0072480F"/>
    <w:rsid w:val="00724DEA"/>
    <w:rsid w:val="007251A5"/>
    <w:rsid w:val="007253D3"/>
    <w:rsid w:val="007257BC"/>
    <w:rsid w:val="00725C9A"/>
    <w:rsid w:val="00725D41"/>
    <w:rsid w:val="007260DE"/>
    <w:rsid w:val="007267B8"/>
    <w:rsid w:val="007267FC"/>
    <w:rsid w:val="00726894"/>
    <w:rsid w:val="00726945"/>
    <w:rsid w:val="00726AB7"/>
    <w:rsid w:val="00726DE8"/>
    <w:rsid w:val="007271A3"/>
    <w:rsid w:val="0072748A"/>
    <w:rsid w:val="00727709"/>
    <w:rsid w:val="0072798A"/>
    <w:rsid w:val="007304E1"/>
    <w:rsid w:val="007306FD"/>
    <w:rsid w:val="00730D36"/>
    <w:rsid w:val="00730F6C"/>
    <w:rsid w:val="0073115F"/>
    <w:rsid w:val="00731D40"/>
    <w:rsid w:val="00731D5E"/>
    <w:rsid w:val="00731EEE"/>
    <w:rsid w:val="00732027"/>
    <w:rsid w:val="007320EB"/>
    <w:rsid w:val="00732291"/>
    <w:rsid w:val="00732292"/>
    <w:rsid w:val="007325D1"/>
    <w:rsid w:val="0073288A"/>
    <w:rsid w:val="007328E6"/>
    <w:rsid w:val="00732CDF"/>
    <w:rsid w:val="00732DCD"/>
    <w:rsid w:val="007333F1"/>
    <w:rsid w:val="00733CE8"/>
    <w:rsid w:val="00734294"/>
    <w:rsid w:val="007342BD"/>
    <w:rsid w:val="007343D5"/>
    <w:rsid w:val="007345F1"/>
    <w:rsid w:val="00734756"/>
    <w:rsid w:val="00734869"/>
    <w:rsid w:val="007348FC"/>
    <w:rsid w:val="00734D48"/>
    <w:rsid w:val="00734DD0"/>
    <w:rsid w:val="007351DB"/>
    <w:rsid w:val="007352DB"/>
    <w:rsid w:val="00735338"/>
    <w:rsid w:val="007355F7"/>
    <w:rsid w:val="00735756"/>
    <w:rsid w:val="007357AB"/>
    <w:rsid w:val="00735857"/>
    <w:rsid w:val="00735B4B"/>
    <w:rsid w:val="00735B7B"/>
    <w:rsid w:val="00735D47"/>
    <w:rsid w:val="00735E72"/>
    <w:rsid w:val="00735FC4"/>
    <w:rsid w:val="007362D6"/>
    <w:rsid w:val="0073665E"/>
    <w:rsid w:val="00736885"/>
    <w:rsid w:val="007371DD"/>
    <w:rsid w:val="007374F2"/>
    <w:rsid w:val="00737858"/>
    <w:rsid w:val="007400B2"/>
    <w:rsid w:val="007407E5"/>
    <w:rsid w:val="00740F48"/>
    <w:rsid w:val="007411C4"/>
    <w:rsid w:val="0074136E"/>
    <w:rsid w:val="0074151F"/>
    <w:rsid w:val="00741674"/>
    <w:rsid w:val="00741870"/>
    <w:rsid w:val="00741E20"/>
    <w:rsid w:val="00742817"/>
    <w:rsid w:val="007429EA"/>
    <w:rsid w:val="00742F2A"/>
    <w:rsid w:val="00742FEC"/>
    <w:rsid w:val="00743241"/>
    <w:rsid w:val="007433BF"/>
    <w:rsid w:val="00743508"/>
    <w:rsid w:val="00743705"/>
    <w:rsid w:val="00743BBC"/>
    <w:rsid w:val="00743DD1"/>
    <w:rsid w:val="007441CA"/>
    <w:rsid w:val="007444C7"/>
    <w:rsid w:val="007446E7"/>
    <w:rsid w:val="0074494F"/>
    <w:rsid w:val="007449A1"/>
    <w:rsid w:val="00744D7A"/>
    <w:rsid w:val="00744E26"/>
    <w:rsid w:val="00744E81"/>
    <w:rsid w:val="007450B2"/>
    <w:rsid w:val="00745371"/>
    <w:rsid w:val="00745953"/>
    <w:rsid w:val="007459F6"/>
    <w:rsid w:val="00745B51"/>
    <w:rsid w:val="00745BC0"/>
    <w:rsid w:val="007462FD"/>
    <w:rsid w:val="007463E3"/>
    <w:rsid w:val="00746ACC"/>
    <w:rsid w:val="00746AF4"/>
    <w:rsid w:val="00746C6E"/>
    <w:rsid w:val="00746D46"/>
    <w:rsid w:val="0074727C"/>
    <w:rsid w:val="00747730"/>
    <w:rsid w:val="00747B9F"/>
    <w:rsid w:val="007502F7"/>
    <w:rsid w:val="007502FB"/>
    <w:rsid w:val="0075032B"/>
    <w:rsid w:val="0075061B"/>
    <w:rsid w:val="00750742"/>
    <w:rsid w:val="0075127C"/>
    <w:rsid w:val="0075134C"/>
    <w:rsid w:val="007516F3"/>
    <w:rsid w:val="007519E4"/>
    <w:rsid w:val="007520BB"/>
    <w:rsid w:val="007524D5"/>
    <w:rsid w:val="00752BB8"/>
    <w:rsid w:val="00752C5C"/>
    <w:rsid w:val="00752F26"/>
    <w:rsid w:val="00753055"/>
    <w:rsid w:val="0075320C"/>
    <w:rsid w:val="00753BA8"/>
    <w:rsid w:val="00754A4D"/>
    <w:rsid w:val="00754D7D"/>
    <w:rsid w:val="007550B3"/>
    <w:rsid w:val="00755193"/>
    <w:rsid w:val="0075530C"/>
    <w:rsid w:val="007557FB"/>
    <w:rsid w:val="007558B3"/>
    <w:rsid w:val="007560D3"/>
    <w:rsid w:val="00756196"/>
    <w:rsid w:val="00756651"/>
    <w:rsid w:val="00756844"/>
    <w:rsid w:val="00756A7B"/>
    <w:rsid w:val="007577B8"/>
    <w:rsid w:val="007601BE"/>
    <w:rsid w:val="0076035A"/>
    <w:rsid w:val="00760E73"/>
    <w:rsid w:val="007610BC"/>
    <w:rsid w:val="0076125D"/>
    <w:rsid w:val="00761260"/>
    <w:rsid w:val="007616EB"/>
    <w:rsid w:val="007617BF"/>
    <w:rsid w:val="00761A60"/>
    <w:rsid w:val="0076223A"/>
    <w:rsid w:val="007623D1"/>
    <w:rsid w:val="00762420"/>
    <w:rsid w:val="007625AB"/>
    <w:rsid w:val="00762645"/>
    <w:rsid w:val="00762F9F"/>
    <w:rsid w:val="0076329C"/>
    <w:rsid w:val="00763336"/>
    <w:rsid w:val="007634D5"/>
    <w:rsid w:val="0076375C"/>
    <w:rsid w:val="00763A08"/>
    <w:rsid w:val="00763D41"/>
    <w:rsid w:val="00763E35"/>
    <w:rsid w:val="00763EC1"/>
    <w:rsid w:val="007640D9"/>
    <w:rsid w:val="00764260"/>
    <w:rsid w:val="007642AC"/>
    <w:rsid w:val="007642BF"/>
    <w:rsid w:val="00764652"/>
    <w:rsid w:val="0076468B"/>
    <w:rsid w:val="007649ED"/>
    <w:rsid w:val="00764D64"/>
    <w:rsid w:val="00764E35"/>
    <w:rsid w:val="00764E65"/>
    <w:rsid w:val="0076560B"/>
    <w:rsid w:val="00765A64"/>
    <w:rsid w:val="00765B05"/>
    <w:rsid w:val="00765BEC"/>
    <w:rsid w:val="007660FB"/>
    <w:rsid w:val="007662C1"/>
    <w:rsid w:val="00766565"/>
    <w:rsid w:val="00766A8B"/>
    <w:rsid w:val="00766FF1"/>
    <w:rsid w:val="007673A4"/>
    <w:rsid w:val="00767418"/>
    <w:rsid w:val="007675AD"/>
    <w:rsid w:val="007679E0"/>
    <w:rsid w:val="00767B09"/>
    <w:rsid w:val="00767DAD"/>
    <w:rsid w:val="00767E87"/>
    <w:rsid w:val="007700D6"/>
    <w:rsid w:val="007703F5"/>
    <w:rsid w:val="007703F7"/>
    <w:rsid w:val="007707FB"/>
    <w:rsid w:val="00770909"/>
    <w:rsid w:val="00771162"/>
    <w:rsid w:val="0077170C"/>
    <w:rsid w:val="0077181B"/>
    <w:rsid w:val="00771CAE"/>
    <w:rsid w:val="00771DDE"/>
    <w:rsid w:val="00771E71"/>
    <w:rsid w:val="00771F99"/>
    <w:rsid w:val="00772632"/>
    <w:rsid w:val="007732F6"/>
    <w:rsid w:val="0077331C"/>
    <w:rsid w:val="00773342"/>
    <w:rsid w:val="00773871"/>
    <w:rsid w:val="00773C53"/>
    <w:rsid w:val="007742B6"/>
    <w:rsid w:val="0077436F"/>
    <w:rsid w:val="00774976"/>
    <w:rsid w:val="00774D44"/>
    <w:rsid w:val="0077572A"/>
    <w:rsid w:val="0077596B"/>
    <w:rsid w:val="00775BB5"/>
    <w:rsid w:val="007765BD"/>
    <w:rsid w:val="007766CE"/>
    <w:rsid w:val="00776F13"/>
    <w:rsid w:val="00776F5A"/>
    <w:rsid w:val="00777230"/>
    <w:rsid w:val="007772C3"/>
    <w:rsid w:val="00777327"/>
    <w:rsid w:val="007773A0"/>
    <w:rsid w:val="007776C5"/>
    <w:rsid w:val="00780772"/>
    <w:rsid w:val="0078087D"/>
    <w:rsid w:val="00780BD9"/>
    <w:rsid w:val="00780EA1"/>
    <w:rsid w:val="007811E2"/>
    <w:rsid w:val="00781AE0"/>
    <w:rsid w:val="00781B2F"/>
    <w:rsid w:val="00781E44"/>
    <w:rsid w:val="0078204E"/>
    <w:rsid w:val="00782275"/>
    <w:rsid w:val="0078231F"/>
    <w:rsid w:val="00782A7B"/>
    <w:rsid w:val="00782FF0"/>
    <w:rsid w:val="00782FF1"/>
    <w:rsid w:val="007832BC"/>
    <w:rsid w:val="007833E8"/>
    <w:rsid w:val="0078384F"/>
    <w:rsid w:val="00784138"/>
    <w:rsid w:val="00784236"/>
    <w:rsid w:val="007846D4"/>
    <w:rsid w:val="007848FC"/>
    <w:rsid w:val="00784B16"/>
    <w:rsid w:val="00784EFB"/>
    <w:rsid w:val="007856F4"/>
    <w:rsid w:val="00785797"/>
    <w:rsid w:val="00785960"/>
    <w:rsid w:val="00785AEE"/>
    <w:rsid w:val="00785DD3"/>
    <w:rsid w:val="00785FFB"/>
    <w:rsid w:val="00786285"/>
    <w:rsid w:val="0078637C"/>
    <w:rsid w:val="00786B42"/>
    <w:rsid w:val="00786DFC"/>
    <w:rsid w:val="00787298"/>
    <w:rsid w:val="0078729F"/>
    <w:rsid w:val="00787315"/>
    <w:rsid w:val="00787360"/>
    <w:rsid w:val="00787A97"/>
    <w:rsid w:val="00787E3B"/>
    <w:rsid w:val="007901EA"/>
    <w:rsid w:val="0079021D"/>
    <w:rsid w:val="00790871"/>
    <w:rsid w:val="007909B0"/>
    <w:rsid w:val="00790A9D"/>
    <w:rsid w:val="00790B9F"/>
    <w:rsid w:val="00790C86"/>
    <w:rsid w:val="00790DBE"/>
    <w:rsid w:val="00791834"/>
    <w:rsid w:val="00791A52"/>
    <w:rsid w:val="00791A81"/>
    <w:rsid w:val="00791B90"/>
    <w:rsid w:val="00791F5C"/>
    <w:rsid w:val="00792109"/>
    <w:rsid w:val="00792314"/>
    <w:rsid w:val="00792326"/>
    <w:rsid w:val="0079253A"/>
    <w:rsid w:val="00792767"/>
    <w:rsid w:val="007928EB"/>
    <w:rsid w:val="00792BB2"/>
    <w:rsid w:val="00792D81"/>
    <w:rsid w:val="0079306C"/>
    <w:rsid w:val="007931FD"/>
    <w:rsid w:val="00793380"/>
    <w:rsid w:val="007934D5"/>
    <w:rsid w:val="007935E2"/>
    <w:rsid w:val="007939FB"/>
    <w:rsid w:val="00793BBA"/>
    <w:rsid w:val="00793D91"/>
    <w:rsid w:val="00794374"/>
    <w:rsid w:val="007953E5"/>
    <w:rsid w:val="007954E0"/>
    <w:rsid w:val="00795546"/>
    <w:rsid w:val="00795777"/>
    <w:rsid w:val="00795855"/>
    <w:rsid w:val="00796037"/>
    <w:rsid w:val="007963CB"/>
    <w:rsid w:val="00796B0F"/>
    <w:rsid w:val="00796B4D"/>
    <w:rsid w:val="00796B94"/>
    <w:rsid w:val="00796EB1"/>
    <w:rsid w:val="00796F33"/>
    <w:rsid w:val="0079797E"/>
    <w:rsid w:val="00797DA4"/>
    <w:rsid w:val="007A0035"/>
    <w:rsid w:val="007A0645"/>
    <w:rsid w:val="007A0BC6"/>
    <w:rsid w:val="007A0BE6"/>
    <w:rsid w:val="007A0F74"/>
    <w:rsid w:val="007A10C2"/>
    <w:rsid w:val="007A1272"/>
    <w:rsid w:val="007A1337"/>
    <w:rsid w:val="007A143E"/>
    <w:rsid w:val="007A1561"/>
    <w:rsid w:val="007A1EAC"/>
    <w:rsid w:val="007A1F70"/>
    <w:rsid w:val="007A1FF9"/>
    <w:rsid w:val="007A24D1"/>
    <w:rsid w:val="007A28AF"/>
    <w:rsid w:val="007A2A85"/>
    <w:rsid w:val="007A2D70"/>
    <w:rsid w:val="007A2DFA"/>
    <w:rsid w:val="007A30E8"/>
    <w:rsid w:val="007A3146"/>
    <w:rsid w:val="007A397B"/>
    <w:rsid w:val="007A3E80"/>
    <w:rsid w:val="007A3EAB"/>
    <w:rsid w:val="007A3FD0"/>
    <w:rsid w:val="007A4129"/>
    <w:rsid w:val="007A4207"/>
    <w:rsid w:val="007A4222"/>
    <w:rsid w:val="007A4270"/>
    <w:rsid w:val="007A45A0"/>
    <w:rsid w:val="007A48B4"/>
    <w:rsid w:val="007A4D92"/>
    <w:rsid w:val="007A4DDE"/>
    <w:rsid w:val="007A4F2C"/>
    <w:rsid w:val="007A4F82"/>
    <w:rsid w:val="007A500A"/>
    <w:rsid w:val="007A527E"/>
    <w:rsid w:val="007A5396"/>
    <w:rsid w:val="007A5660"/>
    <w:rsid w:val="007A59C0"/>
    <w:rsid w:val="007A5B66"/>
    <w:rsid w:val="007A632C"/>
    <w:rsid w:val="007A6513"/>
    <w:rsid w:val="007A68A4"/>
    <w:rsid w:val="007A6C86"/>
    <w:rsid w:val="007A7044"/>
    <w:rsid w:val="007A7383"/>
    <w:rsid w:val="007A7436"/>
    <w:rsid w:val="007A7915"/>
    <w:rsid w:val="007A7AAA"/>
    <w:rsid w:val="007A7C88"/>
    <w:rsid w:val="007A7D4D"/>
    <w:rsid w:val="007B01DB"/>
    <w:rsid w:val="007B05E0"/>
    <w:rsid w:val="007B075D"/>
    <w:rsid w:val="007B07D4"/>
    <w:rsid w:val="007B09EB"/>
    <w:rsid w:val="007B0E8A"/>
    <w:rsid w:val="007B1353"/>
    <w:rsid w:val="007B15BD"/>
    <w:rsid w:val="007B1A22"/>
    <w:rsid w:val="007B1B2B"/>
    <w:rsid w:val="007B1D13"/>
    <w:rsid w:val="007B1FB5"/>
    <w:rsid w:val="007B2056"/>
    <w:rsid w:val="007B24E0"/>
    <w:rsid w:val="007B25F1"/>
    <w:rsid w:val="007B27FF"/>
    <w:rsid w:val="007B28E5"/>
    <w:rsid w:val="007B28FD"/>
    <w:rsid w:val="007B2B95"/>
    <w:rsid w:val="007B2F81"/>
    <w:rsid w:val="007B2FA4"/>
    <w:rsid w:val="007B3015"/>
    <w:rsid w:val="007B3979"/>
    <w:rsid w:val="007B3BA9"/>
    <w:rsid w:val="007B4434"/>
    <w:rsid w:val="007B4482"/>
    <w:rsid w:val="007B453C"/>
    <w:rsid w:val="007B499B"/>
    <w:rsid w:val="007B5024"/>
    <w:rsid w:val="007B5035"/>
    <w:rsid w:val="007B5152"/>
    <w:rsid w:val="007B5248"/>
    <w:rsid w:val="007B5254"/>
    <w:rsid w:val="007B54C2"/>
    <w:rsid w:val="007B56D0"/>
    <w:rsid w:val="007B5974"/>
    <w:rsid w:val="007B5C55"/>
    <w:rsid w:val="007B5D69"/>
    <w:rsid w:val="007B5DB0"/>
    <w:rsid w:val="007B5ED3"/>
    <w:rsid w:val="007B63F0"/>
    <w:rsid w:val="007B6461"/>
    <w:rsid w:val="007B6904"/>
    <w:rsid w:val="007B6DA5"/>
    <w:rsid w:val="007B779F"/>
    <w:rsid w:val="007B780C"/>
    <w:rsid w:val="007B781E"/>
    <w:rsid w:val="007B7BDC"/>
    <w:rsid w:val="007B7E72"/>
    <w:rsid w:val="007C00D4"/>
    <w:rsid w:val="007C05E5"/>
    <w:rsid w:val="007C06B2"/>
    <w:rsid w:val="007C0D29"/>
    <w:rsid w:val="007C0E31"/>
    <w:rsid w:val="007C12D8"/>
    <w:rsid w:val="007C1C18"/>
    <w:rsid w:val="007C1EBD"/>
    <w:rsid w:val="007C1FEB"/>
    <w:rsid w:val="007C28BF"/>
    <w:rsid w:val="007C3544"/>
    <w:rsid w:val="007C3666"/>
    <w:rsid w:val="007C38B0"/>
    <w:rsid w:val="007C3C19"/>
    <w:rsid w:val="007C44E1"/>
    <w:rsid w:val="007C4D9D"/>
    <w:rsid w:val="007C50A1"/>
    <w:rsid w:val="007C5241"/>
    <w:rsid w:val="007C5728"/>
    <w:rsid w:val="007C6205"/>
    <w:rsid w:val="007C66D0"/>
    <w:rsid w:val="007C6CEC"/>
    <w:rsid w:val="007C6F88"/>
    <w:rsid w:val="007C73F5"/>
    <w:rsid w:val="007C7489"/>
    <w:rsid w:val="007C74B9"/>
    <w:rsid w:val="007C78BE"/>
    <w:rsid w:val="007C7B9D"/>
    <w:rsid w:val="007D0498"/>
    <w:rsid w:val="007D0BF2"/>
    <w:rsid w:val="007D14FC"/>
    <w:rsid w:val="007D16A0"/>
    <w:rsid w:val="007D16C9"/>
    <w:rsid w:val="007D1729"/>
    <w:rsid w:val="007D1777"/>
    <w:rsid w:val="007D1D66"/>
    <w:rsid w:val="007D2472"/>
    <w:rsid w:val="007D272B"/>
    <w:rsid w:val="007D2B07"/>
    <w:rsid w:val="007D2EA1"/>
    <w:rsid w:val="007D3499"/>
    <w:rsid w:val="007D349E"/>
    <w:rsid w:val="007D3654"/>
    <w:rsid w:val="007D36C0"/>
    <w:rsid w:val="007D3AF0"/>
    <w:rsid w:val="007D3C32"/>
    <w:rsid w:val="007D3E97"/>
    <w:rsid w:val="007D400A"/>
    <w:rsid w:val="007D456B"/>
    <w:rsid w:val="007D457D"/>
    <w:rsid w:val="007D4759"/>
    <w:rsid w:val="007D4ACB"/>
    <w:rsid w:val="007D4AEF"/>
    <w:rsid w:val="007D4DFE"/>
    <w:rsid w:val="007D508D"/>
    <w:rsid w:val="007D55C8"/>
    <w:rsid w:val="007D57C7"/>
    <w:rsid w:val="007D587B"/>
    <w:rsid w:val="007D58BA"/>
    <w:rsid w:val="007D5D27"/>
    <w:rsid w:val="007D6426"/>
    <w:rsid w:val="007D6715"/>
    <w:rsid w:val="007D6814"/>
    <w:rsid w:val="007D686C"/>
    <w:rsid w:val="007D69EE"/>
    <w:rsid w:val="007D6DAC"/>
    <w:rsid w:val="007D731A"/>
    <w:rsid w:val="007D7481"/>
    <w:rsid w:val="007D7871"/>
    <w:rsid w:val="007E0164"/>
    <w:rsid w:val="007E0954"/>
    <w:rsid w:val="007E22F3"/>
    <w:rsid w:val="007E247E"/>
    <w:rsid w:val="007E2781"/>
    <w:rsid w:val="007E285D"/>
    <w:rsid w:val="007E2954"/>
    <w:rsid w:val="007E2C20"/>
    <w:rsid w:val="007E2D3C"/>
    <w:rsid w:val="007E2DB7"/>
    <w:rsid w:val="007E2EAD"/>
    <w:rsid w:val="007E30E6"/>
    <w:rsid w:val="007E3184"/>
    <w:rsid w:val="007E3870"/>
    <w:rsid w:val="007E3939"/>
    <w:rsid w:val="007E3CC4"/>
    <w:rsid w:val="007E40E7"/>
    <w:rsid w:val="007E49D7"/>
    <w:rsid w:val="007E4C22"/>
    <w:rsid w:val="007E4E60"/>
    <w:rsid w:val="007E4F55"/>
    <w:rsid w:val="007E50D4"/>
    <w:rsid w:val="007E5198"/>
    <w:rsid w:val="007E5A65"/>
    <w:rsid w:val="007E692A"/>
    <w:rsid w:val="007E6B90"/>
    <w:rsid w:val="007E6B91"/>
    <w:rsid w:val="007E6D69"/>
    <w:rsid w:val="007E6DFF"/>
    <w:rsid w:val="007E6ECE"/>
    <w:rsid w:val="007E75E4"/>
    <w:rsid w:val="007E7B22"/>
    <w:rsid w:val="007E7BF5"/>
    <w:rsid w:val="007E7DC5"/>
    <w:rsid w:val="007E7E53"/>
    <w:rsid w:val="007F01AF"/>
    <w:rsid w:val="007F02B5"/>
    <w:rsid w:val="007F0579"/>
    <w:rsid w:val="007F05DC"/>
    <w:rsid w:val="007F061F"/>
    <w:rsid w:val="007F0DAE"/>
    <w:rsid w:val="007F1068"/>
    <w:rsid w:val="007F1217"/>
    <w:rsid w:val="007F1261"/>
    <w:rsid w:val="007F1A54"/>
    <w:rsid w:val="007F1E11"/>
    <w:rsid w:val="007F24C3"/>
    <w:rsid w:val="007F25F5"/>
    <w:rsid w:val="007F2AA0"/>
    <w:rsid w:val="007F2FAC"/>
    <w:rsid w:val="007F3098"/>
    <w:rsid w:val="007F359A"/>
    <w:rsid w:val="007F37DB"/>
    <w:rsid w:val="007F393D"/>
    <w:rsid w:val="007F3B5A"/>
    <w:rsid w:val="007F432B"/>
    <w:rsid w:val="007F4840"/>
    <w:rsid w:val="007F4D9A"/>
    <w:rsid w:val="007F500D"/>
    <w:rsid w:val="007F50A4"/>
    <w:rsid w:val="007F56FD"/>
    <w:rsid w:val="007F687E"/>
    <w:rsid w:val="007F68C2"/>
    <w:rsid w:val="007F6E92"/>
    <w:rsid w:val="007F7046"/>
    <w:rsid w:val="007F72AB"/>
    <w:rsid w:val="007F73C9"/>
    <w:rsid w:val="007F7791"/>
    <w:rsid w:val="007F779C"/>
    <w:rsid w:val="007F7B8A"/>
    <w:rsid w:val="007F7D84"/>
    <w:rsid w:val="008004B3"/>
    <w:rsid w:val="00800DE4"/>
    <w:rsid w:val="008012F5"/>
    <w:rsid w:val="0080138F"/>
    <w:rsid w:val="00801594"/>
    <w:rsid w:val="00801862"/>
    <w:rsid w:val="00801DC2"/>
    <w:rsid w:val="008021D2"/>
    <w:rsid w:val="0080276F"/>
    <w:rsid w:val="00802D1E"/>
    <w:rsid w:val="00803732"/>
    <w:rsid w:val="0080374A"/>
    <w:rsid w:val="00803A2C"/>
    <w:rsid w:val="008044FA"/>
    <w:rsid w:val="008048E6"/>
    <w:rsid w:val="00804A08"/>
    <w:rsid w:val="00804E05"/>
    <w:rsid w:val="00804E12"/>
    <w:rsid w:val="008053B0"/>
    <w:rsid w:val="0080563B"/>
    <w:rsid w:val="008058D3"/>
    <w:rsid w:val="00805A4F"/>
    <w:rsid w:val="00805C5C"/>
    <w:rsid w:val="00805FFD"/>
    <w:rsid w:val="0080641F"/>
    <w:rsid w:val="00806721"/>
    <w:rsid w:val="00806D88"/>
    <w:rsid w:val="00806F7D"/>
    <w:rsid w:val="00807B24"/>
    <w:rsid w:val="00810003"/>
    <w:rsid w:val="008103EF"/>
    <w:rsid w:val="008105BB"/>
    <w:rsid w:val="0081066D"/>
    <w:rsid w:val="008108A8"/>
    <w:rsid w:val="00810B23"/>
    <w:rsid w:val="00810C8B"/>
    <w:rsid w:val="00810CB8"/>
    <w:rsid w:val="00810DD1"/>
    <w:rsid w:val="00810FA3"/>
    <w:rsid w:val="00811175"/>
    <w:rsid w:val="00811202"/>
    <w:rsid w:val="00811449"/>
    <w:rsid w:val="008118E9"/>
    <w:rsid w:val="008124F5"/>
    <w:rsid w:val="008126EB"/>
    <w:rsid w:val="008127D1"/>
    <w:rsid w:val="00813635"/>
    <w:rsid w:val="00813677"/>
    <w:rsid w:val="00813AE3"/>
    <w:rsid w:val="00813CBF"/>
    <w:rsid w:val="00814C2C"/>
    <w:rsid w:val="00814E9B"/>
    <w:rsid w:val="00814F91"/>
    <w:rsid w:val="00814FFE"/>
    <w:rsid w:val="00815229"/>
    <w:rsid w:val="0081523C"/>
    <w:rsid w:val="0081534C"/>
    <w:rsid w:val="0081554C"/>
    <w:rsid w:val="008159FD"/>
    <w:rsid w:val="00815A3C"/>
    <w:rsid w:val="00815CD1"/>
    <w:rsid w:val="00815E01"/>
    <w:rsid w:val="008160B9"/>
    <w:rsid w:val="008163B1"/>
    <w:rsid w:val="008165C2"/>
    <w:rsid w:val="00816AAA"/>
    <w:rsid w:val="00816CFF"/>
    <w:rsid w:val="00816EE9"/>
    <w:rsid w:val="00817094"/>
    <w:rsid w:val="0081765F"/>
    <w:rsid w:val="00817AB7"/>
    <w:rsid w:val="0082018C"/>
    <w:rsid w:val="00820731"/>
    <w:rsid w:val="0082093F"/>
    <w:rsid w:val="00820B14"/>
    <w:rsid w:val="00820F03"/>
    <w:rsid w:val="00821582"/>
    <w:rsid w:val="00821A72"/>
    <w:rsid w:val="00821B2C"/>
    <w:rsid w:val="00821B35"/>
    <w:rsid w:val="00821E53"/>
    <w:rsid w:val="00821FB8"/>
    <w:rsid w:val="0082205A"/>
    <w:rsid w:val="00822128"/>
    <w:rsid w:val="00822317"/>
    <w:rsid w:val="00822522"/>
    <w:rsid w:val="00822547"/>
    <w:rsid w:val="008225E7"/>
    <w:rsid w:val="00822603"/>
    <w:rsid w:val="00822640"/>
    <w:rsid w:val="0082281C"/>
    <w:rsid w:val="00822B58"/>
    <w:rsid w:val="00822D86"/>
    <w:rsid w:val="008233D9"/>
    <w:rsid w:val="00823773"/>
    <w:rsid w:val="00823D96"/>
    <w:rsid w:val="00823DC2"/>
    <w:rsid w:val="00824095"/>
    <w:rsid w:val="008241DC"/>
    <w:rsid w:val="0082452D"/>
    <w:rsid w:val="008246F4"/>
    <w:rsid w:val="008246FA"/>
    <w:rsid w:val="00824BEC"/>
    <w:rsid w:val="00824D6C"/>
    <w:rsid w:val="0082506D"/>
    <w:rsid w:val="008251F7"/>
    <w:rsid w:val="008252D9"/>
    <w:rsid w:val="008256B0"/>
    <w:rsid w:val="00825E68"/>
    <w:rsid w:val="008260CC"/>
    <w:rsid w:val="008264AD"/>
    <w:rsid w:val="00826524"/>
    <w:rsid w:val="008270A5"/>
    <w:rsid w:val="008271B2"/>
    <w:rsid w:val="00827486"/>
    <w:rsid w:val="00827A8C"/>
    <w:rsid w:val="00827CFA"/>
    <w:rsid w:val="00830027"/>
    <w:rsid w:val="00830455"/>
    <w:rsid w:val="008313A4"/>
    <w:rsid w:val="008314F2"/>
    <w:rsid w:val="008315A7"/>
    <w:rsid w:val="0083175D"/>
    <w:rsid w:val="008319D3"/>
    <w:rsid w:val="00831B30"/>
    <w:rsid w:val="00832118"/>
    <w:rsid w:val="00832286"/>
    <w:rsid w:val="00832809"/>
    <w:rsid w:val="00832C9C"/>
    <w:rsid w:val="00832DE3"/>
    <w:rsid w:val="00832EF8"/>
    <w:rsid w:val="00833182"/>
    <w:rsid w:val="00834056"/>
    <w:rsid w:val="008340A6"/>
    <w:rsid w:val="0083449D"/>
    <w:rsid w:val="00834FDE"/>
    <w:rsid w:val="008350AA"/>
    <w:rsid w:val="0083533C"/>
    <w:rsid w:val="008360AB"/>
    <w:rsid w:val="008361D5"/>
    <w:rsid w:val="0083653C"/>
    <w:rsid w:val="008367B6"/>
    <w:rsid w:val="00836B79"/>
    <w:rsid w:val="00836EB4"/>
    <w:rsid w:val="00837743"/>
    <w:rsid w:val="00837780"/>
    <w:rsid w:val="00837967"/>
    <w:rsid w:val="00837B50"/>
    <w:rsid w:val="0084039D"/>
    <w:rsid w:val="0084051E"/>
    <w:rsid w:val="00840926"/>
    <w:rsid w:val="0084185C"/>
    <w:rsid w:val="008420CF"/>
    <w:rsid w:val="008424B1"/>
    <w:rsid w:val="00842D16"/>
    <w:rsid w:val="00842D62"/>
    <w:rsid w:val="00843424"/>
    <w:rsid w:val="0084353D"/>
    <w:rsid w:val="0084382A"/>
    <w:rsid w:val="0084386C"/>
    <w:rsid w:val="008439A6"/>
    <w:rsid w:val="00843AE1"/>
    <w:rsid w:val="00843CA4"/>
    <w:rsid w:val="008444D9"/>
    <w:rsid w:val="0084468E"/>
    <w:rsid w:val="008448D8"/>
    <w:rsid w:val="00844B32"/>
    <w:rsid w:val="00844B63"/>
    <w:rsid w:val="00844C21"/>
    <w:rsid w:val="00844CC7"/>
    <w:rsid w:val="00845027"/>
    <w:rsid w:val="00845546"/>
    <w:rsid w:val="008455DA"/>
    <w:rsid w:val="0084560E"/>
    <w:rsid w:val="00845B70"/>
    <w:rsid w:val="00845E57"/>
    <w:rsid w:val="00846338"/>
    <w:rsid w:val="00847522"/>
    <w:rsid w:val="00847916"/>
    <w:rsid w:val="00847B2B"/>
    <w:rsid w:val="00847BF8"/>
    <w:rsid w:val="00847CE9"/>
    <w:rsid w:val="00847EC3"/>
    <w:rsid w:val="00847FE6"/>
    <w:rsid w:val="008502A8"/>
    <w:rsid w:val="008504B3"/>
    <w:rsid w:val="0085067B"/>
    <w:rsid w:val="0085100D"/>
    <w:rsid w:val="0085136E"/>
    <w:rsid w:val="008514F2"/>
    <w:rsid w:val="00851717"/>
    <w:rsid w:val="00851B1C"/>
    <w:rsid w:val="00851CCD"/>
    <w:rsid w:val="00852145"/>
    <w:rsid w:val="008523B9"/>
    <w:rsid w:val="00852803"/>
    <w:rsid w:val="00852987"/>
    <w:rsid w:val="008529BA"/>
    <w:rsid w:val="00853038"/>
    <w:rsid w:val="008530CF"/>
    <w:rsid w:val="0085341E"/>
    <w:rsid w:val="00853A9B"/>
    <w:rsid w:val="00853C36"/>
    <w:rsid w:val="008548E5"/>
    <w:rsid w:val="00854DB1"/>
    <w:rsid w:val="008550CE"/>
    <w:rsid w:val="008556FB"/>
    <w:rsid w:val="00855D15"/>
    <w:rsid w:val="00855DC9"/>
    <w:rsid w:val="00855FC5"/>
    <w:rsid w:val="008563CB"/>
    <w:rsid w:val="0085667C"/>
    <w:rsid w:val="008569E4"/>
    <w:rsid w:val="00856BB7"/>
    <w:rsid w:val="00856E95"/>
    <w:rsid w:val="00857015"/>
    <w:rsid w:val="00857239"/>
    <w:rsid w:val="008573B3"/>
    <w:rsid w:val="008574E5"/>
    <w:rsid w:val="008575F6"/>
    <w:rsid w:val="00857799"/>
    <w:rsid w:val="00857EF2"/>
    <w:rsid w:val="00857FA4"/>
    <w:rsid w:val="008603E9"/>
    <w:rsid w:val="00860560"/>
    <w:rsid w:val="00860629"/>
    <w:rsid w:val="00860886"/>
    <w:rsid w:val="00860983"/>
    <w:rsid w:val="008609D9"/>
    <w:rsid w:val="00860AB0"/>
    <w:rsid w:val="00861D74"/>
    <w:rsid w:val="00861FFC"/>
    <w:rsid w:val="00862040"/>
    <w:rsid w:val="00862202"/>
    <w:rsid w:val="008625C2"/>
    <w:rsid w:val="00862623"/>
    <w:rsid w:val="008628E2"/>
    <w:rsid w:val="00862B3D"/>
    <w:rsid w:val="00862F03"/>
    <w:rsid w:val="00863692"/>
    <w:rsid w:val="0086374E"/>
    <w:rsid w:val="00863810"/>
    <w:rsid w:val="00863836"/>
    <w:rsid w:val="008638F7"/>
    <w:rsid w:val="00863A97"/>
    <w:rsid w:val="00863D03"/>
    <w:rsid w:val="00863DB2"/>
    <w:rsid w:val="00864082"/>
    <w:rsid w:val="00864A8A"/>
    <w:rsid w:val="00864B0A"/>
    <w:rsid w:val="00864DAB"/>
    <w:rsid w:val="00864F4E"/>
    <w:rsid w:val="00864FB3"/>
    <w:rsid w:val="0086540A"/>
    <w:rsid w:val="00865F0A"/>
    <w:rsid w:val="00865FBC"/>
    <w:rsid w:val="00865FE1"/>
    <w:rsid w:val="008660BC"/>
    <w:rsid w:val="0086649F"/>
    <w:rsid w:val="008665AE"/>
    <w:rsid w:val="00866C51"/>
    <w:rsid w:val="00866E0B"/>
    <w:rsid w:val="0086712C"/>
    <w:rsid w:val="0086722D"/>
    <w:rsid w:val="00867F5B"/>
    <w:rsid w:val="00870803"/>
    <w:rsid w:val="008710EF"/>
    <w:rsid w:val="008714C1"/>
    <w:rsid w:val="00871603"/>
    <w:rsid w:val="0087188A"/>
    <w:rsid w:val="00871894"/>
    <w:rsid w:val="008718E8"/>
    <w:rsid w:val="008719DD"/>
    <w:rsid w:val="00871BE1"/>
    <w:rsid w:val="00871C6D"/>
    <w:rsid w:val="00871CB5"/>
    <w:rsid w:val="00871FAC"/>
    <w:rsid w:val="00872447"/>
    <w:rsid w:val="00872476"/>
    <w:rsid w:val="0087278B"/>
    <w:rsid w:val="0087292E"/>
    <w:rsid w:val="00872CBE"/>
    <w:rsid w:val="00873844"/>
    <w:rsid w:val="00873B0F"/>
    <w:rsid w:val="00873B7B"/>
    <w:rsid w:val="00873DF5"/>
    <w:rsid w:val="00873F0E"/>
    <w:rsid w:val="00873F49"/>
    <w:rsid w:val="008740CE"/>
    <w:rsid w:val="008742B7"/>
    <w:rsid w:val="008746B9"/>
    <w:rsid w:val="00874C06"/>
    <w:rsid w:val="00874EDC"/>
    <w:rsid w:val="00875E3B"/>
    <w:rsid w:val="00876FF2"/>
    <w:rsid w:val="008771AB"/>
    <w:rsid w:val="00877558"/>
    <w:rsid w:val="008778DE"/>
    <w:rsid w:val="00877905"/>
    <w:rsid w:val="0087796E"/>
    <w:rsid w:val="00877AEC"/>
    <w:rsid w:val="00877C51"/>
    <w:rsid w:val="00877DAA"/>
    <w:rsid w:val="008801F6"/>
    <w:rsid w:val="008803B5"/>
    <w:rsid w:val="00880A95"/>
    <w:rsid w:val="00880ED0"/>
    <w:rsid w:val="00881228"/>
    <w:rsid w:val="00881265"/>
    <w:rsid w:val="0088156F"/>
    <w:rsid w:val="00881689"/>
    <w:rsid w:val="00881B37"/>
    <w:rsid w:val="008826C0"/>
    <w:rsid w:val="00882B7A"/>
    <w:rsid w:val="00882C29"/>
    <w:rsid w:val="00882C81"/>
    <w:rsid w:val="00882CFD"/>
    <w:rsid w:val="0088333B"/>
    <w:rsid w:val="008834AA"/>
    <w:rsid w:val="00883870"/>
    <w:rsid w:val="00883958"/>
    <w:rsid w:val="00883C97"/>
    <w:rsid w:val="00884059"/>
    <w:rsid w:val="00884420"/>
    <w:rsid w:val="00884454"/>
    <w:rsid w:val="008845CD"/>
    <w:rsid w:val="008845DF"/>
    <w:rsid w:val="0088503A"/>
    <w:rsid w:val="00885105"/>
    <w:rsid w:val="008851A2"/>
    <w:rsid w:val="00885289"/>
    <w:rsid w:val="00885444"/>
    <w:rsid w:val="00885A16"/>
    <w:rsid w:val="00885F96"/>
    <w:rsid w:val="0088600E"/>
    <w:rsid w:val="00886280"/>
    <w:rsid w:val="008866FC"/>
    <w:rsid w:val="00886A65"/>
    <w:rsid w:val="00886C46"/>
    <w:rsid w:val="008870B9"/>
    <w:rsid w:val="0088750F"/>
    <w:rsid w:val="008875B4"/>
    <w:rsid w:val="0088760C"/>
    <w:rsid w:val="00887BEB"/>
    <w:rsid w:val="00890340"/>
    <w:rsid w:val="008905F1"/>
    <w:rsid w:val="00890CC5"/>
    <w:rsid w:val="00890F4E"/>
    <w:rsid w:val="0089175E"/>
    <w:rsid w:val="00891F4B"/>
    <w:rsid w:val="00891F83"/>
    <w:rsid w:val="0089270B"/>
    <w:rsid w:val="00892D85"/>
    <w:rsid w:val="00892E04"/>
    <w:rsid w:val="0089317E"/>
    <w:rsid w:val="008931AA"/>
    <w:rsid w:val="00893586"/>
    <w:rsid w:val="00893642"/>
    <w:rsid w:val="00893AEC"/>
    <w:rsid w:val="0089457F"/>
    <w:rsid w:val="008946C6"/>
    <w:rsid w:val="008946DF"/>
    <w:rsid w:val="00894CAA"/>
    <w:rsid w:val="00894E67"/>
    <w:rsid w:val="00894FF5"/>
    <w:rsid w:val="008952D2"/>
    <w:rsid w:val="00895367"/>
    <w:rsid w:val="00895860"/>
    <w:rsid w:val="0089597A"/>
    <w:rsid w:val="00895D5D"/>
    <w:rsid w:val="008960EE"/>
    <w:rsid w:val="008968CF"/>
    <w:rsid w:val="00896A8A"/>
    <w:rsid w:val="00896D8E"/>
    <w:rsid w:val="008974F4"/>
    <w:rsid w:val="00897A72"/>
    <w:rsid w:val="00897A73"/>
    <w:rsid w:val="00897A99"/>
    <w:rsid w:val="00897BEC"/>
    <w:rsid w:val="00897E59"/>
    <w:rsid w:val="008A0824"/>
    <w:rsid w:val="008A0965"/>
    <w:rsid w:val="008A0B13"/>
    <w:rsid w:val="008A0B9C"/>
    <w:rsid w:val="008A0F0A"/>
    <w:rsid w:val="008A1088"/>
    <w:rsid w:val="008A1FDB"/>
    <w:rsid w:val="008A2239"/>
    <w:rsid w:val="008A28B4"/>
    <w:rsid w:val="008A2C02"/>
    <w:rsid w:val="008A2E2E"/>
    <w:rsid w:val="008A3289"/>
    <w:rsid w:val="008A3B16"/>
    <w:rsid w:val="008A3EC8"/>
    <w:rsid w:val="008A4020"/>
    <w:rsid w:val="008A44AD"/>
    <w:rsid w:val="008A4C3D"/>
    <w:rsid w:val="008A4D84"/>
    <w:rsid w:val="008A4E80"/>
    <w:rsid w:val="008A50EA"/>
    <w:rsid w:val="008A52DE"/>
    <w:rsid w:val="008A570D"/>
    <w:rsid w:val="008A5727"/>
    <w:rsid w:val="008A575C"/>
    <w:rsid w:val="008A59FE"/>
    <w:rsid w:val="008A5BD9"/>
    <w:rsid w:val="008A5E73"/>
    <w:rsid w:val="008A62F6"/>
    <w:rsid w:val="008A66CD"/>
    <w:rsid w:val="008A68BF"/>
    <w:rsid w:val="008A6B0D"/>
    <w:rsid w:val="008A6B27"/>
    <w:rsid w:val="008A6F2F"/>
    <w:rsid w:val="008A7411"/>
    <w:rsid w:val="008A7553"/>
    <w:rsid w:val="008A7797"/>
    <w:rsid w:val="008A783C"/>
    <w:rsid w:val="008A7884"/>
    <w:rsid w:val="008A7B8D"/>
    <w:rsid w:val="008A7F18"/>
    <w:rsid w:val="008A7FA0"/>
    <w:rsid w:val="008B0121"/>
    <w:rsid w:val="008B03FF"/>
    <w:rsid w:val="008B0A86"/>
    <w:rsid w:val="008B0BC3"/>
    <w:rsid w:val="008B0CC4"/>
    <w:rsid w:val="008B0D66"/>
    <w:rsid w:val="008B14B1"/>
    <w:rsid w:val="008B1891"/>
    <w:rsid w:val="008B1C54"/>
    <w:rsid w:val="008B1D2B"/>
    <w:rsid w:val="008B21C6"/>
    <w:rsid w:val="008B22EB"/>
    <w:rsid w:val="008B29E8"/>
    <w:rsid w:val="008B32DB"/>
    <w:rsid w:val="008B33AE"/>
    <w:rsid w:val="008B33CD"/>
    <w:rsid w:val="008B3594"/>
    <w:rsid w:val="008B35AB"/>
    <w:rsid w:val="008B38D9"/>
    <w:rsid w:val="008B38F9"/>
    <w:rsid w:val="008B4343"/>
    <w:rsid w:val="008B4429"/>
    <w:rsid w:val="008B4B89"/>
    <w:rsid w:val="008B5812"/>
    <w:rsid w:val="008B58FC"/>
    <w:rsid w:val="008B5F85"/>
    <w:rsid w:val="008B65CC"/>
    <w:rsid w:val="008B69B9"/>
    <w:rsid w:val="008B6C71"/>
    <w:rsid w:val="008B71DD"/>
    <w:rsid w:val="008B7279"/>
    <w:rsid w:val="008B72C3"/>
    <w:rsid w:val="008B7710"/>
    <w:rsid w:val="008B7A2B"/>
    <w:rsid w:val="008C0077"/>
    <w:rsid w:val="008C02C0"/>
    <w:rsid w:val="008C03D1"/>
    <w:rsid w:val="008C0590"/>
    <w:rsid w:val="008C065C"/>
    <w:rsid w:val="008C0845"/>
    <w:rsid w:val="008C0C4C"/>
    <w:rsid w:val="008C0CD9"/>
    <w:rsid w:val="008C0DCF"/>
    <w:rsid w:val="008C12D5"/>
    <w:rsid w:val="008C14CD"/>
    <w:rsid w:val="008C15D0"/>
    <w:rsid w:val="008C1628"/>
    <w:rsid w:val="008C19F0"/>
    <w:rsid w:val="008C1A77"/>
    <w:rsid w:val="008C1C52"/>
    <w:rsid w:val="008C2223"/>
    <w:rsid w:val="008C235D"/>
    <w:rsid w:val="008C282F"/>
    <w:rsid w:val="008C28AB"/>
    <w:rsid w:val="008C28BE"/>
    <w:rsid w:val="008C299B"/>
    <w:rsid w:val="008C2BE1"/>
    <w:rsid w:val="008C2E37"/>
    <w:rsid w:val="008C33D0"/>
    <w:rsid w:val="008C3505"/>
    <w:rsid w:val="008C3CB3"/>
    <w:rsid w:val="008C3DAD"/>
    <w:rsid w:val="008C4494"/>
    <w:rsid w:val="008C4835"/>
    <w:rsid w:val="008C4B19"/>
    <w:rsid w:val="008C4C56"/>
    <w:rsid w:val="008C4D39"/>
    <w:rsid w:val="008C5594"/>
    <w:rsid w:val="008C57E1"/>
    <w:rsid w:val="008C5882"/>
    <w:rsid w:val="008C59C4"/>
    <w:rsid w:val="008C5B06"/>
    <w:rsid w:val="008C5B4C"/>
    <w:rsid w:val="008C5C71"/>
    <w:rsid w:val="008C5D5B"/>
    <w:rsid w:val="008C5E99"/>
    <w:rsid w:val="008C608B"/>
    <w:rsid w:val="008C61AF"/>
    <w:rsid w:val="008C6783"/>
    <w:rsid w:val="008C6A1A"/>
    <w:rsid w:val="008C6D68"/>
    <w:rsid w:val="008C71D0"/>
    <w:rsid w:val="008C7365"/>
    <w:rsid w:val="008C75A4"/>
    <w:rsid w:val="008C7849"/>
    <w:rsid w:val="008C78E2"/>
    <w:rsid w:val="008C7B6C"/>
    <w:rsid w:val="008C7DC0"/>
    <w:rsid w:val="008C7F1F"/>
    <w:rsid w:val="008D0639"/>
    <w:rsid w:val="008D0982"/>
    <w:rsid w:val="008D0B06"/>
    <w:rsid w:val="008D0C6D"/>
    <w:rsid w:val="008D0D81"/>
    <w:rsid w:val="008D10FF"/>
    <w:rsid w:val="008D1136"/>
    <w:rsid w:val="008D12F0"/>
    <w:rsid w:val="008D1529"/>
    <w:rsid w:val="008D158E"/>
    <w:rsid w:val="008D1CAC"/>
    <w:rsid w:val="008D1E60"/>
    <w:rsid w:val="008D1FDF"/>
    <w:rsid w:val="008D2094"/>
    <w:rsid w:val="008D238B"/>
    <w:rsid w:val="008D25B3"/>
    <w:rsid w:val="008D2851"/>
    <w:rsid w:val="008D29DA"/>
    <w:rsid w:val="008D2E39"/>
    <w:rsid w:val="008D3337"/>
    <w:rsid w:val="008D3367"/>
    <w:rsid w:val="008D3789"/>
    <w:rsid w:val="008D3CD9"/>
    <w:rsid w:val="008D3D08"/>
    <w:rsid w:val="008D3F12"/>
    <w:rsid w:val="008D422A"/>
    <w:rsid w:val="008D459C"/>
    <w:rsid w:val="008D465E"/>
    <w:rsid w:val="008D472B"/>
    <w:rsid w:val="008D495C"/>
    <w:rsid w:val="008D4AFC"/>
    <w:rsid w:val="008D5299"/>
    <w:rsid w:val="008D56A9"/>
    <w:rsid w:val="008D5717"/>
    <w:rsid w:val="008D58AA"/>
    <w:rsid w:val="008D60E4"/>
    <w:rsid w:val="008D6217"/>
    <w:rsid w:val="008D677E"/>
    <w:rsid w:val="008D75B0"/>
    <w:rsid w:val="008D76CB"/>
    <w:rsid w:val="008D787C"/>
    <w:rsid w:val="008D795C"/>
    <w:rsid w:val="008D7B0C"/>
    <w:rsid w:val="008E0297"/>
    <w:rsid w:val="008E0ADD"/>
    <w:rsid w:val="008E0BDB"/>
    <w:rsid w:val="008E0DEA"/>
    <w:rsid w:val="008E0EF0"/>
    <w:rsid w:val="008E1175"/>
    <w:rsid w:val="008E1218"/>
    <w:rsid w:val="008E131A"/>
    <w:rsid w:val="008E16AB"/>
    <w:rsid w:val="008E21DC"/>
    <w:rsid w:val="008E2235"/>
    <w:rsid w:val="008E2251"/>
    <w:rsid w:val="008E252C"/>
    <w:rsid w:val="008E25AF"/>
    <w:rsid w:val="008E2CA9"/>
    <w:rsid w:val="008E2EF6"/>
    <w:rsid w:val="008E38AC"/>
    <w:rsid w:val="008E3BF8"/>
    <w:rsid w:val="008E4011"/>
    <w:rsid w:val="008E4B57"/>
    <w:rsid w:val="008E4C94"/>
    <w:rsid w:val="008E55FF"/>
    <w:rsid w:val="008E564F"/>
    <w:rsid w:val="008E5793"/>
    <w:rsid w:val="008E5A3A"/>
    <w:rsid w:val="008E6108"/>
    <w:rsid w:val="008E642A"/>
    <w:rsid w:val="008E6496"/>
    <w:rsid w:val="008E652E"/>
    <w:rsid w:val="008E6773"/>
    <w:rsid w:val="008E680F"/>
    <w:rsid w:val="008E6A85"/>
    <w:rsid w:val="008E6AA5"/>
    <w:rsid w:val="008E6C08"/>
    <w:rsid w:val="008E6F39"/>
    <w:rsid w:val="008E7019"/>
    <w:rsid w:val="008E7137"/>
    <w:rsid w:val="008E765D"/>
    <w:rsid w:val="008E798A"/>
    <w:rsid w:val="008E7B59"/>
    <w:rsid w:val="008E7D42"/>
    <w:rsid w:val="008E7DA5"/>
    <w:rsid w:val="008F0254"/>
    <w:rsid w:val="008F02EF"/>
    <w:rsid w:val="008F093E"/>
    <w:rsid w:val="008F0C6F"/>
    <w:rsid w:val="008F0CBA"/>
    <w:rsid w:val="008F16EC"/>
    <w:rsid w:val="008F19CE"/>
    <w:rsid w:val="008F1B2E"/>
    <w:rsid w:val="008F1FCD"/>
    <w:rsid w:val="008F213C"/>
    <w:rsid w:val="008F2262"/>
    <w:rsid w:val="008F230D"/>
    <w:rsid w:val="008F2C37"/>
    <w:rsid w:val="008F2CFF"/>
    <w:rsid w:val="008F2E9F"/>
    <w:rsid w:val="008F2EA7"/>
    <w:rsid w:val="008F3010"/>
    <w:rsid w:val="008F342A"/>
    <w:rsid w:val="008F3517"/>
    <w:rsid w:val="008F367C"/>
    <w:rsid w:val="008F37D9"/>
    <w:rsid w:val="008F3D5D"/>
    <w:rsid w:val="008F40E1"/>
    <w:rsid w:val="008F43D6"/>
    <w:rsid w:val="008F452D"/>
    <w:rsid w:val="008F45C9"/>
    <w:rsid w:val="008F4803"/>
    <w:rsid w:val="008F48FC"/>
    <w:rsid w:val="008F4918"/>
    <w:rsid w:val="008F4B54"/>
    <w:rsid w:val="008F4BA1"/>
    <w:rsid w:val="008F5563"/>
    <w:rsid w:val="008F56AA"/>
    <w:rsid w:val="008F59C7"/>
    <w:rsid w:val="008F5BF2"/>
    <w:rsid w:val="008F5EA9"/>
    <w:rsid w:val="008F6799"/>
    <w:rsid w:val="008F6E92"/>
    <w:rsid w:val="008F6FC3"/>
    <w:rsid w:val="008F7355"/>
    <w:rsid w:val="008F73CE"/>
    <w:rsid w:val="008F746A"/>
    <w:rsid w:val="008F7638"/>
    <w:rsid w:val="008F7AC5"/>
    <w:rsid w:val="008F7DD4"/>
    <w:rsid w:val="00900B65"/>
    <w:rsid w:val="00900BBD"/>
    <w:rsid w:val="00900C82"/>
    <w:rsid w:val="00900D11"/>
    <w:rsid w:val="00900D91"/>
    <w:rsid w:val="00900DC9"/>
    <w:rsid w:val="0090150D"/>
    <w:rsid w:val="009015E7"/>
    <w:rsid w:val="009016E8"/>
    <w:rsid w:val="00901988"/>
    <w:rsid w:val="009019EF"/>
    <w:rsid w:val="00901AE9"/>
    <w:rsid w:val="00901C02"/>
    <w:rsid w:val="00901CDB"/>
    <w:rsid w:val="00901D70"/>
    <w:rsid w:val="00901F03"/>
    <w:rsid w:val="009022A0"/>
    <w:rsid w:val="009028FD"/>
    <w:rsid w:val="00903366"/>
    <w:rsid w:val="0090349C"/>
    <w:rsid w:val="0090388F"/>
    <w:rsid w:val="009038F0"/>
    <w:rsid w:val="00903ABC"/>
    <w:rsid w:val="00903C63"/>
    <w:rsid w:val="00904446"/>
    <w:rsid w:val="0090454E"/>
    <w:rsid w:val="0090498D"/>
    <w:rsid w:val="00904D74"/>
    <w:rsid w:val="00905224"/>
    <w:rsid w:val="0090533B"/>
    <w:rsid w:val="0090537B"/>
    <w:rsid w:val="009054BB"/>
    <w:rsid w:val="00905969"/>
    <w:rsid w:val="009059B3"/>
    <w:rsid w:val="00905C09"/>
    <w:rsid w:val="00905C7C"/>
    <w:rsid w:val="00905E5D"/>
    <w:rsid w:val="0090631A"/>
    <w:rsid w:val="00906773"/>
    <w:rsid w:val="0090677B"/>
    <w:rsid w:val="00906B60"/>
    <w:rsid w:val="00906E09"/>
    <w:rsid w:val="00906F0E"/>
    <w:rsid w:val="0090749A"/>
    <w:rsid w:val="00907D07"/>
    <w:rsid w:val="00907EB2"/>
    <w:rsid w:val="009104F2"/>
    <w:rsid w:val="00910657"/>
    <w:rsid w:val="00910680"/>
    <w:rsid w:val="00910C72"/>
    <w:rsid w:val="00910DC5"/>
    <w:rsid w:val="00910FA8"/>
    <w:rsid w:val="00911304"/>
    <w:rsid w:val="00911411"/>
    <w:rsid w:val="00911854"/>
    <w:rsid w:val="009118DF"/>
    <w:rsid w:val="00912420"/>
    <w:rsid w:val="00913319"/>
    <w:rsid w:val="0091393B"/>
    <w:rsid w:val="00914874"/>
    <w:rsid w:val="009148E4"/>
    <w:rsid w:val="00914C94"/>
    <w:rsid w:val="00914CFA"/>
    <w:rsid w:val="00914EB3"/>
    <w:rsid w:val="00915C7C"/>
    <w:rsid w:val="00915FA7"/>
    <w:rsid w:val="00916272"/>
    <w:rsid w:val="0091670B"/>
    <w:rsid w:val="00916F5C"/>
    <w:rsid w:val="0091716C"/>
    <w:rsid w:val="0091752D"/>
    <w:rsid w:val="009175F5"/>
    <w:rsid w:val="0091792C"/>
    <w:rsid w:val="00917ABE"/>
    <w:rsid w:val="00917FC6"/>
    <w:rsid w:val="00920983"/>
    <w:rsid w:val="00920C9A"/>
    <w:rsid w:val="00920F0F"/>
    <w:rsid w:val="00920F85"/>
    <w:rsid w:val="00921208"/>
    <w:rsid w:val="009212CA"/>
    <w:rsid w:val="0092156C"/>
    <w:rsid w:val="0092163F"/>
    <w:rsid w:val="00921763"/>
    <w:rsid w:val="00921A00"/>
    <w:rsid w:val="0092222B"/>
    <w:rsid w:val="0092253D"/>
    <w:rsid w:val="009225BA"/>
    <w:rsid w:val="00922A8F"/>
    <w:rsid w:val="00922C1E"/>
    <w:rsid w:val="00922CBC"/>
    <w:rsid w:val="009230AB"/>
    <w:rsid w:val="00923100"/>
    <w:rsid w:val="00923237"/>
    <w:rsid w:val="00923580"/>
    <w:rsid w:val="009236F8"/>
    <w:rsid w:val="00923ACA"/>
    <w:rsid w:val="0092403B"/>
    <w:rsid w:val="009243B3"/>
    <w:rsid w:val="00924412"/>
    <w:rsid w:val="0092460F"/>
    <w:rsid w:val="0092470E"/>
    <w:rsid w:val="0092477E"/>
    <w:rsid w:val="0092487B"/>
    <w:rsid w:val="009248FE"/>
    <w:rsid w:val="00924DD1"/>
    <w:rsid w:val="00924E01"/>
    <w:rsid w:val="00924E85"/>
    <w:rsid w:val="0092586B"/>
    <w:rsid w:val="00925CE1"/>
    <w:rsid w:val="00925D83"/>
    <w:rsid w:val="00926286"/>
    <w:rsid w:val="00926355"/>
    <w:rsid w:val="009265BF"/>
    <w:rsid w:val="009265FA"/>
    <w:rsid w:val="00926686"/>
    <w:rsid w:val="0092671F"/>
    <w:rsid w:val="009268D0"/>
    <w:rsid w:val="00926C62"/>
    <w:rsid w:val="00927369"/>
    <w:rsid w:val="00927433"/>
    <w:rsid w:val="00927629"/>
    <w:rsid w:val="009276C7"/>
    <w:rsid w:val="009278FD"/>
    <w:rsid w:val="00927DE8"/>
    <w:rsid w:val="009300A1"/>
    <w:rsid w:val="0093037B"/>
    <w:rsid w:val="0093073C"/>
    <w:rsid w:val="009309C2"/>
    <w:rsid w:val="00930CAD"/>
    <w:rsid w:val="00930CE4"/>
    <w:rsid w:val="00930D40"/>
    <w:rsid w:val="0093168F"/>
    <w:rsid w:val="00931F06"/>
    <w:rsid w:val="009320C1"/>
    <w:rsid w:val="00932361"/>
    <w:rsid w:val="00932A96"/>
    <w:rsid w:val="0093313F"/>
    <w:rsid w:val="009332D5"/>
    <w:rsid w:val="009337A4"/>
    <w:rsid w:val="00933A7F"/>
    <w:rsid w:val="00933B92"/>
    <w:rsid w:val="00933C0D"/>
    <w:rsid w:val="00933CDB"/>
    <w:rsid w:val="00933E79"/>
    <w:rsid w:val="00933FB0"/>
    <w:rsid w:val="009340C4"/>
    <w:rsid w:val="009343C9"/>
    <w:rsid w:val="0093443F"/>
    <w:rsid w:val="009344E5"/>
    <w:rsid w:val="0093459D"/>
    <w:rsid w:val="00934E9C"/>
    <w:rsid w:val="00934EFB"/>
    <w:rsid w:val="00935205"/>
    <w:rsid w:val="0093549C"/>
    <w:rsid w:val="009358A5"/>
    <w:rsid w:val="00935A09"/>
    <w:rsid w:val="00935A90"/>
    <w:rsid w:val="00935B56"/>
    <w:rsid w:val="00936345"/>
    <w:rsid w:val="0093636A"/>
    <w:rsid w:val="009364B8"/>
    <w:rsid w:val="00936667"/>
    <w:rsid w:val="009376C0"/>
    <w:rsid w:val="00937841"/>
    <w:rsid w:val="00937D3A"/>
    <w:rsid w:val="00937EC7"/>
    <w:rsid w:val="00937F01"/>
    <w:rsid w:val="00940142"/>
    <w:rsid w:val="00940D7D"/>
    <w:rsid w:val="0094112E"/>
    <w:rsid w:val="00941237"/>
    <w:rsid w:val="009415A4"/>
    <w:rsid w:val="009418F0"/>
    <w:rsid w:val="00941B25"/>
    <w:rsid w:val="009426A4"/>
    <w:rsid w:val="00942A58"/>
    <w:rsid w:val="00942F49"/>
    <w:rsid w:val="00943551"/>
    <w:rsid w:val="009438C9"/>
    <w:rsid w:val="00943B58"/>
    <w:rsid w:val="00943BFA"/>
    <w:rsid w:val="00943C0B"/>
    <w:rsid w:val="00943F60"/>
    <w:rsid w:val="0094490F"/>
    <w:rsid w:val="00944A2E"/>
    <w:rsid w:val="00944AAA"/>
    <w:rsid w:val="00944DCC"/>
    <w:rsid w:val="00944F32"/>
    <w:rsid w:val="00945137"/>
    <w:rsid w:val="009458AC"/>
    <w:rsid w:val="0094595F"/>
    <w:rsid w:val="009461E0"/>
    <w:rsid w:val="009463E9"/>
    <w:rsid w:val="009464D0"/>
    <w:rsid w:val="00946D8F"/>
    <w:rsid w:val="00947328"/>
    <w:rsid w:val="0094746A"/>
    <w:rsid w:val="00950548"/>
    <w:rsid w:val="0095067B"/>
    <w:rsid w:val="00950BD5"/>
    <w:rsid w:val="00950C3E"/>
    <w:rsid w:val="00950F98"/>
    <w:rsid w:val="009511C1"/>
    <w:rsid w:val="009513AA"/>
    <w:rsid w:val="009515A9"/>
    <w:rsid w:val="00951876"/>
    <w:rsid w:val="00951A8A"/>
    <w:rsid w:val="00951F60"/>
    <w:rsid w:val="009520CA"/>
    <w:rsid w:val="00952401"/>
    <w:rsid w:val="0095261A"/>
    <w:rsid w:val="0095270E"/>
    <w:rsid w:val="0095289C"/>
    <w:rsid w:val="00952A17"/>
    <w:rsid w:val="00952B54"/>
    <w:rsid w:val="00952C15"/>
    <w:rsid w:val="00952EDE"/>
    <w:rsid w:val="00952F7B"/>
    <w:rsid w:val="00953369"/>
    <w:rsid w:val="00953515"/>
    <w:rsid w:val="00953592"/>
    <w:rsid w:val="00953779"/>
    <w:rsid w:val="00953891"/>
    <w:rsid w:val="00953969"/>
    <w:rsid w:val="00954026"/>
    <w:rsid w:val="00954CD1"/>
    <w:rsid w:val="00954E21"/>
    <w:rsid w:val="00954E51"/>
    <w:rsid w:val="009550BF"/>
    <w:rsid w:val="009550D5"/>
    <w:rsid w:val="00955180"/>
    <w:rsid w:val="0095527F"/>
    <w:rsid w:val="00955798"/>
    <w:rsid w:val="00956168"/>
    <w:rsid w:val="009561E5"/>
    <w:rsid w:val="0095640D"/>
    <w:rsid w:val="00956807"/>
    <w:rsid w:val="00956F0F"/>
    <w:rsid w:val="009572F6"/>
    <w:rsid w:val="00957724"/>
    <w:rsid w:val="00957C9D"/>
    <w:rsid w:val="00957FA6"/>
    <w:rsid w:val="009604AD"/>
    <w:rsid w:val="00960542"/>
    <w:rsid w:val="00960C62"/>
    <w:rsid w:val="00960DCA"/>
    <w:rsid w:val="00960EF3"/>
    <w:rsid w:val="00960F43"/>
    <w:rsid w:val="00961444"/>
    <w:rsid w:val="0096168D"/>
    <w:rsid w:val="0096192F"/>
    <w:rsid w:val="00961AE0"/>
    <w:rsid w:val="00961B17"/>
    <w:rsid w:val="009624FA"/>
    <w:rsid w:val="00962511"/>
    <w:rsid w:val="009625A5"/>
    <w:rsid w:val="009626D3"/>
    <w:rsid w:val="00962E78"/>
    <w:rsid w:val="00962FE1"/>
    <w:rsid w:val="00963069"/>
    <w:rsid w:val="009637D6"/>
    <w:rsid w:val="00963AE1"/>
    <w:rsid w:val="00963B05"/>
    <w:rsid w:val="00963EBA"/>
    <w:rsid w:val="00964064"/>
    <w:rsid w:val="00964E80"/>
    <w:rsid w:val="00965067"/>
    <w:rsid w:val="009658A2"/>
    <w:rsid w:val="009658F6"/>
    <w:rsid w:val="00965995"/>
    <w:rsid w:val="00965E84"/>
    <w:rsid w:val="00965F91"/>
    <w:rsid w:val="00966158"/>
    <w:rsid w:val="00966CD4"/>
    <w:rsid w:val="00966D15"/>
    <w:rsid w:val="00967084"/>
    <w:rsid w:val="0096722A"/>
    <w:rsid w:val="009672D7"/>
    <w:rsid w:val="00967330"/>
    <w:rsid w:val="0096735F"/>
    <w:rsid w:val="00967386"/>
    <w:rsid w:val="0096738D"/>
    <w:rsid w:val="00967C32"/>
    <w:rsid w:val="00967D46"/>
    <w:rsid w:val="00967E45"/>
    <w:rsid w:val="00970013"/>
    <w:rsid w:val="009700CC"/>
    <w:rsid w:val="009701C7"/>
    <w:rsid w:val="0097027A"/>
    <w:rsid w:val="00970A2E"/>
    <w:rsid w:val="00970A9C"/>
    <w:rsid w:val="00970B26"/>
    <w:rsid w:val="00970BB6"/>
    <w:rsid w:val="00970F42"/>
    <w:rsid w:val="00970FDB"/>
    <w:rsid w:val="00971042"/>
    <w:rsid w:val="00971103"/>
    <w:rsid w:val="009711BB"/>
    <w:rsid w:val="00971461"/>
    <w:rsid w:val="00971A26"/>
    <w:rsid w:val="00971FA6"/>
    <w:rsid w:val="009721A1"/>
    <w:rsid w:val="00972245"/>
    <w:rsid w:val="009722C5"/>
    <w:rsid w:val="00972459"/>
    <w:rsid w:val="009725D6"/>
    <w:rsid w:val="009726FC"/>
    <w:rsid w:val="00972917"/>
    <w:rsid w:val="009730C4"/>
    <w:rsid w:val="009733D2"/>
    <w:rsid w:val="00973445"/>
    <w:rsid w:val="00973619"/>
    <w:rsid w:val="009736EC"/>
    <w:rsid w:val="00973706"/>
    <w:rsid w:val="00973808"/>
    <w:rsid w:val="00973B81"/>
    <w:rsid w:val="00973BAC"/>
    <w:rsid w:val="00973F99"/>
    <w:rsid w:val="009749E4"/>
    <w:rsid w:val="00974E19"/>
    <w:rsid w:val="00974FE8"/>
    <w:rsid w:val="00975226"/>
    <w:rsid w:val="00975237"/>
    <w:rsid w:val="0097529E"/>
    <w:rsid w:val="00975393"/>
    <w:rsid w:val="00975807"/>
    <w:rsid w:val="009758BF"/>
    <w:rsid w:val="009758E9"/>
    <w:rsid w:val="00975A32"/>
    <w:rsid w:val="00975DF9"/>
    <w:rsid w:val="00975E1D"/>
    <w:rsid w:val="0097637E"/>
    <w:rsid w:val="00976519"/>
    <w:rsid w:val="009765C9"/>
    <w:rsid w:val="00976876"/>
    <w:rsid w:val="00976B7E"/>
    <w:rsid w:val="00976B89"/>
    <w:rsid w:val="00976CA3"/>
    <w:rsid w:val="00977521"/>
    <w:rsid w:val="0097770E"/>
    <w:rsid w:val="009779C5"/>
    <w:rsid w:val="00977D43"/>
    <w:rsid w:val="00977E4D"/>
    <w:rsid w:val="00980075"/>
    <w:rsid w:val="009806CA"/>
    <w:rsid w:val="009809D8"/>
    <w:rsid w:val="00980EC2"/>
    <w:rsid w:val="009810A8"/>
    <w:rsid w:val="00981208"/>
    <w:rsid w:val="009815E3"/>
    <w:rsid w:val="0098179B"/>
    <w:rsid w:val="00981A1B"/>
    <w:rsid w:val="00981B21"/>
    <w:rsid w:val="009820BB"/>
    <w:rsid w:val="00982FB9"/>
    <w:rsid w:val="00983260"/>
    <w:rsid w:val="00983333"/>
    <w:rsid w:val="009837D1"/>
    <w:rsid w:val="00983C1C"/>
    <w:rsid w:val="00983E35"/>
    <w:rsid w:val="00983FA8"/>
    <w:rsid w:val="00983FAC"/>
    <w:rsid w:val="009842D7"/>
    <w:rsid w:val="00984DD3"/>
    <w:rsid w:val="00985588"/>
    <w:rsid w:val="0098572B"/>
    <w:rsid w:val="00985805"/>
    <w:rsid w:val="00985828"/>
    <w:rsid w:val="00985D48"/>
    <w:rsid w:val="00985E33"/>
    <w:rsid w:val="00985EDE"/>
    <w:rsid w:val="00986119"/>
    <w:rsid w:val="009863FA"/>
    <w:rsid w:val="00986708"/>
    <w:rsid w:val="009867F0"/>
    <w:rsid w:val="00986A41"/>
    <w:rsid w:val="00986E16"/>
    <w:rsid w:val="00986F95"/>
    <w:rsid w:val="00987581"/>
    <w:rsid w:val="0098781C"/>
    <w:rsid w:val="00987CF0"/>
    <w:rsid w:val="0099040E"/>
    <w:rsid w:val="009905AF"/>
    <w:rsid w:val="009906A3"/>
    <w:rsid w:val="00990BA5"/>
    <w:rsid w:val="00990CB8"/>
    <w:rsid w:val="00991509"/>
    <w:rsid w:val="0099178E"/>
    <w:rsid w:val="009929BF"/>
    <w:rsid w:val="00992D23"/>
    <w:rsid w:val="009933B5"/>
    <w:rsid w:val="009939BA"/>
    <w:rsid w:val="00993B30"/>
    <w:rsid w:val="00993C45"/>
    <w:rsid w:val="00993CDB"/>
    <w:rsid w:val="00993F06"/>
    <w:rsid w:val="00994243"/>
    <w:rsid w:val="0099481D"/>
    <w:rsid w:val="00994B48"/>
    <w:rsid w:val="00994B64"/>
    <w:rsid w:val="009954D4"/>
    <w:rsid w:val="009958C0"/>
    <w:rsid w:val="009965D5"/>
    <w:rsid w:val="00996658"/>
    <w:rsid w:val="00996671"/>
    <w:rsid w:val="009966BE"/>
    <w:rsid w:val="009966D1"/>
    <w:rsid w:val="00996978"/>
    <w:rsid w:val="00996B72"/>
    <w:rsid w:val="009971D7"/>
    <w:rsid w:val="0099768B"/>
    <w:rsid w:val="009979A5"/>
    <w:rsid w:val="00997A14"/>
    <w:rsid w:val="00997AFE"/>
    <w:rsid w:val="00997BF8"/>
    <w:rsid w:val="00997D7C"/>
    <w:rsid w:val="00997F7A"/>
    <w:rsid w:val="00997FEB"/>
    <w:rsid w:val="009A0386"/>
    <w:rsid w:val="009A05C9"/>
    <w:rsid w:val="009A0A18"/>
    <w:rsid w:val="009A0D2B"/>
    <w:rsid w:val="009A14DB"/>
    <w:rsid w:val="009A1815"/>
    <w:rsid w:val="009A187A"/>
    <w:rsid w:val="009A18C3"/>
    <w:rsid w:val="009A1A86"/>
    <w:rsid w:val="009A220C"/>
    <w:rsid w:val="009A244E"/>
    <w:rsid w:val="009A278D"/>
    <w:rsid w:val="009A2885"/>
    <w:rsid w:val="009A297A"/>
    <w:rsid w:val="009A29F6"/>
    <w:rsid w:val="009A2B60"/>
    <w:rsid w:val="009A2BCA"/>
    <w:rsid w:val="009A2D36"/>
    <w:rsid w:val="009A320D"/>
    <w:rsid w:val="009A37CA"/>
    <w:rsid w:val="009A3A7F"/>
    <w:rsid w:val="009A3ADA"/>
    <w:rsid w:val="009A468D"/>
    <w:rsid w:val="009A46AC"/>
    <w:rsid w:val="009A48D7"/>
    <w:rsid w:val="009A4D12"/>
    <w:rsid w:val="009A54CF"/>
    <w:rsid w:val="009A598D"/>
    <w:rsid w:val="009A5E8C"/>
    <w:rsid w:val="009A5F6C"/>
    <w:rsid w:val="009A6024"/>
    <w:rsid w:val="009A6033"/>
    <w:rsid w:val="009A6095"/>
    <w:rsid w:val="009A61E1"/>
    <w:rsid w:val="009A6442"/>
    <w:rsid w:val="009A64B4"/>
    <w:rsid w:val="009A6501"/>
    <w:rsid w:val="009A652E"/>
    <w:rsid w:val="009A67B5"/>
    <w:rsid w:val="009A6840"/>
    <w:rsid w:val="009A68BD"/>
    <w:rsid w:val="009A68FC"/>
    <w:rsid w:val="009A6D9A"/>
    <w:rsid w:val="009A7AA4"/>
    <w:rsid w:val="009A7AB8"/>
    <w:rsid w:val="009A7CEA"/>
    <w:rsid w:val="009A7EAF"/>
    <w:rsid w:val="009B00E9"/>
    <w:rsid w:val="009B0128"/>
    <w:rsid w:val="009B02A3"/>
    <w:rsid w:val="009B0366"/>
    <w:rsid w:val="009B0731"/>
    <w:rsid w:val="009B0954"/>
    <w:rsid w:val="009B0A04"/>
    <w:rsid w:val="009B1215"/>
    <w:rsid w:val="009B135C"/>
    <w:rsid w:val="009B1373"/>
    <w:rsid w:val="009B1D2D"/>
    <w:rsid w:val="009B1F5B"/>
    <w:rsid w:val="009B21A9"/>
    <w:rsid w:val="009B23C4"/>
    <w:rsid w:val="009B2A45"/>
    <w:rsid w:val="009B32CF"/>
    <w:rsid w:val="009B37CD"/>
    <w:rsid w:val="009B455A"/>
    <w:rsid w:val="009B4FCE"/>
    <w:rsid w:val="009B516E"/>
    <w:rsid w:val="009B5809"/>
    <w:rsid w:val="009B59F1"/>
    <w:rsid w:val="009B5CF3"/>
    <w:rsid w:val="009B5FD0"/>
    <w:rsid w:val="009B63EE"/>
    <w:rsid w:val="009B65FC"/>
    <w:rsid w:val="009B6800"/>
    <w:rsid w:val="009B68FA"/>
    <w:rsid w:val="009B6BEC"/>
    <w:rsid w:val="009B77FD"/>
    <w:rsid w:val="009C0657"/>
    <w:rsid w:val="009C0A3B"/>
    <w:rsid w:val="009C0C40"/>
    <w:rsid w:val="009C0D49"/>
    <w:rsid w:val="009C0EAB"/>
    <w:rsid w:val="009C0F61"/>
    <w:rsid w:val="009C1F38"/>
    <w:rsid w:val="009C2886"/>
    <w:rsid w:val="009C2E5B"/>
    <w:rsid w:val="009C30AA"/>
    <w:rsid w:val="009C359C"/>
    <w:rsid w:val="009C36EA"/>
    <w:rsid w:val="009C3704"/>
    <w:rsid w:val="009C3D19"/>
    <w:rsid w:val="009C3DC4"/>
    <w:rsid w:val="009C3F44"/>
    <w:rsid w:val="009C421D"/>
    <w:rsid w:val="009C42B0"/>
    <w:rsid w:val="009C4472"/>
    <w:rsid w:val="009C4622"/>
    <w:rsid w:val="009C4BDE"/>
    <w:rsid w:val="009C53FD"/>
    <w:rsid w:val="009C590B"/>
    <w:rsid w:val="009C5AA3"/>
    <w:rsid w:val="009C5AE5"/>
    <w:rsid w:val="009C5C0E"/>
    <w:rsid w:val="009C6498"/>
    <w:rsid w:val="009C64CB"/>
    <w:rsid w:val="009C684D"/>
    <w:rsid w:val="009C69D3"/>
    <w:rsid w:val="009C6A9F"/>
    <w:rsid w:val="009C6FF3"/>
    <w:rsid w:val="009C76FE"/>
    <w:rsid w:val="009C78E2"/>
    <w:rsid w:val="009C7EE5"/>
    <w:rsid w:val="009C7F2D"/>
    <w:rsid w:val="009D009E"/>
    <w:rsid w:val="009D00C2"/>
    <w:rsid w:val="009D00D1"/>
    <w:rsid w:val="009D0460"/>
    <w:rsid w:val="009D05D0"/>
    <w:rsid w:val="009D0738"/>
    <w:rsid w:val="009D0780"/>
    <w:rsid w:val="009D0F56"/>
    <w:rsid w:val="009D135E"/>
    <w:rsid w:val="009D14A0"/>
    <w:rsid w:val="009D150A"/>
    <w:rsid w:val="009D159D"/>
    <w:rsid w:val="009D17F6"/>
    <w:rsid w:val="009D1C12"/>
    <w:rsid w:val="009D1C65"/>
    <w:rsid w:val="009D1E38"/>
    <w:rsid w:val="009D2262"/>
    <w:rsid w:val="009D251A"/>
    <w:rsid w:val="009D2A4A"/>
    <w:rsid w:val="009D2C0F"/>
    <w:rsid w:val="009D2DE8"/>
    <w:rsid w:val="009D35F4"/>
    <w:rsid w:val="009D3875"/>
    <w:rsid w:val="009D38F4"/>
    <w:rsid w:val="009D3B9B"/>
    <w:rsid w:val="009D3C5F"/>
    <w:rsid w:val="009D3E67"/>
    <w:rsid w:val="009D40DE"/>
    <w:rsid w:val="009D477D"/>
    <w:rsid w:val="009D477F"/>
    <w:rsid w:val="009D49C1"/>
    <w:rsid w:val="009D4A95"/>
    <w:rsid w:val="009D4C5D"/>
    <w:rsid w:val="009D4EB0"/>
    <w:rsid w:val="009D4F91"/>
    <w:rsid w:val="009D4FC8"/>
    <w:rsid w:val="009D51C4"/>
    <w:rsid w:val="009D5546"/>
    <w:rsid w:val="009D5631"/>
    <w:rsid w:val="009D5E16"/>
    <w:rsid w:val="009D61B6"/>
    <w:rsid w:val="009D6315"/>
    <w:rsid w:val="009D6AD7"/>
    <w:rsid w:val="009D6CCB"/>
    <w:rsid w:val="009D74AF"/>
    <w:rsid w:val="009D77CE"/>
    <w:rsid w:val="009D7A05"/>
    <w:rsid w:val="009D7C4D"/>
    <w:rsid w:val="009E050F"/>
    <w:rsid w:val="009E0788"/>
    <w:rsid w:val="009E090E"/>
    <w:rsid w:val="009E0A28"/>
    <w:rsid w:val="009E0FED"/>
    <w:rsid w:val="009E13FF"/>
    <w:rsid w:val="009E1416"/>
    <w:rsid w:val="009E161D"/>
    <w:rsid w:val="009E168A"/>
    <w:rsid w:val="009E2179"/>
    <w:rsid w:val="009E261F"/>
    <w:rsid w:val="009E26FF"/>
    <w:rsid w:val="009E2A39"/>
    <w:rsid w:val="009E2B28"/>
    <w:rsid w:val="009E2ED8"/>
    <w:rsid w:val="009E3138"/>
    <w:rsid w:val="009E343B"/>
    <w:rsid w:val="009E374C"/>
    <w:rsid w:val="009E3CE6"/>
    <w:rsid w:val="009E42CA"/>
    <w:rsid w:val="009E49AB"/>
    <w:rsid w:val="009E4C70"/>
    <w:rsid w:val="009E5170"/>
    <w:rsid w:val="009E593E"/>
    <w:rsid w:val="009E5A75"/>
    <w:rsid w:val="009E6017"/>
    <w:rsid w:val="009E6114"/>
    <w:rsid w:val="009E6216"/>
    <w:rsid w:val="009E6241"/>
    <w:rsid w:val="009E6291"/>
    <w:rsid w:val="009E632B"/>
    <w:rsid w:val="009E66A9"/>
    <w:rsid w:val="009E6900"/>
    <w:rsid w:val="009E69C9"/>
    <w:rsid w:val="009E6C32"/>
    <w:rsid w:val="009E6C84"/>
    <w:rsid w:val="009E6CBF"/>
    <w:rsid w:val="009E6FAB"/>
    <w:rsid w:val="009E7242"/>
    <w:rsid w:val="009E750B"/>
    <w:rsid w:val="009E7598"/>
    <w:rsid w:val="009E77F0"/>
    <w:rsid w:val="009E79D4"/>
    <w:rsid w:val="009E7B40"/>
    <w:rsid w:val="009E7EEB"/>
    <w:rsid w:val="009E7FDE"/>
    <w:rsid w:val="009F0CB6"/>
    <w:rsid w:val="009F0E2A"/>
    <w:rsid w:val="009F0F8E"/>
    <w:rsid w:val="009F1166"/>
    <w:rsid w:val="009F13F2"/>
    <w:rsid w:val="009F16F0"/>
    <w:rsid w:val="009F1951"/>
    <w:rsid w:val="009F1A90"/>
    <w:rsid w:val="009F27A7"/>
    <w:rsid w:val="009F2D28"/>
    <w:rsid w:val="009F34B8"/>
    <w:rsid w:val="009F3789"/>
    <w:rsid w:val="009F3BAB"/>
    <w:rsid w:val="009F3D44"/>
    <w:rsid w:val="009F3EBE"/>
    <w:rsid w:val="009F3F2E"/>
    <w:rsid w:val="009F42B5"/>
    <w:rsid w:val="009F4777"/>
    <w:rsid w:val="009F483B"/>
    <w:rsid w:val="009F49C5"/>
    <w:rsid w:val="009F4C4E"/>
    <w:rsid w:val="009F4CEF"/>
    <w:rsid w:val="009F58F1"/>
    <w:rsid w:val="009F5D13"/>
    <w:rsid w:val="009F6652"/>
    <w:rsid w:val="009F692F"/>
    <w:rsid w:val="009F696E"/>
    <w:rsid w:val="009F6AF5"/>
    <w:rsid w:val="009F6CEA"/>
    <w:rsid w:val="009F6D53"/>
    <w:rsid w:val="009F70AC"/>
    <w:rsid w:val="009F73E0"/>
    <w:rsid w:val="009F74E2"/>
    <w:rsid w:val="009F7C16"/>
    <w:rsid w:val="009F7F78"/>
    <w:rsid w:val="009F7F7A"/>
    <w:rsid w:val="00A008E5"/>
    <w:rsid w:val="00A00A00"/>
    <w:rsid w:val="00A00A0C"/>
    <w:rsid w:val="00A00ADE"/>
    <w:rsid w:val="00A00B82"/>
    <w:rsid w:val="00A01119"/>
    <w:rsid w:val="00A014C2"/>
    <w:rsid w:val="00A0157D"/>
    <w:rsid w:val="00A01E34"/>
    <w:rsid w:val="00A01F2B"/>
    <w:rsid w:val="00A02616"/>
    <w:rsid w:val="00A02726"/>
    <w:rsid w:val="00A02890"/>
    <w:rsid w:val="00A02969"/>
    <w:rsid w:val="00A02C0B"/>
    <w:rsid w:val="00A02FF1"/>
    <w:rsid w:val="00A02FF7"/>
    <w:rsid w:val="00A030EF"/>
    <w:rsid w:val="00A039AB"/>
    <w:rsid w:val="00A03B94"/>
    <w:rsid w:val="00A03EB3"/>
    <w:rsid w:val="00A040AA"/>
    <w:rsid w:val="00A0457C"/>
    <w:rsid w:val="00A045B9"/>
    <w:rsid w:val="00A04841"/>
    <w:rsid w:val="00A04D96"/>
    <w:rsid w:val="00A04E92"/>
    <w:rsid w:val="00A0507A"/>
    <w:rsid w:val="00A0509F"/>
    <w:rsid w:val="00A0510A"/>
    <w:rsid w:val="00A051F9"/>
    <w:rsid w:val="00A05731"/>
    <w:rsid w:val="00A0644B"/>
    <w:rsid w:val="00A06590"/>
    <w:rsid w:val="00A065DF"/>
    <w:rsid w:val="00A0691E"/>
    <w:rsid w:val="00A06CCA"/>
    <w:rsid w:val="00A07025"/>
    <w:rsid w:val="00A0718F"/>
    <w:rsid w:val="00A0787D"/>
    <w:rsid w:val="00A0798B"/>
    <w:rsid w:val="00A079D1"/>
    <w:rsid w:val="00A07C1C"/>
    <w:rsid w:val="00A07CD8"/>
    <w:rsid w:val="00A07E59"/>
    <w:rsid w:val="00A102B4"/>
    <w:rsid w:val="00A10701"/>
    <w:rsid w:val="00A1086F"/>
    <w:rsid w:val="00A10D51"/>
    <w:rsid w:val="00A10DAE"/>
    <w:rsid w:val="00A11A6B"/>
    <w:rsid w:val="00A11D54"/>
    <w:rsid w:val="00A11D7C"/>
    <w:rsid w:val="00A124C3"/>
    <w:rsid w:val="00A12CDB"/>
    <w:rsid w:val="00A12EC5"/>
    <w:rsid w:val="00A12FEB"/>
    <w:rsid w:val="00A13256"/>
    <w:rsid w:val="00A13EBB"/>
    <w:rsid w:val="00A146C6"/>
    <w:rsid w:val="00A149E5"/>
    <w:rsid w:val="00A14D1C"/>
    <w:rsid w:val="00A15029"/>
    <w:rsid w:val="00A151E8"/>
    <w:rsid w:val="00A1536D"/>
    <w:rsid w:val="00A155F8"/>
    <w:rsid w:val="00A15805"/>
    <w:rsid w:val="00A15843"/>
    <w:rsid w:val="00A15D23"/>
    <w:rsid w:val="00A15D6D"/>
    <w:rsid w:val="00A15F3E"/>
    <w:rsid w:val="00A16380"/>
    <w:rsid w:val="00A16656"/>
    <w:rsid w:val="00A169D4"/>
    <w:rsid w:val="00A16D5C"/>
    <w:rsid w:val="00A17609"/>
    <w:rsid w:val="00A176B4"/>
    <w:rsid w:val="00A176CD"/>
    <w:rsid w:val="00A17A58"/>
    <w:rsid w:val="00A17B7A"/>
    <w:rsid w:val="00A20196"/>
    <w:rsid w:val="00A201C9"/>
    <w:rsid w:val="00A20448"/>
    <w:rsid w:val="00A20AB6"/>
    <w:rsid w:val="00A212BD"/>
    <w:rsid w:val="00A218F3"/>
    <w:rsid w:val="00A21CE1"/>
    <w:rsid w:val="00A227A3"/>
    <w:rsid w:val="00A22ADD"/>
    <w:rsid w:val="00A22B06"/>
    <w:rsid w:val="00A230E7"/>
    <w:rsid w:val="00A232AC"/>
    <w:rsid w:val="00A2352E"/>
    <w:rsid w:val="00A23685"/>
    <w:rsid w:val="00A23A4C"/>
    <w:rsid w:val="00A23D6D"/>
    <w:rsid w:val="00A23D88"/>
    <w:rsid w:val="00A24088"/>
    <w:rsid w:val="00A241F2"/>
    <w:rsid w:val="00A246AA"/>
    <w:rsid w:val="00A246FC"/>
    <w:rsid w:val="00A2480C"/>
    <w:rsid w:val="00A248AF"/>
    <w:rsid w:val="00A248B6"/>
    <w:rsid w:val="00A249E1"/>
    <w:rsid w:val="00A24A51"/>
    <w:rsid w:val="00A24C39"/>
    <w:rsid w:val="00A24F06"/>
    <w:rsid w:val="00A2527B"/>
    <w:rsid w:val="00A2533C"/>
    <w:rsid w:val="00A25A4A"/>
    <w:rsid w:val="00A25CA4"/>
    <w:rsid w:val="00A26253"/>
    <w:rsid w:val="00A26802"/>
    <w:rsid w:val="00A2697C"/>
    <w:rsid w:val="00A26FFD"/>
    <w:rsid w:val="00A2702E"/>
    <w:rsid w:val="00A27213"/>
    <w:rsid w:val="00A272B3"/>
    <w:rsid w:val="00A272CF"/>
    <w:rsid w:val="00A27525"/>
    <w:rsid w:val="00A27988"/>
    <w:rsid w:val="00A27CA4"/>
    <w:rsid w:val="00A300EE"/>
    <w:rsid w:val="00A30204"/>
    <w:rsid w:val="00A31292"/>
    <w:rsid w:val="00A31442"/>
    <w:rsid w:val="00A31461"/>
    <w:rsid w:val="00A31612"/>
    <w:rsid w:val="00A31852"/>
    <w:rsid w:val="00A3196A"/>
    <w:rsid w:val="00A31E62"/>
    <w:rsid w:val="00A31F73"/>
    <w:rsid w:val="00A32422"/>
    <w:rsid w:val="00A32641"/>
    <w:rsid w:val="00A32D00"/>
    <w:rsid w:val="00A32EE6"/>
    <w:rsid w:val="00A330B4"/>
    <w:rsid w:val="00A330E0"/>
    <w:rsid w:val="00A33204"/>
    <w:rsid w:val="00A3352F"/>
    <w:rsid w:val="00A33A4C"/>
    <w:rsid w:val="00A33B02"/>
    <w:rsid w:val="00A34102"/>
    <w:rsid w:val="00A341CA"/>
    <w:rsid w:val="00A343B1"/>
    <w:rsid w:val="00A34595"/>
    <w:rsid w:val="00A349E9"/>
    <w:rsid w:val="00A34E89"/>
    <w:rsid w:val="00A34EC5"/>
    <w:rsid w:val="00A3523E"/>
    <w:rsid w:val="00A353EA"/>
    <w:rsid w:val="00A3553E"/>
    <w:rsid w:val="00A357DD"/>
    <w:rsid w:val="00A357EA"/>
    <w:rsid w:val="00A363F2"/>
    <w:rsid w:val="00A36664"/>
    <w:rsid w:val="00A3694B"/>
    <w:rsid w:val="00A36B5F"/>
    <w:rsid w:val="00A36CD4"/>
    <w:rsid w:val="00A36EB3"/>
    <w:rsid w:val="00A37021"/>
    <w:rsid w:val="00A370BD"/>
    <w:rsid w:val="00A3719C"/>
    <w:rsid w:val="00A37222"/>
    <w:rsid w:val="00A40146"/>
    <w:rsid w:val="00A401DD"/>
    <w:rsid w:val="00A405A2"/>
    <w:rsid w:val="00A405EC"/>
    <w:rsid w:val="00A406BE"/>
    <w:rsid w:val="00A40C42"/>
    <w:rsid w:val="00A40C94"/>
    <w:rsid w:val="00A40E79"/>
    <w:rsid w:val="00A40EDB"/>
    <w:rsid w:val="00A40EF3"/>
    <w:rsid w:val="00A41A5E"/>
    <w:rsid w:val="00A41F2E"/>
    <w:rsid w:val="00A41F41"/>
    <w:rsid w:val="00A42564"/>
    <w:rsid w:val="00A4265E"/>
    <w:rsid w:val="00A427CC"/>
    <w:rsid w:val="00A427F3"/>
    <w:rsid w:val="00A42AFA"/>
    <w:rsid w:val="00A42C38"/>
    <w:rsid w:val="00A42DC2"/>
    <w:rsid w:val="00A43011"/>
    <w:rsid w:val="00A4323C"/>
    <w:rsid w:val="00A43297"/>
    <w:rsid w:val="00A43A06"/>
    <w:rsid w:val="00A43C97"/>
    <w:rsid w:val="00A43D53"/>
    <w:rsid w:val="00A43EF6"/>
    <w:rsid w:val="00A443C2"/>
    <w:rsid w:val="00A4467F"/>
    <w:rsid w:val="00A44726"/>
    <w:rsid w:val="00A449C7"/>
    <w:rsid w:val="00A44FD8"/>
    <w:rsid w:val="00A45157"/>
    <w:rsid w:val="00A451C9"/>
    <w:rsid w:val="00A455A8"/>
    <w:rsid w:val="00A4566A"/>
    <w:rsid w:val="00A456AC"/>
    <w:rsid w:val="00A460FE"/>
    <w:rsid w:val="00A4612D"/>
    <w:rsid w:val="00A4622F"/>
    <w:rsid w:val="00A467F9"/>
    <w:rsid w:val="00A46982"/>
    <w:rsid w:val="00A46AD2"/>
    <w:rsid w:val="00A46E56"/>
    <w:rsid w:val="00A47E6F"/>
    <w:rsid w:val="00A47F25"/>
    <w:rsid w:val="00A47F87"/>
    <w:rsid w:val="00A50892"/>
    <w:rsid w:val="00A508B8"/>
    <w:rsid w:val="00A51163"/>
    <w:rsid w:val="00A511C0"/>
    <w:rsid w:val="00A5121E"/>
    <w:rsid w:val="00A51E13"/>
    <w:rsid w:val="00A5220E"/>
    <w:rsid w:val="00A5236C"/>
    <w:rsid w:val="00A52C21"/>
    <w:rsid w:val="00A53D04"/>
    <w:rsid w:val="00A5488A"/>
    <w:rsid w:val="00A548CB"/>
    <w:rsid w:val="00A54B71"/>
    <w:rsid w:val="00A54E86"/>
    <w:rsid w:val="00A55050"/>
    <w:rsid w:val="00A5530D"/>
    <w:rsid w:val="00A560BF"/>
    <w:rsid w:val="00A565D8"/>
    <w:rsid w:val="00A56780"/>
    <w:rsid w:val="00A567D0"/>
    <w:rsid w:val="00A5694C"/>
    <w:rsid w:val="00A569EA"/>
    <w:rsid w:val="00A56FF1"/>
    <w:rsid w:val="00A577CE"/>
    <w:rsid w:val="00A577EC"/>
    <w:rsid w:val="00A57C0F"/>
    <w:rsid w:val="00A604F4"/>
    <w:rsid w:val="00A606A9"/>
    <w:rsid w:val="00A60864"/>
    <w:rsid w:val="00A60E54"/>
    <w:rsid w:val="00A60EFF"/>
    <w:rsid w:val="00A61979"/>
    <w:rsid w:val="00A61AF5"/>
    <w:rsid w:val="00A61DCF"/>
    <w:rsid w:val="00A623F5"/>
    <w:rsid w:val="00A62476"/>
    <w:rsid w:val="00A6275B"/>
    <w:rsid w:val="00A62E90"/>
    <w:rsid w:val="00A62FAA"/>
    <w:rsid w:val="00A63003"/>
    <w:rsid w:val="00A630EF"/>
    <w:rsid w:val="00A63709"/>
    <w:rsid w:val="00A63843"/>
    <w:rsid w:val="00A63A4C"/>
    <w:rsid w:val="00A63C59"/>
    <w:rsid w:val="00A63C75"/>
    <w:rsid w:val="00A64152"/>
    <w:rsid w:val="00A64AD5"/>
    <w:rsid w:val="00A64B61"/>
    <w:rsid w:val="00A64C0A"/>
    <w:rsid w:val="00A64F43"/>
    <w:rsid w:val="00A65294"/>
    <w:rsid w:val="00A652D1"/>
    <w:rsid w:val="00A65492"/>
    <w:rsid w:val="00A655DA"/>
    <w:rsid w:val="00A65939"/>
    <w:rsid w:val="00A65E13"/>
    <w:rsid w:val="00A662BB"/>
    <w:rsid w:val="00A66B14"/>
    <w:rsid w:val="00A66BB6"/>
    <w:rsid w:val="00A66E37"/>
    <w:rsid w:val="00A6759D"/>
    <w:rsid w:val="00A6778B"/>
    <w:rsid w:val="00A67BB9"/>
    <w:rsid w:val="00A67E2F"/>
    <w:rsid w:val="00A67ED6"/>
    <w:rsid w:val="00A7010E"/>
    <w:rsid w:val="00A702A3"/>
    <w:rsid w:val="00A70303"/>
    <w:rsid w:val="00A70A5F"/>
    <w:rsid w:val="00A70E06"/>
    <w:rsid w:val="00A71263"/>
    <w:rsid w:val="00A712FD"/>
    <w:rsid w:val="00A714A3"/>
    <w:rsid w:val="00A71A32"/>
    <w:rsid w:val="00A72108"/>
    <w:rsid w:val="00A72110"/>
    <w:rsid w:val="00A72C61"/>
    <w:rsid w:val="00A730F7"/>
    <w:rsid w:val="00A73189"/>
    <w:rsid w:val="00A731AD"/>
    <w:rsid w:val="00A73C4F"/>
    <w:rsid w:val="00A740EA"/>
    <w:rsid w:val="00A7478F"/>
    <w:rsid w:val="00A748AF"/>
    <w:rsid w:val="00A74D10"/>
    <w:rsid w:val="00A74D58"/>
    <w:rsid w:val="00A75129"/>
    <w:rsid w:val="00A754B9"/>
    <w:rsid w:val="00A754D6"/>
    <w:rsid w:val="00A7583A"/>
    <w:rsid w:val="00A7596C"/>
    <w:rsid w:val="00A759C6"/>
    <w:rsid w:val="00A75FFB"/>
    <w:rsid w:val="00A764E3"/>
    <w:rsid w:val="00A76513"/>
    <w:rsid w:val="00A76D3B"/>
    <w:rsid w:val="00A76FAB"/>
    <w:rsid w:val="00A77073"/>
    <w:rsid w:val="00A7758A"/>
    <w:rsid w:val="00A777FA"/>
    <w:rsid w:val="00A778B0"/>
    <w:rsid w:val="00A77E20"/>
    <w:rsid w:val="00A77EDB"/>
    <w:rsid w:val="00A80308"/>
    <w:rsid w:val="00A80DDF"/>
    <w:rsid w:val="00A810B9"/>
    <w:rsid w:val="00A8127B"/>
    <w:rsid w:val="00A81372"/>
    <w:rsid w:val="00A814D0"/>
    <w:rsid w:val="00A81600"/>
    <w:rsid w:val="00A818D0"/>
    <w:rsid w:val="00A81B24"/>
    <w:rsid w:val="00A820BE"/>
    <w:rsid w:val="00A821D5"/>
    <w:rsid w:val="00A82786"/>
    <w:rsid w:val="00A8278B"/>
    <w:rsid w:val="00A82C1B"/>
    <w:rsid w:val="00A82DB5"/>
    <w:rsid w:val="00A83A58"/>
    <w:rsid w:val="00A83A5F"/>
    <w:rsid w:val="00A83B3B"/>
    <w:rsid w:val="00A83CEE"/>
    <w:rsid w:val="00A83FDC"/>
    <w:rsid w:val="00A84309"/>
    <w:rsid w:val="00A84BB9"/>
    <w:rsid w:val="00A84F76"/>
    <w:rsid w:val="00A8526F"/>
    <w:rsid w:val="00A854FE"/>
    <w:rsid w:val="00A857B7"/>
    <w:rsid w:val="00A85B63"/>
    <w:rsid w:val="00A85CFC"/>
    <w:rsid w:val="00A85D01"/>
    <w:rsid w:val="00A85E2F"/>
    <w:rsid w:val="00A85ED8"/>
    <w:rsid w:val="00A863B9"/>
    <w:rsid w:val="00A86673"/>
    <w:rsid w:val="00A86907"/>
    <w:rsid w:val="00A86DC0"/>
    <w:rsid w:val="00A86F67"/>
    <w:rsid w:val="00A873D7"/>
    <w:rsid w:val="00A874DE"/>
    <w:rsid w:val="00A87572"/>
    <w:rsid w:val="00A87799"/>
    <w:rsid w:val="00A87805"/>
    <w:rsid w:val="00A87833"/>
    <w:rsid w:val="00A87D2A"/>
    <w:rsid w:val="00A87EE7"/>
    <w:rsid w:val="00A90053"/>
    <w:rsid w:val="00A90176"/>
    <w:rsid w:val="00A9031F"/>
    <w:rsid w:val="00A90787"/>
    <w:rsid w:val="00A90B15"/>
    <w:rsid w:val="00A90DCE"/>
    <w:rsid w:val="00A90EA1"/>
    <w:rsid w:val="00A9162B"/>
    <w:rsid w:val="00A9186D"/>
    <w:rsid w:val="00A91AD2"/>
    <w:rsid w:val="00A91BA5"/>
    <w:rsid w:val="00A91BB2"/>
    <w:rsid w:val="00A91C63"/>
    <w:rsid w:val="00A91C8C"/>
    <w:rsid w:val="00A91E0C"/>
    <w:rsid w:val="00A92A50"/>
    <w:rsid w:val="00A93129"/>
    <w:rsid w:val="00A93809"/>
    <w:rsid w:val="00A93B7E"/>
    <w:rsid w:val="00A9435F"/>
    <w:rsid w:val="00A94465"/>
    <w:rsid w:val="00A9491B"/>
    <w:rsid w:val="00A94922"/>
    <w:rsid w:val="00A94A3F"/>
    <w:rsid w:val="00A94D88"/>
    <w:rsid w:val="00A953EE"/>
    <w:rsid w:val="00A95A82"/>
    <w:rsid w:val="00A95B73"/>
    <w:rsid w:val="00A95B94"/>
    <w:rsid w:val="00A95B98"/>
    <w:rsid w:val="00A95BAF"/>
    <w:rsid w:val="00A9617D"/>
    <w:rsid w:val="00A96196"/>
    <w:rsid w:val="00A964E0"/>
    <w:rsid w:val="00A96C93"/>
    <w:rsid w:val="00A96CE6"/>
    <w:rsid w:val="00A976D7"/>
    <w:rsid w:val="00AA02C7"/>
    <w:rsid w:val="00AA06A0"/>
    <w:rsid w:val="00AA07DA"/>
    <w:rsid w:val="00AA09C4"/>
    <w:rsid w:val="00AA0C26"/>
    <w:rsid w:val="00AA0F32"/>
    <w:rsid w:val="00AA107A"/>
    <w:rsid w:val="00AA10F6"/>
    <w:rsid w:val="00AA1417"/>
    <w:rsid w:val="00AA1701"/>
    <w:rsid w:val="00AA1823"/>
    <w:rsid w:val="00AA193C"/>
    <w:rsid w:val="00AA1CD3"/>
    <w:rsid w:val="00AA20E9"/>
    <w:rsid w:val="00AA235B"/>
    <w:rsid w:val="00AA26DC"/>
    <w:rsid w:val="00AA27BB"/>
    <w:rsid w:val="00AA2B69"/>
    <w:rsid w:val="00AA3904"/>
    <w:rsid w:val="00AA3BE2"/>
    <w:rsid w:val="00AA3F14"/>
    <w:rsid w:val="00AA4397"/>
    <w:rsid w:val="00AA46D5"/>
    <w:rsid w:val="00AA46EF"/>
    <w:rsid w:val="00AA4AC4"/>
    <w:rsid w:val="00AA5073"/>
    <w:rsid w:val="00AA564A"/>
    <w:rsid w:val="00AA5F49"/>
    <w:rsid w:val="00AA6126"/>
    <w:rsid w:val="00AA663C"/>
    <w:rsid w:val="00AA6647"/>
    <w:rsid w:val="00AA66A9"/>
    <w:rsid w:val="00AA6764"/>
    <w:rsid w:val="00AA6777"/>
    <w:rsid w:val="00AA6875"/>
    <w:rsid w:val="00AA7246"/>
    <w:rsid w:val="00AB00AE"/>
    <w:rsid w:val="00AB0681"/>
    <w:rsid w:val="00AB06F6"/>
    <w:rsid w:val="00AB0806"/>
    <w:rsid w:val="00AB1009"/>
    <w:rsid w:val="00AB101E"/>
    <w:rsid w:val="00AB1585"/>
    <w:rsid w:val="00AB1B4B"/>
    <w:rsid w:val="00AB1B87"/>
    <w:rsid w:val="00AB1DD4"/>
    <w:rsid w:val="00AB20AA"/>
    <w:rsid w:val="00AB2548"/>
    <w:rsid w:val="00AB2912"/>
    <w:rsid w:val="00AB2E37"/>
    <w:rsid w:val="00AB2E94"/>
    <w:rsid w:val="00AB324B"/>
    <w:rsid w:val="00AB3577"/>
    <w:rsid w:val="00AB359A"/>
    <w:rsid w:val="00AB3688"/>
    <w:rsid w:val="00AB3C3B"/>
    <w:rsid w:val="00AB3FF7"/>
    <w:rsid w:val="00AB42A9"/>
    <w:rsid w:val="00AB44D8"/>
    <w:rsid w:val="00AB4540"/>
    <w:rsid w:val="00AB465B"/>
    <w:rsid w:val="00AB47A7"/>
    <w:rsid w:val="00AB485C"/>
    <w:rsid w:val="00AB48E4"/>
    <w:rsid w:val="00AB4AE4"/>
    <w:rsid w:val="00AB59AA"/>
    <w:rsid w:val="00AB5A3D"/>
    <w:rsid w:val="00AB5C6E"/>
    <w:rsid w:val="00AB5FA1"/>
    <w:rsid w:val="00AB63FB"/>
    <w:rsid w:val="00AB6770"/>
    <w:rsid w:val="00AB6A87"/>
    <w:rsid w:val="00AB6C5B"/>
    <w:rsid w:val="00AB7122"/>
    <w:rsid w:val="00AB7370"/>
    <w:rsid w:val="00AB7578"/>
    <w:rsid w:val="00AB75D9"/>
    <w:rsid w:val="00AB78D2"/>
    <w:rsid w:val="00AB7A04"/>
    <w:rsid w:val="00AB7D9C"/>
    <w:rsid w:val="00AB7F70"/>
    <w:rsid w:val="00AC0096"/>
    <w:rsid w:val="00AC026B"/>
    <w:rsid w:val="00AC0DEE"/>
    <w:rsid w:val="00AC11D1"/>
    <w:rsid w:val="00AC1B15"/>
    <w:rsid w:val="00AC2671"/>
    <w:rsid w:val="00AC2901"/>
    <w:rsid w:val="00AC2942"/>
    <w:rsid w:val="00AC2AA3"/>
    <w:rsid w:val="00AC2B8A"/>
    <w:rsid w:val="00AC2E78"/>
    <w:rsid w:val="00AC346C"/>
    <w:rsid w:val="00AC3543"/>
    <w:rsid w:val="00AC36F2"/>
    <w:rsid w:val="00AC398F"/>
    <w:rsid w:val="00AC3DEA"/>
    <w:rsid w:val="00AC4423"/>
    <w:rsid w:val="00AC46DC"/>
    <w:rsid w:val="00AC48CC"/>
    <w:rsid w:val="00AC4932"/>
    <w:rsid w:val="00AC4B64"/>
    <w:rsid w:val="00AC4BFB"/>
    <w:rsid w:val="00AC502D"/>
    <w:rsid w:val="00AC51BD"/>
    <w:rsid w:val="00AC5EA2"/>
    <w:rsid w:val="00AC6240"/>
    <w:rsid w:val="00AC62D2"/>
    <w:rsid w:val="00AC691D"/>
    <w:rsid w:val="00AC693F"/>
    <w:rsid w:val="00AC6BDF"/>
    <w:rsid w:val="00AC6ED0"/>
    <w:rsid w:val="00AC7177"/>
    <w:rsid w:val="00AC71A4"/>
    <w:rsid w:val="00AC7536"/>
    <w:rsid w:val="00AC7711"/>
    <w:rsid w:val="00AC77C6"/>
    <w:rsid w:val="00AC7838"/>
    <w:rsid w:val="00AC7A53"/>
    <w:rsid w:val="00AC7EC9"/>
    <w:rsid w:val="00AC7F59"/>
    <w:rsid w:val="00AD00E0"/>
    <w:rsid w:val="00AD0193"/>
    <w:rsid w:val="00AD0473"/>
    <w:rsid w:val="00AD07AB"/>
    <w:rsid w:val="00AD0854"/>
    <w:rsid w:val="00AD0863"/>
    <w:rsid w:val="00AD0996"/>
    <w:rsid w:val="00AD0AC3"/>
    <w:rsid w:val="00AD0C42"/>
    <w:rsid w:val="00AD1552"/>
    <w:rsid w:val="00AD1755"/>
    <w:rsid w:val="00AD1B16"/>
    <w:rsid w:val="00AD1CE8"/>
    <w:rsid w:val="00AD1ED5"/>
    <w:rsid w:val="00AD2076"/>
    <w:rsid w:val="00AD2450"/>
    <w:rsid w:val="00AD286F"/>
    <w:rsid w:val="00AD3229"/>
    <w:rsid w:val="00AD3457"/>
    <w:rsid w:val="00AD3D02"/>
    <w:rsid w:val="00AD42F8"/>
    <w:rsid w:val="00AD43F8"/>
    <w:rsid w:val="00AD49AF"/>
    <w:rsid w:val="00AD4ED5"/>
    <w:rsid w:val="00AD500C"/>
    <w:rsid w:val="00AD516F"/>
    <w:rsid w:val="00AD564E"/>
    <w:rsid w:val="00AD5708"/>
    <w:rsid w:val="00AD5BA1"/>
    <w:rsid w:val="00AD5D70"/>
    <w:rsid w:val="00AD6575"/>
    <w:rsid w:val="00AD668E"/>
    <w:rsid w:val="00AD6C38"/>
    <w:rsid w:val="00AD6FE8"/>
    <w:rsid w:val="00AE03B4"/>
    <w:rsid w:val="00AE0720"/>
    <w:rsid w:val="00AE08C9"/>
    <w:rsid w:val="00AE08DF"/>
    <w:rsid w:val="00AE0F8D"/>
    <w:rsid w:val="00AE0FD1"/>
    <w:rsid w:val="00AE12E3"/>
    <w:rsid w:val="00AE1491"/>
    <w:rsid w:val="00AE1785"/>
    <w:rsid w:val="00AE1A05"/>
    <w:rsid w:val="00AE20FD"/>
    <w:rsid w:val="00AE220F"/>
    <w:rsid w:val="00AE2214"/>
    <w:rsid w:val="00AE25D5"/>
    <w:rsid w:val="00AE26FD"/>
    <w:rsid w:val="00AE27A7"/>
    <w:rsid w:val="00AE28FF"/>
    <w:rsid w:val="00AE29E8"/>
    <w:rsid w:val="00AE3691"/>
    <w:rsid w:val="00AE3B0C"/>
    <w:rsid w:val="00AE3CB2"/>
    <w:rsid w:val="00AE3EC9"/>
    <w:rsid w:val="00AE4039"/>
    <w:rsid w:val="00AE463A"/>
    <w:rsid w:val="00AE486F"/>
    <w:rsid w:val="00AE4B05"/>
    <w:rsid w:val="00AE4C29"/>
    <w:rsid w:val="00AE4D93"/>
    <w:rsid w:val="00AE52BF"/>
    <w:rsid w:val="00AE53E0"/>
    <w:rsid w:val="00AE555D"/>
    <w:rsid w:val="00AE5E16"/>
    <w:rsid w:val="00AE6176"/>
    <w:rsid w:val="00AE61BA"/>
    <w:rsid w:val="00AE6519"/>
    <w:rsid w:val="00AE661C"/>
    <w:rsid w:val="00AE68F6"/>
    <w:rsid w:val="00AE6A70"/>
    <w:rsid w:val="00AE6B1B"/>
    <w:rsid w:val="00AE6C4B"/>
    <w:rsid w:val="00AE6E19"/>
    <w:rsid w:val="00AE7642"/>
    <w:rsid w:val="00AE768E"/>
    <w:rsid w:val="00AE76B6"/>
    <w:rsid w:val="00AE79D3"/>
    <w:rsid w:val="00AE7FCD"/>
    <w:rsid w:val="00AF0393"/>
    <w:rsid w:val="00AF0748"/>
    <w:rsid w:val="00AF0793"/>
    <w:rsid w:val="00AF0B44"/>
    <w:rsid w:val="00AF1081"/>
    <w:rsid w:val="00AF17FD"/>
    <w:rsid w:val="00AF1B73"/>
    <w:rsid w:val="00AF22B8"/>
    <w:rsid w:val="00AF22C7"/>
    <w:rsid w:val="00AF2621"/>
    <w:rsid w:val="00AF2DEB"/>
    <w:rsid w:val="00AF2F3D"/>
    <w:rsid w:val="00AF2F78"/>
    <w:rsid w:val="00AF2FFA"/>
    <w:rsid w:val="00AF307D"/>
    <w:rsid w:val="00AF3234"/>
    <w:rsid w:val="00AF323C"/>
    <w:rsid w:val="00AF32B2"/>
    <w:rsid w:val="00AF3473"/>
    <w:rsid w:val="00AF35C6"/>
    <w:rsid w:val="00AF3EA0"/>
    <w:rsid w:val="00AF407D"/>
    <w:rsid w:val="00AF419F"/>
    <w:rsid w:val="00AF43E3"/>
    <w:rsid w:val="00AF4A9F"/>
    <w:rsid w:val="00AF4CCF"/>
    <w:rsid w:val="00AF516B"/>
    <w:rsid w:val="00AF5BAA"/>
    <w:rsid w:val="00AF60B1"/>
    <w:rsid w:val="00AF61B5"/>
    <w:rsid w:val="00AF6C7E"/>
    <w:rsid w:val="00AF6C80"/>
    <w:rsid w:val="00AF6D44"/>
    <w:rsid w:val="00AF7464"/>
    <w:rsid w:val="00AF7500"/>
    <w:rsid w:val="00AF75EE"/>
    <w:rsid w:val="00AF78FB"/>
    <w:rsid w:val="00AF7A8E"/>
    <w:rsid w:val="00AF7AC9"/>
    <w:rsid w:val="00AF7B83"/>
    <w:rsid w:val="00AF7EDA"/>
    <w:rsid w:val="00B0001D"/>
    <w:rsid w:val="00B00076"/>
    <w:rsid w:val="00B00BFA"/>
    <w:rsid w:val="00B00E36"/>
    <w:rsid w:val="00B01022"/>
    <w:rsid w:val="00B0120F"/>
    <w:rsid w:val="00B01758"/>
    <w:rsid w:val="00B01B4C"/>
    <w:rsid w:val="00B01C99"/>
    <w:rsid w:val="00B01CEB"/>
    <w:rsid w:val="00B0286B"/>
    <w:rsid w:val="00B02878"/>
    <w:rsid w:val="00B02972"/>
    <w:rsid w:val="00B02E5D"/>
    <w:rsid w:val="00B031FF"/>
    <w:rsid w:val="00B0462A"/>
    <w:rsid w:val="00B04D92"/>
    <w:rsid w:val="00B0540D"/>
    <w:rsid w:val="00B05A5B"/>
    <w:rsid w:val="00B05A73"/>
    <w:rsid w:val="00B063D1"/>
    <w:rsid w:val="00B06555"/>
    <w:rsid w:val="00B066DD"/>
    <w:rsid w:val="00B0683D"/>
    <w:rsid w:val="00B06894"/>
    <w:rsid w:val="00B068B8"/>
    <w:rsid w:val="00B0698D"/>
    <w:rsid w:val="00B06E3D"/>
    <w:rsid w:val="00B06E4F"/>
    <w:rsid w:val="00B07484"/>
    <w:rsid w:val="00B0798F"/>
    <w:rsid w:val="00B07F68"/>
    <w:rsid w:val="00B1103B"/>
    <w:rsid w:val="00B1116F"/>
    <w:rsid w:val="00B11906"/>
    <w:rsid w:val="00B11AE1"/>
    <w:rsid w:val="00B12026"/>
    <w:rsid w:val="00B12133"/>
    <w:rsid w:val="00B12CA2"/>
    <w:rsid w:val="00B12D13"/>
    <w:rsid w:val="00B12DA3"/>
    <w:rsid w:val="00B12E16"/>
    <w:rsid w:val="00B135AC"/>
    <w:rsid w:val="00B138ED"/>
    <w:rsid w:val="00B139A4"/>
    <w:rsid w:val="00B13CE5"/>
    <w:rsid w:val="00B13E91"/>
    <w:rsid w:val="00B14349"/>
    <w:rsid w:val="00B144F9"/>
    <w:rsid w:val="00B14A59"/>
    <w:rsid w:val="00B14A62"/>
    <w:rsid w:val="00B15016"/>
    <w:rsid w:val="00B15188"/>
    <w:rsid w:val="00B15512"/>
    <w:rsid w:val="00B15634"/>
    <w:rsid w:val="00B159B7"/>
    <w:rsid w:val="00B15DAA"/>
    <w:rsid w:val="00B15FCA"/>
    <w:rsid w:val="00B16B41"/>
    <w:rsid w:val="00B16E29"/>
    <w:rsid w:val="00B17712"/>
    <w:rsid w:val="00B179B4"/>
    <w:rsid w:val="00B17F98"/>
    <w:rsid w:val="00B2058A"/>
    <w:rsid w:val="00B2067C"/>
    <w:rsid w:val="00B20915"/>
    <w:rsid w:val="00B20C9B"/>
    <w:rsid w:val="00B21191"/>
    <w:rsid w:val="00B21479"/>
    <w:rsid w:val="00B21FDD"/>
    <w:rsid w:val="00B22010"/>
    <w:rsid w:val="00B22392"/>
    <w:rsid w:val="00B223EC"/>
    <w:rsid w:val="00B224D0"/>
    <w:rsid w:val="00B23267"/>
    <w:rsid w:val="00B237B2"/>
    <w:rsid w:val="00B24163"/>
    <w:rsid w:val="00B24288"/>
    <w:rsid w:val="00B24541"/>
    <w:rsid w:val="00B24625"/>
    <w:rsid w:val="00B24779"/>
    <w:rsid w:val="00B247F1"/>
    <w:rsid w:val="00B24949"/>
    <w:rsid w:val="00B25014"/>
    <w:rsid w:val="00B250F6"/>
    <w:rsid w:val="00B251E7"/>
    <w:rsid w:val="00B25344"/>
    <w:rsid w:val="00B25425"/>
    <w:rsid w:val="00B25446"/>
    <w:rsid w:val="00B254A7"/>
    <w:rsid w:val="00B25533"/>
    <w:rsid w:val="00B256BD"/>
    <w:rsid w:val="00B2584C"/>
    <w:rsid w:val="00B25B95"/>
    <w:rsid w:val="00B25BF9"/>
    <w:rsid w:val="00B25C25"/>
    <w:rsid w:val="00B25CAA"/>
    <w:rsid w:val="00B2650D"/>
    <w:rsid w:val="00B26F45"/>
    <w:rsid w:val="00B26FB4"/>
    <w:rsid w:val="00B27249"/>
    <w:rsid w:val="00B2736A"/>
    <w:rsid w:val="00B273C5"/>
    <w:rsid w:val="00B274BC"/>
    <w:rsid w:val="00B27898"/>
    <w:rsid w:val="00B27A24"/>
    <w:rsid w:val="00B27A9C"/>
    <w:rsid w:val="00B27DDC"/>
    <w:rsid w:val="00B3025C"/>
    <w:rsid w:val="00B30644"/>
    <w:rsid w:val="00B30DD1"/>
    <w:rsid w:val="00B31062"/>
    <w:rsid w:val="00B3107B"/>
    <w:rsid w:val="00B3151C"/>
    <w:rsid w:val="00B315A5"/>
    <w:rsid w:val="00B316C9"/>
    <w:rsid w:val="00B31EA3"/>
    <w:rsid w:val="00B32143"/>
    <w:rsid w:val="00B326E7"/>
    <w:rsid w:val="00B32ABE"/>
    <w:rsid w:val="00B32CA0"/>
    <w:rsid w:val="00B32D6F"/>
    <w:rsid w:val="00B32D7B"/>
    <w:rsid w:val="00B330F0"/>
    <w:rsid w:val="00B33325"/>
    <w:rsid w:val="00B3387A"/>
    <w:rsid w:val="00B33A4C"/>
    <w:rsid w:val="00B33BA1"/>
    <w:rsid w:val="00B33C46"/>
    <w:rsid w:val="00B33ED2"/>
    <w:rsid w:val="00B3431F"/>
    <w:rsid w:val="00B34843"/>
    <w:rsid w:val="00B34925"/>
    <w:rsid w:val="00B34B30"/>
    <w:rsid w:val="00B35201"/>
    <w:rsid w:val="00B35336"/>
    <w:rsid w:val="00B358ED"/>
    <w:rsid w:val="00B35CB6"/>
    <w:rsid w:val="00B35D18"/>
    <w:rsid w:val="00B35D4D"/>
    <w:rsid w:val="00B35F29"/>
    <w:rsid w:val="00B35FE3"/>
    <w:rsid w:val="00B36297"/>
    <w:rsid w:val="00B363D5"/>
    <w:rsid w:val="00B36439"/>
    <w:rsid w:val="00B3683A"/>
    <w:rsid w:val="00B36A9B"/>
    <w:rsid w:val="00B37092"/>
    <w:rsid w:val="00B370CB"/>
    <w:rsid w:val="00B3764C"/>
    <w:rsid w:val="00B3771E"/>
    <w:rsid w:val="00B37920"/>
    <w:rsid w:val="00B37A13"/>
    <w:rsid w:val="00B40286"/>
    <w:rsid w:val="00B40310"/>
    <w:rsid w:val="00B4038F"/>
    <w:rsid w:val="00B40A36"/>
    <w:rsid w:val="00B40A4F"/>
    <w:rsid w:val="00B40BD3"/>
    <w:rsid w:val="00B40F7B"/>
    <w:rsid w:val="00B415C6"/>
    <w:rsid w:val="00B416D7"/>
    <w:rsid w:val="00B41A17"/>
    <w:rsid w:val="00B41C4A"/>
    <w:rsid w:val="00B41CCE"/>
    <w:rsid w:val="00B41E0E"/>
    <w:rsid w:val="00B42822"/>
    <w:rsid w:val="00B42F5A"/>
    <w:rsid w:val="00B42FEC"/>
    <w:rsid w:val="00B431A8"/>
    <w:rsid w:val="00B439D7"/>
    <w:rsid w:val="00B43A13"/>
    <w:rsid w:val="00B43AA1"/>
    <w:rsid w:val="00B43BB8"/>
    <w:rsid w:val="00B43E4E"/>
    <w:rsid w:val="00B440D7"/>
    <w:rsid w:val="00B44204"/>
    <w:rsid w:val="00B4424D"/>
    <w:rsid w:val="00B442E4"/>
    <w:rsid w:val="00B4437F"/>
    <w:rsid w:val="00B44639"/>
    <w:rsid w:val="00B4472F"/>
    <w:rsid w:val="00B44772"/>
    <w:rsid w:val="00B447C6"/>
    <w:rsid w:val="00B448AF"/>
    <w:rsid w:val="00B44A67"/>
    <w:rsid w:val="00B44B1C"/>
    <w:rsid w:val="00B44BAA"/>
    <w:rsid w:val="00B44F09"/>
    <w:rsid w:val="00B45072"/>
    <w:rsid w:val="00B4519B"/>
    <w:rsid w:val="00B451E1"/>
    <w:rsid w:val="00B4544D"/>
    <w:rsid w:val="00B456E8"/>
    <w:rsid w:val="00B456F0"/>
    <w:rsid w:val="00B45DA5"/>
    <w:rsid w:val="00B45E84"/>
    <w:rsid w:val="00B45E9C"/>
    <w:rsid w:val="00B45F0E"/>
    <w:rsid w:val="00B46419"/>
    <w:rsid w:val="00B46635"/>
    <w:rsid w:val="00B46647"/>
    <w:rsid w:val="00B4685F"/>
    <w:rsid w:val="00B468EB"/>
    <w:rsid w:val="00B46C3E"/>
    <w:rsid w:val="00B4702D"/>
    <w:rsid w:val="00B471FA"/>
    <w:rsid w:val="00B47497"/>
    <w:rsid w:val="00B4784A"/>
    <w:rsid w:val="00B47A09"/>
    <w:rsid w:val="00B50467"/>
    <w:rsid w:val="00B50920"/>
    <w:rsid w:val="00B50921"/>
    <w:rsid w:val="00B50BB7"/>
    <w:rsid w:val="00B50C1B"/>
    <w:rsid w:val="00B50D28"/>
    <w:rsid w:val="00B51079"/>
    <w:rsid w:val="00B516C7"/>
    <w:rsid w:val="00B519FB"/>
    <w:rsid w:val="00B52170"/>
    <w:rsid w:val="00B521AF"/>
    <w:rsid w:val="00B5240F"/>
    <w:rsid w:val="00B5260A"/>
    <w:rsid w:val="00B526E4"/>
    <w:rsid w:val="00B52CA2"/>
    <w:rsid w:val="00B52D5C"/>
    <w:rsid w:val="00B5336C"/>
    <w:rsid w:val="00B5341E"/>
    <w:rsid w:val="00B53CEF"/>
    <w:rsid w:val="00B53E32"/>
    <w:rsid w:val="00B546D0"/>
    <w:rsid w:val="00B54797"/>
    <w:rsid w:val="00B549FA"/>
    <w:rsid w:val="00B54D08"/>
    <w:rsid w:val="00B54E53"/>
    <w:rsid w:val="00B54F48"/>
    <w:rsid w:val="00B55162"/>
    <w:rsid w:val="00B55AAE"/>
    <w:rsid w:val="00B55CD2"/>
    <w:rsid w:val="00B56261"/>
    <w:rsid w:val="00B562E0"/>
    <w:rsid w:val="00B56514"/>
    <w:rsid w:val="00B567F2"/>
    <w:rsid w:val="00B56846"/>
    <w:rsid w:val="00B5690D"/>
    <w:rsid w:val="00B56B5F"/>
    <w:rsid w:val="00B56E68"/>
    <w:rsid w:val="00B57AC9"/>
    <w:rsid w:val="00B57DD4"/>
    <w:rsid w:val="00B57F55"/>
    <w:rsid w:val="00B6038E"/>
    <w:rsid w:val="00B605DD"/>
    <w:rsid w:val="00B608AF"/>
    <w:rsid w:val="00B609C6"/>
    <w:rsid w:val="00B60B31"/>
    <w:rsid w:val="00B60CD3"/>
    <w:rsid w:val="00B60F0E"/>
    <w:rsid w:val="00B613AE"/>
    <w:rsid w:val="00B61522"/>
    <w:rsid w:val="00B61855"/>
    <w:rsid w:val="00B61A34"/>
    <w:rsid w:val="00B61DAA"/>
    <w:rsid w:val="00B6212B"/>
    <w:rsid w:val="00B6230E"/>
    <w:rsid w:val="00B62848"/>
    <w:rsid w:val="00B62872"/>
    <w:rsid w:val="00B62918"/>
    <w:rsid w:val="00B62C26"/>
    <w:rsid w:val="00B62C35"/>
    <w:rsid w:val="00B62EED"/>
    <w:rsid w:val="00B62F53"/>
    <w:rsid w:val="00B63122"/>
    <w:rsid w:val="00B63257"/>
    <w:rsid w:val="00B63770"/>
    <w:rsid w:val="00B6377B"/>
    <w:rsid w:val="00B638AF"/>
    <w:rsid w:val="00B638C6"/>
    <w:rsid w:val="00B63A00"/>
    <w:rsid w:val="00B63F14"/>
    <w:rsid w:val="00B642BA"/>
    <w:rsid w:val="00B64499"/>
    <w:rsid w:val="00B649C7"/>
    <w:rsid w:val="00B649CD"/>
    <w:rsid w:val="00B64CA9"/>
    <w:rsid w:val="00B64D3A"/>
    <w:rsid w:val="00B64F8B"/>
    <w:rsid w:val="00B6524B"/>
    <w:rsid w:val="00B6557D"/>
    <w:rsid w:val="00B659C7"/>
    <w:rsid w:val="00B66398"/>
    <w:rsid w:val="00B66477"/>
    <w:rsid w:val="00B671A3"/>
    <w:rsid w:val="00B673B7"/>
    <w:rsid w:val="00B674CD"/>
    <w:rsid w:val="00B67B61"/>
    <w:rsid w:val="00B67FFE"/>
    <w:rsid w:val="00B70227"/>
    <w:rsid w:val="00B702D0"/>
    <w:rsid w:val="00B702DA"/>
    <w:rsid w:val="00B7042B"/>
    <w:rsid w:val="00B707EB"/>
    <w:rsid w:val="00B70831"/>
    <w:rsid w:val="00B70D53"/>
    <w:rsid w:val="00B71744"/>
    <w:rsid w:val="00B71A27"/>
    <w:rsid w:val="00B71D5D"/>
    <w:rsid w:val="00B71E21"/>
    <w:rsid w:val="00B72561"/>
    <w:rsid w:val="00B72864"/>
    <w:rsid w:val="00B72E91"/>
    <w:rsid w:val="00B73240"/>
    <w:rsid w:val="00B7332E"/>
    <w:rsid w:val="00B734CC"/>
    <w:rsid w:val="00B735BA"/>
    <w:rsid w:val="00B7364C"/>
    <w:rsid w:val="00B73681"/>
    <w:rsid w:val="00B738A4"/>
    <w:rsid w:val="00B73926"/>
    <w:rsid w:val="00B739C0"/>
    <w:rsid w:val="00B74591"/>
    <w:rsid w:val="00B74991"/>
    <w:rsid w:val="00B74A72"/>
    <w:rsid w:val="00B74B16"/>
    <w:rsid w:val="00B74DE3"/>
    <w:rsid w:val="00B74F7D"/>
    <w:rsid w:val="00B7509B"/>
    <w:rsid w:val="00B75556"/>
    <w:rsid w:val="00B75729"/>
    <w:rsid w:val="00B75788"/>
    <w:rsid w:val="00B75C04"/>
    <w:rsid w:val="00B75C79"/>
    <w:rsid w:val="00B75D0B"/>
    <w:rsid w:val="00B767AE"/>
    <w:rsid w:val="00B76A17"/>
    <w:rsid w:val="00B76D53"/>
    <w:rsid w:val="00B77056"/>
    <w:rsid w:val="00B800E6"/>
    <w:rsid w:val="00B80BAC"/>
    <w:rsid w:val="00B80BC0"/>
    <w:rsid w:val="00B815AD"/>
    <w:rsid w:val="00B81975"/>
    <w:rsid w:val="00B81DB1"/>
    <w:rsid w:val="00B82BDF"/>
    <w:rsid w:val="00B82D94"/>
    <w:rsid w:val="00B82E79"/>
    <w:rsid w:val="00B8304F"/>
    <w:rsid w:val="00B830CB"/>
    <w:rsid w:val="00B833CD"/>
    <w:rsid w:val="00B83417"/>
    <w:rsid w:val="00B839BA"/>
    <w:rsid w:val="00B839D1"/>
    <w:rsid w:val="00B83AF4"/>
    <w:rsid w:val="00B83D03"/>
    <w:rsid w:val="00B83D0B"/>
    <w:rsid w:val="00B83D4D"/>
    <w:rsid w:val="00B83D97"/>
    <w:rsid w:val="00B83E4A"/>
    <w:rsid w:val="00B847B2"/>
    <w:rsid w:val="00B849A1"/>
    <w:rsid w:val="00B84D78"/>
    <w:rsid w:val="00B86104"/>
    <w:rsid w:val="00B8644A"/>
    <w:rsid w:val="00B86682"/>
    <w:rsid w:val="00B867C8"/>
    <w:rsid w:val="00B868DB"/>
    <w:rsid w:val="00B86C54"/>
    <w:rsid w:val="00B86CE0"/>
    <w:rsid w:val="00B86E6F"/>
    <w:rsid w:val="00B86F84"/>
    <w:rsid w:val="00B87075"/>
    <w:rsid w:val="00B8723B"/>
    <w:rsid w:val="00B878E7"/>
    <w:rsid w:val="00B87E19"/>
    <w:rsid w:val="00B901C7"/>
    <w:rsid w:val="00B90DF3"/>
    <w:rsid w:val="00B90FB0"/>
    <w:rsid w:val="00B91017"/>
    <w:rsid w:val="00B91601"/>
    <w:rsid w:val="00B9169B"/>
    <w:rsid w:val="00B9170D"/>
    <w:rsid w:val="00B91B1E"/>
    <w:rsid w:val="00B91C11"/>
    <w:rsid w:val="00B9228D"/>
    <w:rsid w:val="00B92AF6"/>
    <w:rsid w:val="00B92C0A"/>
    <w:rsid w:val="00B934FD"/>
    <w:rsid w:val="00B93581"/>
    <w:rsid w:val="00B93AF5"/>
    <w:rsid w:val="00B94064"/>
    <w:rsid w:val="00B9418E"/>
    <w:rsid w:val="00B941A5"/>
    <w:rsid w:val="00B9460F"/>
    <w:rsid w:val="00B953BD"/>
    <w:rsid w:val="00B956D6"/>
    <w:rsid w:val="00B957FA"/>
    <w:rsid w:val="00B959DE"/>
    <w:rsid w:val="00B959E1"/>
    <w:rsid w:val="00B95B5A"/>
    <w:rsid w:val="00B95D38"/>
    <w:rsid w:val="00B95FAA"/>
    <w:rsid w:val="00B962EA"/>
    <w:rsid w:val="00B965D6"/>
    <w:rsid w:val="00B96622"/>
    <w:rsid w:val="00B966DE"/>
    <w:rsid w:val="00B96759"/>
    <w:rsid w:val="00B967E0"/>
    <w:rsid w:val="00B96D2C"/>
    <w:rsid w:val="00B96E8E"/>
    <w:rsid w:val="00B971AB"/>
    <w:rsid w:val="00B974F4"/>
    <w:rsid w:val="00B9754B"/>
    <w:rsid w:val="00B97613"/>
    <w:rsid w:val="00B97DAD"/>
    <w:rsid w:val="00BA09AF"/>
    <w:rsid w:val="00BA0C40"/>
    <w:rsid w:val="00BA1056"/>
    <w:rsid w:val="00BA10BD"/>
    <w:rsid w:val="00BA1468"/>
    <w:rsid w:val="00BA14C5"/>
    <w:rsid w:val="00BA16C9"/>
    <w:rsid w:val="00BA17A9"/>
    <w:rsid w:val="00BA1804"/>
    <w:rsid w:val="00BA1819"/>
    <w:rsid w:val="00BA1A01"/>
    <w:rsid w:val="00BA1B3C"/>
    <w:rsid w:val="00BA1C53"/>
    <w:rsid w:val="00BA1E78"/>
    <w:rsid w:val="00BA1F25"/>
    <w:rsid w:val="00BA2004"/>
    <w:rsid w:val="00BA2985"/>
    <w:rsid w:val="00BA2FF0"/>
    <w:rsid w:val="00BA30E8"/>
    <w:rsid w:val="00BA37C6"/>
    <w:rsid w:val="00BA3D46"/>
    <w:rsid w:val="00BA3F22"/>
    <w:rsid w:val="00BA404E"/>
    <w:rsid w:val="00BA42B6"/>
    <w:rsid w:val="00BA467F"/>
    <w:rsid w:val="00BA4A35"/>
    <w:rsid w:val="00BA4D0E"/>
    <w:rsid w:val="00BA4E84"/>
    <w:rsid w:val="00BA535B"/>
    <w:rsid w:val="00BA5C72"/>
    <w:rsid w:val="00BA5D56"/>
    <w:rsid w:val="00BA5E04"/>
    <w:rsid w:val="00BA6020"/>
    <w:rsid w:val="00BA6350"/>
    <w:rsid w:val="00BA64FE"/>
    <w:rsid w:val="00BA6550"/>
    <w:rsid w:val="00BA6557"/>
    <w:rsid w:val="00BA6A4C"/>
    <w:rsid w:val="00BA71FA"/>
    <w:rsid w:val="00BA74D7"/>
    <w:rsid w:val="00BA7B8B"/>
    <w:rsid w:val="00BA7BA5"/>
    <w:rsid w:val="00BA7F6B"/>
    <w:rsid w:val="00BB00BF"/>
    <w:rsid w:val="00BB028B"/>
    <w:rsid w:val="00BB0A79"/>
    <w:rsid w:val="00BB0D40"/>
    <w:rsid w:val="00BB0DEA"/>
    <w:rsid w:val="00BB0E4B"/>
    <w:rsid w:val="00BB13FF"/>
    <w:rsid w:val="00BB153B"/>
    <w:rsid w:val="00BB1F24"/>
    <w:rsid w:val="00BB21D8"/>
    <w:rsid w:val="00BB24E6"/>
    <w:rsid w:val="00BB257D"/>
    <w:rsid w:val="00BB26BE"/>
    <w:rsid w:val="00BB2CFD"/>
    <w:rsid w:val="00BB2D3F"/>
    <w:rsid w:val="00BB2DB5"/>
    <w:rsid w:val="00BB2EAD"/>
    <w:rsid w:val="00BB3040"/>
    <w:rsid w:val="00BB320D"/>
    <w:rsid w:val="00BB3288"/>
    <w:rsid w:val="00BB39D5"/>
    <w:rsid w:val="00BB3A3D"/>
    <w:rsid w:val="00BB3A4B"/>
    <w:rsid w:val="00BB3B25"/>
    <w:rsid w:val="00BB3E81"/>
    <w:rsid w:val="00BB403C"/>
    <w:rsid w:val="00BB40BD"/>
    <w:rsid w:val="00BB4167"/>
    <w:rsid w:val="00BB43F7"/>
    <w:rsid w:val="00BB4674"/>
    <w:rsid w:val="00BB4A30"/>
    <w:rsid w:val="00BB4CBA"/>
    <w:rsid w:val="00BB56EC"/>
    <w:rsid w:val="00BB5708"/>
    <w:rsid w:val="00BB591E"/>
    <w:rsid w:val="00BB5E4C"/>
    <w:rsid w:val="00BB6374"/>
    <w:rsid w:val="00BB6FE0"/>
    <w:rsid w:val="00BB70C7"/>
    <w:rsid w:val="00BB718A"/>
    <w:rsid w:val="00BB71E2"/>
    <w:rsid w:val="00BB79D5"/>
    <w:rsid w:val="00BB7DD9"/>
    <w:rsid w:val="00BB7FE9"/>
    <w:rsid w:val="00BC01DC"/>
    <w:rsid w:val="00BC0482"/>
    <w:rsid w:val="00BC058A"/>
    <w:rsid w:val="00BC0830"/>
    <w:rsid w:val="00BC0A08"/>
    <w:rsid w:val="00BC0C9A"/>
    <w:rsid w:val="00BC0FEC"/>
    <w:rsid w:val="00BC103D"/>
    <w:rsid w:val="00BC1077"/>
    <w:rsid w:val="00BC175E"/>
    <w:rsid w:val="00BC1D7C"/>
    <w:rsid w:val="00BC1DDE"/>
    <w:rsid w:val="00BC2285"/>
    <w:rsid w:val="00BC2363"/>
    <w:rsid w:val="00BC2748"/>
    <w:rsid w:val="00BC3B19"/>
    <w:rsid w:val="00BC3F6C"/>
    <w:rsid w:val="00BC3FE8"/>
    <w:rsid w:val="00BC4041"/>
    <w:rsid w:val="00BC40D1"/>
    <w:rsid w:val="00BC48E9"/>
    <w:rsid w:val="00BC491F"/>
    <w:rsid w:val="00BC4AB3"/>
    <w:rsid w:val="00BC5212"/>
    <w:rsid w:val="00BC5320"/>
    <w:rsid w:val="00BC67D2"/>
    <w:rsid w:val="00BC6944"/>
    <w:rsid w:val="00BC6B67"/>
    <w:rsid w:val="00BC6F39"/>
    <w:rsid w:val="00BC73A8"/>
    <w:rsid w:val="00BC7A16"/>
    <w:rsid w:val="00BC7DA4"/>
    <w:rsid w:val="00BC7F55"/>
    <w:rsid w:val="00BD009B"/>
    <w:rsid w:val="00BD01EF"/>
    <w:rsid w:val="00BD039B"/>
    <w:rsid w:val="00BD0405"/>
    <w:rsid w:val="00BD082D"/>
    <w:rsid w:val="00BD0DCF"/>
    <w:rsid w:val="00BD0EF0"/>
    <w:rsid w:val="00BD0F27"/>
    <w:rsid w:val="00BD1391"/>
    <w:rsid w:val="00BD1562"/>
    <w:rsid w:val="00BD16C6"/>
    <w:rsid w:val="00BD19B7"/>
    <w:rsid w:val="00BD1B44"/>
    <w:rsid w:val="00BD1D80"/>
    <w:rsid w:val="00BD1E81"/>
    <w:rsid w:val="00BD1FC9"/>
    <w:rsid w:val="00BD21EA"/>
    <w:rsid w:val="00BD2C97"/>
    <w:rsid w:val="00BD2ED3"/>
    <w:rsid w:val="00BD346A"/>
    <w:rsid w:val="00BD3596"/>
    <w:rsid w:val="00BD3EC2"/>
    <w:rsid w:val="00BD428D"/>
    <w:rsid w:val="00BD438B"/>
    <w:rsid w:val="00BD43A4"/>
    <w:rsid w:val="00BD482B"/>
    <w:rsid w:val="00BD484D"/>
    <w:rsid w:val="00BD4A3E"/>
    <w:rsid w:val="00BD4B67"/>
    <w:rsid w:val="00BD4D27"/>
    <w:rsid w:val="00BD4EF1"/>
    <w:rsid w:val="00BD509F"/>
    <w:rsid w:val="00BD5621"/>
    <w:rsid w:val="00BD5704"/>
    <w:rsid w:val="00BD57B7"/>
    <w:rsid w:val="00BD5885"/>
    <w:rsid w:val="00BD5C11"/>
    <w:rsid w:val="00BD5E15"/>
    <w:rsid w:val="00BD5E28"/>
    <w:rsid w:val="00BD5E69"/>
    <w:rsid w:val="00BD5E90"/>
    <w:rsid w:val="00BD6579"/>
    <w:rsid w:val="00BD66A9"/>
    <w:rsid w:val="00BD6A39"/>
    <w:rsid w:val="00BD6DB7"/>
    <w:rsid w:val="00BD6E92"/>
    <w:rsid w:val="00BD6ED2"/>
    <w:rsid w:val="00BD6F04"/>
    <w:rsid w:val="00BD6FA7"/>
    <w:rsid w:val="00BD769D"/>
    <w:rsid w:val="00BD76AE"/>
    <w:rsid w:val="00BD7A44"/>
    <w:rsid w:val="00BD7CCE"/>
    <w:rsid w:val="00BD7EA7"/>
    <w:rsid w:val="00BD7F23"/>
    <w:rsid w:val="00BE05D2"/>
    <w:rsid w:val="00BE0616"/>
    <w:rsid w:val="00BE07FB"/>
    <w:rsid w:val="00BE0832"/>
    <w:rsid w:val="00BE09A5"/>
    <w:rsid w:val="00BE0C2A"/>
    <w:rsid w:val="00BE0EC1"/>
    <w:rsid w:val="00BE0F09"/>
    <w:rsid w:val="00BE1138"/>
    <w:rsid w:val="00BE152D"/>
    <w:rsid w:val="00BE17F7"/>
    <w:rsid w:val="00BE1CAC"/>
    <w:rsid w:val="00BE1D48"/>
    <w:rsid w:val="00BE1FAF"/>
    <w:rsid w:val="00BE1FCE"/>
    <w:rsid w:val="00BE2701"/>
    <w:rsid w:val="00BE2868"/>
    <w:rsid w:val="00BE2A61"/>
    <w:rsid w:val="00BE2F98"/>
    <w:rsid w:val="00BE30E7"/>
    <w:rsid w:val="00BE32D1"/>
    <w:rsid w:val="00BE3D00"/>
    <w:rsid w:val="00BE401A"/>
    <w:rsid w:val="00BE44E3"/>
    <w:rsid w:val="00BE49B8"/>
    <w:rsid w:val="00BE49C5"/>
    <w:rsid w:val="00BE4A71"/>
    <w:rsid w:val="00BE50E2"/>
    <w:rsid w:val="00BE55D4"/>
    <w:rsid w:val="00BE6343"/>
    <w:rsid w:val="00BE664E"/>
    <w:rsid w:val="00BE66CB"/>
    <w:rsid w:val="00BE6781"/>
    <w:rsid w:val="00BE6D23"/>
    <w:rsid w:val="00BE6F0A"/>
    <w:rsid w:val="00BE714A"/>
    <w:rsid w:val="00BE7236"/>
    <w:rsid w:val="00BE7489"/>
    <w:rsid w:val="00BE75E5"/>
    <w:rsid w:val="00BE7704"/>
    <w:rsid w:val="00BE78BD"/>
    <w:rsid w:val="00BE7BA5"/>
    <w:rsid w:val="00BE7FDE"/>
    <w:rsid w:val="00BF05AA"/>
    <w:rsid w:val="00BF0839"/>
    <w:rsid w:val="00BF08D9"/>
    <w:rsid w:val="00BF0BA2"/>
    <w:rsid w:val="00BF0F56"/>
    <w:rsid w:val="00BF14A7"/>
    <w:rsid w:val="00BF19DF"/>
    <w:rsid w:val="00BF1D90"/>
    <w:rsid w:val="00BF1F77"/>
    <w:rsid w:val="00BF23FF"/>
    <w:rsid w:val="00BF29BB"/>
    <w:rsid w:val="00BF3341"/>
    <w:rsid w:val="00BF34C6"/>
    <w:rsid w:val="00BF38EB"/>
    <w:rsid w:val="00BF39E9"/>
    <w:rsid w:val="00BF3BB7"/>
    <w:rsid w:val="00BF3F74"/>
    <w:rsid w:val="00BF4055"/>
    <w:rsid w:val="00BF421A"/>
    <w:rsid w:val="00BF42D6"/>
    <w:rsid w:val="00BF485C"/>
    <w:rsid w:val="00BF49F7"/>
    <w:rsid w:val="00BF4B26"/>
    <w:rsid w:val="00BF4C8B"/>
    <w:rsid w:val="00BF5573"/>
    <w:rsid w:val="00BF559E"/>
    <w:rsid w:val="00BF5827"/>
    <w:rsid w:val="00BF58A6"/>
    <w:rsid w:val="00BF5B7D"/>
    <w:rsid w:val="00BF5D19"/>
    <w:rsid w:val="00BF5DFB"/>
    <w:rsid w:val="00BF5F25"/>
    <w:rsid w:val="00BF6296"/>
    <w:rsid w:val="00BF6311"/>
    <w:rsid w:val="00BF676A"/>
    <w:rsid w:val="00BF6A8D"/>
    <w:rsid w:val="00BF6FB6"/>
    <w:rsid w:val="00BF7672"/>
    <w:rsid w:val="00BF767A"/>
    <w:rsid w:val="00BF7A6D"/>
    <w:rsid w:val="00C00305"/>
    <w:rsid w:val="00C003FB"/>
    <w:rsid w:val="00C008D1"/>
    <w:rsid w:val="00C00983"/>
    <w:rsid w:val="00C00C19"/>
    <w:rsid w:val="00C00F33"/>
    <w:rsid w:val="00C01290"/>
    <w:rsid w:val="00C013FB"/>
    <w:rsid w:val="00C01557"/>
    <w:rsid w:val="00C01997"/>
    <w:rsid w:val="00C01BB3"/>
    <w:rsid w:val="00C01D24"/>
    <w:rsid w:val="00C01E7F"/>
    <w:rsid w:val="00C01EDD"/>
    <w:rsid w:val="00C01FD8"/>
    <w:rsid w:val="00C021E4"/>
    <w:rsid w:val="00C022B5"/>
    <w:rsid w:val="00C0290E"/>
    <w:rsid w:val="00C02C9F"/>
    <w:rsid w:val="00C02CF5"/>
    <w:rsid w:val="00C030B7"/>
    <w:rsid w:val="00C0323E"/>
    <w:rsid w:val="00C03523"/>
    <w:rsid w:val="00C03659"/>
    <w:rsid w:val="00C03A9A"/>
    <w:rsid w:val="00C03D8E"/>
    <w:rsid w:val="00C0450D"/>
    <w:rsid w:val="00C04B17"/>
    <w:rsid w:val="00C04F62"/>
    <w:rsid w:val="00C04F9D"/>
    <w:rsid w:val="00C0537D"/>
    <w:rsid w:val="00C05429"/>
    <w:rsid w:val="00C0583E"/>
    <w:rsid w:val="00C058C5"/>
    <w:rsid w:val="00C05915"/>
    <w:rsid w:val="00C05994"/>
    <w:rsid w:val="00C06044"/>
    <w:rsid w:val="00C060B1"/>
    <w:rsid w:val="00C06149"/>
    <w:rsid w:val="00C0638E"/>
    <w:rsid w:val="00C06A70"/>
    <w:rsid w:val="00C06BFC"/>
    <w:rsid w:val="00C0718C"/>
    <w:rsid w:val="00C0737D"/>
    <w:rsid w:val="00C07FF3"/>
    <w:rsid w:val="00C1029B"/>
    <w:rsid w:val="00C104F8"/>
    <w:rsid w:val="00C10519"/>
    <w:rsid w:val="00C10C55"/>
    <w:rsid w:val="00C10D2F"/>
    <w:rsid w:val="00C10DB8"/>
    <w:rsid w:val="00C10F8B"/>
    <w:rsid w:val="00C1119D"/>
    <w:rsid w:val="00C11263"/>
    <w:rsid w:val="00C11698"/>
    <w:rsid w:val="00C11A52"/>
    <w:rsid w:val="00C11BC1"/>
    <w:rsid w:val="00C11FF8"/>
    <w:rsid w:val="00C120FF"/>
    <w:rsid w:val="00C1210A"/>
    <w:rsid w:val="00C12182"/>
    <w:rsid w:val="00C1218C"/>
    <w:rsid w:val="00C1253E"/>
    <w:rsid w:val="00C12E52"/>
    <w:rsid w:val="00C12EFE"/>
    <w:rsid w:val="00C12FC9"/>
    <w:rsid w:val="00C13013"/>
    <w:rsid w:val="00C131B7"/>
    <w:rsid w:val="00C134A0"/>
    <w:rsid w:val="00C13DC4"/>
    <w:rsid w:val="00C13E0A"/>
    <w:rsid w:val="00C13E63"/>
    <w:rsid w:val="00C13E71"/>
    <w:rsid w:val="00C141FD"/>
    <w:rsid w:val="00C1437B"/>
    <w:rsid w:val="00C1453F"/>
    <w:rsid w:val="00C1456A"/>
    <w:rsid w:val="00C1482E"/>
    <w:rsid w:val="00C14ED9"/>
    <w:rsid w:val="00C15276"/>
    <w:rsid w:val="00C155C8"/>
    <w:rsid w:val="00C156F7"/>
    <w:rsid w:val="00C15D59"/>
    <w:rsid w:val="00C15EF5"/>
    <w:rsid w:val="00C16E01"/>
    <w:rsid w:val="00C1768A"/>
    <w:rsid w:val="00C17A37"/>
    <w:rsid w:val="00C20090"/>
    <w:rsid w:val="00C20466"/>
    <w:rsid w:val="00C20D50"/>
    <w:rsid w:val="00C211FF"/>
    <w:rsid w:val="00C2156B"/>
    <w:rsid w:val="00C21695"/>
    <w:rsid w:val="00C21EA0"/>
    <w:rsid w:val="00C225F8"/>
    <w:rsid w:val="00C227B3"/>
    <w:rsid w:val="00C2292F"/>
    <w:rsid w:val="00C22990"/>
    <w:rsid w:val="00C22B11"/>
    <w:rsid w:val="00C22DA3"/>
    <w:rsid w:val="00C22FD6"/>
    <w:rsid w:val="00C23127"/>
    <w:rsid w:val="00C23138"/>
    <w:rsid w:val="00C23307"/>
    <w:rsid w:val="00C2377F"/>
    <w:rsid w:val="00C23906"/>
    <w:rsid w:val="00C23D5A"/>
    <w:rsid w:val="00C23D8A"/>
    <w:rsid w:val="00C246D6"/>
    <w:rsid w:val="00C24BA5"/>
    <w:rsid w:val="00C25F2A"/>
    <w:rsid w:val="00C25F4D"/>
    <w:rsid w:val="00C262E9"/>
    <w:rsid w:val="00C2658A"/>
    <w:rsid w:val="00C26755"/>
    <w:rsid w:val="00C26B9A"/>
    <w:rsid w:val="00C26F6D"/>
    <w:rsid w:val="00C2724F"/>
    <w:rsid w:val="00C27253"/>
    <w:rsid w:val="00C2751B"/>
    <w:rsid w:val="00C27620"/>
    <w:rsid w:val="00C276B1"/>
    <w:rsid w:val="00C27873"/>
    <w:rsid w:val="00C27F2B"/>
    <w:rsid w:val="00C3004C"/>
    <w:rsid w:val="00C301B3"/>
    <w:rsid w:val="00C30462"/>
    <w:rsid w:val="00C309A5"/>
    <w:rsid w:val="00C30BBE"/>
    <w:rsid w:val="00C3118F"/>
    <w:rsid w:val="00C31266"/>
    <w:rsid w:val="00C31635"/>
    <w:rsid w:val="00C3180C"/>
    <w:rsid w:val="00C3199E"/>
    <w:rsid w:val="00C31B9A"/>
    <w:rsid w:val="00C31E7A"/>
    <w:rsid w:val="00C321F2"/>
    <w:rsid w:val="00C32534"/>
    <w:rsid w:val="00C3257E"/>
    <w:rsid w:val="00C32CAE"/>
    <w:rsid w:val="00C330EF"/>
    <w:rsid w:val="00C33451"/>
    <w:rsid w:val="00C33607"/>
    <w:rsid w:val="00C3392C"/>
    <w:rsid w:val="00C33A34"/>
    <w:rsid w:val="00C33EB3"/>
    <w:rsid w:val="00C33FE5"/>
    <w:rsid w:val="00C344FE"/>
    <w:rsid w:val="00C345DC"/>
    <w:rsid w:val="00C34EBC"/>
    <w:rsid w:val="00C35178"/>
    <w:rsid w:val="00C359F0"/>
    <w:rsid w:val="00C35D5A"/>
    <w:rsid w:val="00C35D93"/>
    <w:rsid w:val="00C36101"/>
    <w:rsid w:val="00C365B5"/>
    <w:rsid w:val="00C36B00"/>
    <w:rsid w:val="00C36CA7"/>
    <w:rsid w:val="00C3719E"/>
    <w:rsid w:val="00C3723D"/>
    <w:rsid w:val="00C375FC"/>
    <w:rsid w:val="00C3796F"/>
    <w:rsid w:val="00C379C9"/>
    <w:rsid w:val="00C37CC1"/>
    <w:rsid w:val="00C40427"/>
    <w:rsid w:val="00C40449"/>
    <w:rsid w:val="00C406E1"/>
    <w:rsid w:val="00C408CC"/>
    <w:rsid w:val="00C40C96"/>
    <w:rsid w:val="00C40D5A"/>
    <w:rsid w:val="00C40DDC"/>
    <w:rsid w:val="00C40E3E"/>
    <w:rsid w:val="00C4159F"/>
    <w:rsid w:val="00C41840"/>
    <w:rsid w:val="00C41B22"/>
    <w:rsid w:val="00C41F01"/>
    <w:rsid w:val="00C423F5"/>
    <w:rsid w:val="00C424FE"/>
    <w:rsid w:val="00C426FC"/>
    <w:rsid w:val="00C427C6"/>
    <w:rsid w:val="00C42B6A"/>
    <w:rsid w:val="00C431CE"/>
    <w:rsid w:val="00C4339D"/>
    <w:rsid w:val="00C43AF6"/>
    <w:rsid w:val="00C43BF1"/>
    <w:rsid w:val="00C43FB7"/>
    <w:rsid w:val="00C44307"/>
    <w:rsid w:val="00C44DE0"/>
    <w:rsid w:val="00C453CA"/>
    <w:rsid w:val="00C455B4"/>
    <w:rsid w:val="00C45B12"/>
    <w:rsid w:val="00C45DE8"/>
    <w:rsid w:val="00C46342"/>
    <w:rsid w:val="00C465BD"/>
    <w:rsid w:val="00C466B7"/>
    <w:rsid w:val="00C467CF"/>
    <w:rsid w:val="00C46B9D"/>
    <w:rsid w:val="00C46D25"/>
    <w:rsid w:val="00C4711F"/>
    <w:rsid w:val="00C47478"/>
    <w:rsid w:val="00C47526"/>
    <w:rsid w:val="00C47648"/>
    <w:rsid w:val="00C47758"/>
    <w:rsid w:val="00C4785B"/>
    <w:rsid w:val="00C47C44"/>
    <w:rsid w:val="00C50067"/>
    <w:rsid w:val="00C50251"/>
    <w:rsid w:val="00C504C9"/>
    <w:rsid w:val="00C50C02"/>
    <w:rsid w:val="00C50D0F"/>
    <w:rsid w:val="00C51320"/>
    <w:rsid w:val="00C51AA7"/>
    <w:rsid w:val="00C51D2F"/>
    <w:rsid w:val="00C51D5D"/>
    <w:rsid w:val="00C51DB1"/>
    <w:rsid w:val="00C52389"/>
    <w:rsid w:val="00C5257C"/>
    <w:rsid w:val="00C52AD7"/>
    <w:rsid w:val="00C52F2C"/>
    <w:rsid w:val="00C532B5"/>
    <w:rsid w:val="00C53CEC"/>
    <w:rsid w:val="00C53F59"/>
    <w:rsid w:val="00C5411C"/>
    <w:rsid w:val="00C548BE"/>
    <w:rsid w:val="00C54ADF"/>
    <w:rsid w:val="00C54E03"/>
    <w:rsid w:val="00C54FD8"/>
    <w:rsid w:val="00C55520"/>
    <w:rsid w:val="00C55613"/>
    <w:rsid w:val="00C55F1C"/>
    <w:rsid w:val="00C55F74"/>
    <w:rsid w:val="00C568C6"/>
    <w:rsid w:val="00C56A67"/>
    <w:rsid w:val="00C56E57"/>
    <w:rsid w:val="00C56F45"/>
    <w:rsid w:val="00C56FDE"/>
    <w:rsid w:val="00C57185"/>
    <w:rsid w:val="00C57621"/>
    <w:rsid w:val="00C578A3"/>
    <w:rsid w:val="00C6096B"/>
    <w:rsid w:val="00C61965"/>
    <w:rsid w:val="00C61A06"/>
    <w:rsid w:val="00C62178"/>
    <w:rsid w:val="00C62400"/>
    <w:rsid w:val="00C62A13"/>
    <w:rsid w:val="00C62DE6"/>
    <w:rsid w:val="00C63065"/>
    <w:rsid w:val="00C631C4"/>
    <w:rsid w:val="00C6324A"/>
    <w:rsid w:val="00C63670"/>
    <w:rsid w:val="00C63DDF"/>
    <w:rsid w:val="00C64C70"/>
    <w:rsid w:val="00C64E6B"/>
    <w:rsid w:val="00C64FFA"/>
    <w:rsid w:val="00C65028"/>
    <w:rsid w:val="00C65184"/>
    <w:rsid w:val="00C65674"/>
    <w:rsid w:val="00C65B2E"/>
    <w:rsid w:val="00C65F5C"/>
    <w:rsid w:val="00C66AA8"/>
    <w:rsid w:val="00C672E1"/>
    <w:rsid w:val="00C67593"/>
    <w:rsid w:val="00C67A10"/>
    <w:rsid w:val="00C67F96"/>
    <w:rsid w:val="00C705C0"/>
    <w:rsid w:val="00C7077E"/>
    <w:rsid w:val="00C709D5"/>
    <w:rsid w:val="00C709F1"/>
    <w:rsid w:val="00C70A2B"/>
    <w:rsid w:val="00C70C65"/>
    <w:rsid w:val="00C70EE2"/>
    <w:rsid w:val="00C71B87"/>
    <w:rsid w:val="00C721F1"/>
    <w:rsid w:val="00C7278D"/>
    <w:rsid w:val="00C7279B"/>
    <w:rsid w:val="00C72A33"/>
    <w:rsid w:val="00C72AC9"/>
    <w:rsid w:val="00C72CE1"/>
    <w:rsid w:val="00C730F5"/>
    <w:rsid w:val="00C7368D"/>
    <w:rsid w:val="00C736C2"/>
    <w:rsid w:val="00C73878"/>
    <w:rsid w:val="00C738B5"/>
    <w:rsid w:val="00C738FE"/>
    <w:rsid w:val="00C73AAA"/>
    <w:rsid w:val="00C745A4"/>
    <w:rsid w:val="00C745C5"/>
    <w:rsid w:val="00C7469C"/>
    <w:rsid w:val="00C749EA"/>
    <w:rsid w:val="00C74C7C"/>
    <w:rsid w:val="00C74E22"/>
    <w:rsid w:val="00C74E2B"/>
    <w:rsid w:val="00C7510B"/>
    <w:rsid w:val="00C75150"/>
    <w:rsid w:val="00C755EF"/>
    <w:rsid w:val="00C75700"/>
    <w:rsid w:val="00C75DF3"/>
    <w:rsid w:val="00C75EAE"/>
    <w:rsid w:val="00C7618A"/>
    <w:rsid w:val="00C762D7"/>
    <w:rsid w:val="00C76744"/>
    <w:rsid w:val="00C767BC"/>
    <w:rsid w:val="00C76CB0"/>
    <w:rsid w:val="00C76CCC"/>
    <w:rsid w:val="00C76F36"/>
    <w:rsid w:val="00C7702D"/>
    <w:rsid w:val="00C773B5"/>
    <w:rsid w:val="00C77A6D"/>
    <w:rsid w:val="00C77CBD"/>
    <w:rsid w:val="00C77FF5"/>
    <w:rsid w:val="00C8037B"/>
    <w:rsid w:val="00C80AB3"/>
    <w:rsid w:val="00C80C5A"/>
    <w:rsid w:val="00C80CF1"/>
    <w:rsid w:val="00C80D5E"/>
    <w:rsid w:val="00C8106E"/>
    <w:rsid w:val="00C81113"/>
    <w:rsid w:val="00C81129"/>
    <w:rsid w:val="00C812AD"/>
    <w:rsid w:val="00C81EB3"/>
    <w:rsid w:val="00C81FBD"/>
    <w:rsid w:val="00C82100"/>
    <w:rsid w:val="00C826D8"/>
    <w:rsid w:val="00C8282E"/>
    <w:rsid w:val="00C82D5C"/>
    <w:rsid w:val="00C82FE5"/>
    <w:rsid w:val="00C8310A"/>
    <w:rsid w:val="00C83413"/>
    <w:rsid w:val="00C834C3"/>
    <w:rsid w:val="00C83B69"/>
    <w:rsid w:val="00C83D55"/>
    <w:rsid w:val="00C83DA4"/>
    <w:rsid w:val="00C83EFF"/>
    <w:rsid w:val="00C8401A"/>
    <w:rsid w:val="00C84375"/>
    <w:rsid w:val="00C845ED"/>
    <w:rsid w:val="00C8475A"/>
    <w:rsid w:val="00C84F88"/>
    <w:rsid w:val="00C85021"/>
    <w:rsid w:val="00C85028"/>
    <w:rsid w:val="00C851AF"/>
    <w:rsid w:val="00C851E2"/>
    <w:rsid w:val="00C85238"/>
    <w:rsid w:val="00C85258"/>
    <w:rsid w:val="00C8537F"/>
    <w:rsid w:val="00C853FC"/>
    <w:rsid w:val="00C86198"/>
    <w:rsid w:val="00C8637F"/>
    <w:rsid w:val="00C865F4"/>
    <w:rsid w:val="00C869B3"/>
    <w:rsid w:val="00C86B4E"/>
    <w:rsid w:val="00C87462"/>
    <w:rsid w:val="00C8778D"/>
    <w:rsid w:val="00C87810"/>
    <w:rsid w:val="00C87B51"/>
    <w:rsid w:val="00C87B85"/>
    <w:rsid w:val="00C90475"/>
    <w:rsid w:val="00C90AEE"/>
    <w:rsid w:val="00C90F1F"/>
    <w:rsid w:val="00C915AA"/>
    <w:rsid w:val="00C91734"/>
    <w:rsid w:val="00C91BB2"/>
    <w:rsid w:val="00C92007"/>
    <w:rsid w:val="00C922FC"/>
    <w:rsid w:val="00C92673"/>
    <w:rsid w:val="00C936BC"/>
    <w:rsid w:val="00C93795"/>
    <w:rsid w:val="00C937C0"/>
    <w:rsid w:val="00C939A4"/>
    <w:rsid w:val="00C93B7B"/>
    <w:rsid w:val="00C94018"/>
    <w:rsid w:val="00C94468"/>
    <w:rsid w:val="00C94791"/>
    <w:rsid w:val="00C94DBD"/>
    <w:rsid w:val="00C9519D"/>
    <w:rsid w:val="00C952F3"/>
    <w:rsid w:val="00C95B39"/>
    <w:rsid w:val="00C95BFC"/>
    <w:rsid w:val="00C961BE"/>
    <w:rsid w:val="00C96280"/>
    <w:rsid w:val="00C96416"/>
    <w:rsid w:val="00C96560"/>
    <w:rsid w:val="00C96838"/>
    <w:rsid w:val="00C96846"/>
    <w:rsid w:val="00C96BBA"/>
    <w:rsid w:val="00C96BCF"/>
    <w:rsid w:val="00C976BA"/>
    <w:rsid w:val="00C9770B"/>
    <w:rsid w:val="00C977C5"/>
    <w:rsid w:val="00C97939"/>
    <w:rsid w:val="00C97B39"/>
    <w:rsid w:val="00C97C04"/>
    <w:rsid w:val="00CA0763"/>
    <w:rsid w:val="00CA07D0"/>
    <w:rsid w:val="00CA0C7D"/>
    <w:rsid w:val="00CA10B3"/>
    <w:rsid w:val="00CA1D8B"/>
    <w:rsid w:val="00CA20A7"/>
    <w:rsid w:val="00CA25E7"/>
    <w:rsid w:val="00CA26F1"/>
    <w:rsid w:val="00CA2954"/>
    <w:rsid w:val="00CA2EFE"/>
    <w:rsid w:val="00CA3468"/>
    <w:rsid w:val="00CA3642"/>
    <w:rsid w:val="00CA365D"/>
    <w:rsid w:val="00CA38D3"/>
    <w:rsid w:val="00CA4027"/>
    <w:rsid w:val="00CA4387"/>
    <w:rsid w:val="00CA438E"/>
    <w:rsid w:val="00CA4716"/>
    <w:rsid w:val="00CA48F8"/>
    <w:rsid w:val="00CA49D3"/>
    <w:rsid w:val="00CA4AED"/>
    <w:rsid w:val="00CA4C70"/>
    <w:rsid w:val="00CA4F4D"/>
    <w:rsid w:val="00CA503D"/>
    <w:rsid w:val="00CA551B"/>
    <w:rsid w:val="00CA5AC3"/>
    <w:rsid w:val="00CA5CE7"/>
    <w:rsid w:val="00CA5D35"/>
    <w:rsid w:val="00CA6038"/>
    <w:rsid w:val="00CA6175"/>
    <w:rsid w:val="00CA63D5"/>
    <w:rsid w:val="00CA6595"/>
    <w:rsid w:val="00CA6696"/>
    <w:rsid w:val="00CA672B"/>
    <w:rsid w:val="00CA692E"/>
    <w:rsid w:val="00CA7722"/>
    <w:rsid w:val="00CA7D54"/>
    <w:rsid w:val="00CA7D84"/>
    <w:rsid w:val="00CA7EB5"/>
    <w:rsid w:val="00CA7EF1"/>
    <w:rsid w:val="00CB019E"/>
    <w:rsid w:val="00CB02DE"/>
    <w:rsid w:val="00CB04FC"/>
    <w:rsid w:val="00CB0BB7"/>
    <w:rsid w:val="00CB0D8B"/>
    <w:rsid w:val="00CB0DD2"/>
    <w:rsid w:val="00CB0F73"/>
    <w:rsid w:val="00CB21E2"/>
    <w:rsid w:val="00CB22FF"/>
    <w:rsid w:val="00CB2486"/>
    <w:rsid w:val="00CB2B38"/>
    <w:rsid w:val="00CB3594"/>
    <w:rsid w:val="00CB35B3"/>
    <w:rsid w:val="00CB367C"/>
    <w:rsid w:val="00CB3A51"/>
    <w:rsid w:val="00CB3DEF"/>
    <w:rsid w:val="00CB3E9A"/>
    <w:rsid w:val="00CB4093"/>
    <w:rsid w:val="00CB4542"/>
    <w:rsid w:val="00CB4946"/>
    <w:rsid w:val="00CB499E"/>
    <w:rsid w:val="00CB54D3"/>
    <w:rsid w:val="00CB575F"/>
    <w:rsid w:val="00CB5A29"/>
    <w:rsid w:val="00CB5C9D"/>
    <w:rsid w:val="00CB65BF"/>
    <w:rsid w:val="00CB65E1"/>
    <w:rsid w:val="00CB6920"/>
    <w:rsid w:val="00CB6DC6"/>
    <w:rsid w:val="00CB6DEB"/>
    <w:rsid w:val="00CB7004"/>
    <w:rsid w:val="00CB71FC"/>
    <w:rsid w:val="00CB7A35"/>
    <w:rsid w:val="00CC0005"/>
    <w:rsid w:val="00CC0465"/>
    <w:rsid w:val="00CC060A"/>
    <w:rsid w:val="00CC08C2"/>
    <w:rsid w:val="00CC097A"/>
    <w:rsid w:val="00CC0B75"/>
    <w:rsid w:val="00CC0BA4"/>
    <w:rsid w:val="00CC1021"/>
    <w:rsid w:val="00CC1376"/>
    <w:rsid w:val="00CC1728"/>
    <w:rsid w:val="00CC1AA1"/>
    <w:rsid w:val="00CC1AE5"/>
    <w:rsid w:val="00CC1BBF"/>
    <w:rsid w:val="00CC239B"/>
    <w:rsid w:val="00CC25F3"/>
    <w:rsid w:val="00CC295E"/>
    <w:rsid w:val="00CC2C55"/>
    <w:rsid w:val="00CC2CA7"/>
    <w:rsid w:val="00CC2D75"/>
    <w:rsid w:val="00CC3329"/>
    <w:rsid w:val="00CC3368"/>
    <w:rsid w:val="00CC3CE1"/>
    <w:rsid w:val="00CC4236"/>
    <w:rsid w:val="00CC4A63"/>
    <w:rsid w:val="00CC4B27"/>
    <w:rsid w:val="00CC4D42"/>
    <w:rsid w:val="00CC517D"/>
    <w:rsid w:val="00CC58AF"/>
    <w:rsid w:val="00CC5C16"/>
    <w:rsid w:val="00CC6461"/>
    <w:rsid w:val="00CC6463"/>
    <w:rsid w:val="00CC6DAE"/>
    <w:rsid w:val="00CC6E66"/>
    <w:rsid w:val="00CC787A"/>
    <w:rsid w:val="00CC7B08"/>
    <w:rsid w:val="00CC7D52"/>
    <w:rsid w:val="00CD12DC"/>
    <w:rsid w:val="00CD1373"/>
    <w:rsid w:val="00CD1452"/>
    <w:rsid w:val="00CD14C3"/>
    <w:rsid w:val="00CD16A3"/>
    <w:rsid w:val="00CD16D8"/>
    <w:rsid w:val="00CD16EA"/>
    <w:rsid w:val="00CD1AA6"/>
    <w:rsid w:val="00CD1D62"/>
    <w:rsid w:val="00CD2183"/>
    <w:rsid w:val="00CD23B4"/>
    <w:rsid w:val="00CD2531"/>
    <w:rsid w:val="00CD28E8"/>
    <w:rsid w:val="00CD2B6A"/>
    <w:rsid w:val="00CD2CD1"/>
    <w:rsid w:val="00CD2CDB"/>
    <w:rsid w:val="00CD2F86"/>
    <w:rsid w:val="00CD3266"/>
    <w:rsid w:val="00CD32D1"/>
    <w:rsid w:val="00CD340C"/>
    <w:rsid w:val="00CD39FE"/>
    <w:rsid w:val="00CD3AB2"/>
    <w:rsid w:val="00CD3B21"/>
    <w:rsid w:val="00CD3E9A"/>
    <w:rsid w:val="00CD3F8E"/>
    <w:rsid w:val="00CD421C"/>
    <w:rsid w:val="00CD4B59"/>
    <w:rsid w:val="00CD502B"/>
    <w:rsid w:val="00CD5048"/>
    <w:rsid w:val="00CD5544"/>
    <w:rsid w:val="00CD55FC"/>
    <w:rsid w:val="00CD574B"/>
    <w:rsid w:val="00CD5A67"/>
    <w:rsid w:val="00CD5C61"/>
    <w:rsid w:val="00CD6024"/>
    <w:rsid w:val="00CD610D"/>
    <w:rsid w:val="00CD623B"/>
    <w:rsid w:val="00CD641E"/>
    <w:rsid w:val="00CD6B29"/>
    <w:rsid w:val="00CD6D7E"/>
    <w:rsid w:val="00CD7189"/>
    <w:rsid w:val="00CD7191"/>
    <w:rsid w:val="00CD72C7"/>
    <w:rsid w:val="00CD75C0"/>
    <w:rsid w:val="00CD77F0"/>
    <w:rsid w:val="00CD7D77"/>
    <w:rsid w:val="00CD7F30"/>
    <w:rsid w:val="00CE0376"/>
    <w:rsid w:val="00CE03DA"/>
    <w:rsid w:val="00CE08FC"/>
    <w:rsid w:val="00CE0A66"/>
    <w:rsid w:val="00CE0EC7"/>
    <w:rsid w:val="00CE1307"/>
    <w:rsid w:val="00CE2695"/>
    <w:rsid w:val="00CE28FB"/>
    <w:rsid w:val="00CE2B96"/>
    <w:rsid w:val="00CE2F05"/>
    <w:rsid w:val="00CE2F60"/>
    <w:rsid w:val="00CE2FC4"/>
    <w:rsid w:val="00CE3020"/>
    <w:rsid w:val="00CE3026"/>
    <w:rsid w:val="00CE30F0"/>
    <w:rsid w:val="00CE3681"/>
    <w:rsid w:val="00CE36BA"/>
    <w:rsid w:val="00CE3DA5"/>
    <w:rsid w:val="00CE3E2C"/>
    <w:rsid w:val="00CE43BD"/>
    <w:rsid w:val="00CE4A73"/>
    <w:rsid w:val="00CE4C24"/>
    <w:rsid w:val="00CE4F64"/>
    <w:rsid w:val="00CE5EEF"/>
    <w:rsid w:val="00CE6068"/>
    <w:rsid w:val="00CE60EC"/>
    <w:rsid w:val="00CE6788"/>
    <w:rsid w:val="00CE679E"/>
    <w:rsid w:val="00CE6BEF"/>
    <w:rsid w:val="00CE6CBF"/>
    <w:rsid w:val="00CE7068"/>
    <w:rsid w:val="00CE74F6"/>
    <w:rsid w:val="00CE784F"/>
    <w:rsid w:val="00CE79A2"/>
    <w:rsid w:val="00CE7BD3"/>
    <w:rsid w:val="00CE7C30"/>
    <w:rsid w:val="00CE7DB0"/>
    <w:rsid w:val="00CE7EC6"/>
    <w:rsid w:val="00CF06F3"/>
    <w:rsid w:val="00CF098C"/>
    <w:rsid w:val="00CF09C0"/>
    <w:rsid w:val="00CF0BB6"/>
    <w:rsid w:val="00CF0F39"/>
    <w:rsid w:val="00CF1021"/>
    <w:rsid w:val="00CF1392"/>
    <w:rsid w:val="00CF144E"/>
    <w:rsid w:val="00CF174D"/>
    <w:rsid w:val="00CF1B17"/>
    <w:rsid w:val="00CF1BCF"/>
    <w:rsid w:val="00CF1F76"/>
    <w:rsid w:val="00CF200F"/>
    <w:rsid w:val="00CF225C"/>
    <w:rsid w:val="00CF2BD0"/>
    <w:rsid w:val="00CF2DD9"/>
    <w:rsid w:val="00CF35D0"/>
    <w:rsid w:val="00CF3670"/>
    <w:rsid w:val="00CF36FD"/>
    <w:rsid w:val="00CF3781"/>
    <w:rsid w:val="00CF3900"/>
    <w:rsid w:val="00CF393F"/>
    <w:rsid w:val="00CF3A44"/>
    <w:rsid w:val="00CF3A4A"/>
    <w:rsid w:val="00CF3C43"/>
    <w:rsid w:val="00CF3CA2"/>
    <w:rsid w:val="00CF3F2A"/>
    <w:rsid w:val="00CF41CE"/>
    <w:rsid w:val="00CF49FB"/>
    <w:rsid w:val="00CF52D1"/>
    <w:rsid w:val="00CF54FC"/>
    <w:rsid w:val="00CF5A41"/>
    <w:rsid w:val="00CF5AF8"/>
    <w:rsid w:val="00CF60FA"/>
    <w:rsid w:val="00CF627E"/>
    <w:rsid w:val="00CF6300"/>
    <w:rsid w:val="00CF68B1"/>
    <w:rsid w:val="00CF69DE"/>
    <w:rsid w:val="00CF6EE0"/>
    <w:rsid w:val="00CF7700"/>
    <w:rsid w:val="00CF7899"/>
    <w:rsid w:val="00D00016"/>
    <w:rsid w:val="00D00283"/>
    <w:rsid w:val="00D007BC"/>
    <w:rsid w:val="00D008A8"/>
    <w:rsid w:val="00D00957"/>
    <w:rsid w:val="00D00D28"/>
    <w:rsid w:val="00D014C0"/>
    <w:rsid w:val="00D01614"/>
    <w:rsid w:val="00D01A0C"/>
    <w:rsid w:val="00D01CE5"/>
    <w:rsid w:val="00D020BC"/>
    <w:rsid w:val="00D02202"/>
    <w:rsid w:val="00D0226F"/>
    <w:rsid w:val="00D02454"/>
    <w:rsid w:val="00D025DB"/>
    <w:rsid w:val="00D02893"/>
    <w:rsid w:val="00D0326B"/>
    <w:rsid w:val="00D032FF"/>
    <w:rsid w:val="00D036B2"/>
    <w:rsid w:val="00D03831"/>
    <w:rsid w:val="00D03A0E"/>
    <w:rsid w:val="00D03BB2"/>
    <w:rsid w:val="00D03CE2"/>
    <w:rsid w:val="00D03FF2"/>
    <w:rsid w:val="00D0428E"/>
    <w:rsid w:val="00D04594"/>
    <w:rsid w:val="00D04DCD"/>
    <w:rsid w:val="00D051FC"/>
    <w:rsid w:val="00D05339"/>
    <w:rsid w:val="00D054B0"/>
    <w:rsid w:val="00D055E8"/>
    <w:rsid w:val="00D056A5"/>
    <w:rsid w:val="00D0570B"/>
    <w:rsid w:val="00D05AA0"/>
    <w:rsid w:val="00D060AB"/>
    <w:rsid w:val="00D06197"/>
    <w:rsid w:val="00D066F3"/>
    <w:rsid w:val="00D067E5"/>
    <w:rsid w:val="00D06CF2"/>
    <w:rsid w:val="00D06E8F"/>
    <w:rsid w:val="00D06FDE"/>
    <w:rsid w:val="00D07287"/>
    <w:rsid w:val="00D074AC"/>
    <w:rsid w:val="00D077C1"/>
    <w:rsid w:val="00D10046"/>
    <w:rsid w:val="00D100FA"/>
    <w:rsid w:val="00D10233"/>
    <w:rsid w:val="00D11119"/>
    <w:rsid w:val="00D11129"/>
    <w:rsid w:val="00D11272"/>
    <w:rsid w:val="00D11579"/>
    <w:rsid w:val="00D119EA"/>
    <w:rsid w:val="00D11BDA"/>
    <w:rsid w:val="00D11D26"/>
    <w:rsid w:val="00D123E0"/>
    <w:rsid w:val="00D12598"/>
    <w:rsid w:val="00D1263E"/>
    <w:rsid w:val="00D12935"/>
    <w:rsid w:val="00D12B6D"/>
    <w:rsid w:val="00D12C34"/>
    <w:rsid w:val="00D13303"/>
    <w:rsid w:val="00D1343D"/>
    <w:rsid w:val="00D13541"/>
    <w:rsid w:val="00D13743"/>
    <w:rsid w:val="00D13C90"/>
    <w:rsid w:val="00D1410F"/>
    <w:rsid w:val="00D142F0"/>
    <w:rsid w:val="00D1443D"/>
    <w:rsid w:val="00D1477C"/>
    <w:rsid w:val="00D14792"/>
    <w:rsid w:val="00D1496A"/>
    <w:rsid w:val="00D14C21"/>
    <w:rsid w:val="00D14C98"/>
    <w:rsid w:val="00D14D4D"/>
    <w:rsid w:val="00D14F5A"/>
    <w:rsid w:val="00D1519A"/>
    <w:rsid w:val="00D151D4"/>
    <w:rsid w:val="00D153C8"/>
    <w:rsid w:val="00D159DA"/>
    <w:rsid w:val="00D15A8C"/>
    <w:rsid w:val="00D15CB3"/>
    <w:rsid w:val="00D16432"/>
    <w:rsid w:val="00D166B8"/>
    <w:rsid w:val="00D16833"/>
    <w:rsid w:val="00D16D95"/>
    <w:rsid w:val="00D17101"/>
    <w:rsid w:val="00D171EA"/>
    <w:rsid w:val="00D172DF"/>
    <w:rsid w:val="00D175E5"/>
    <w:rsid w:val="00D177E0"/>
    <w:rsid w:val="00D17A07"/>
    <w:rsid w:val="00D17BA4"/>
    <w:rsid w:val="00D17E8A"/>
    <w:rsid w:val="00D20141"/>
    <w:rsid w:val="00D204F0"/>
    <w:rsid w:val="00D20672"/>
    <w:rsid w:val="00D20705"/>
    <w:rsid w:val="00D2108D"/>
    <w:rsid w:val="00D21A20"/>
    <w:rsid w:val="00D21ED7"/>
    <w:rsid w:val="00D220C5"/>
    <w:rsid w:val="00D223FC"/>
    <w:rsid w:val="00D223FD"/>
    <w:rsid w:val="00D226AE"/>
    <w:rsid w:val="00D2274B"/>
    <w:rsid w:val="00D22980"/>
    <w:rsid w:val="00D229A7"/>
    <w:rsid w:val="00D22CA4"/>
    <w:rsid w:val="00D22DDE"/>
    <w:rsid w:val="00D2303E"/>
    <w:rsid w:val="00D236C5"/>
    <w:rsid w:val="00D23956"/>
    <w:rsid w:val="00D239BB"/>
    <w:rsid w:val="00D239D9"/>
    <w:rsid w:val="00D24217"/>
    <w:rsid w:val="00D244AB"/>
    <w:rsid w:val="00D24835"/>
    <w:rsid w:val="00D24AF9"/>
    <w:rsid w:val="00D24B4A"/>
    <w:rsid w:val="00D24DED"/>
    <w:rsid w:val="00D24E9B"/>
    <w:rsid w:val="00D24F28"/>
    <w:rsid w:val="00D24FBA"/>
    <w:rsid w:val="00D25010"/>
    <w:rsid w:val="00D25391"/>
    <w:rsid w:val="00D25954"/>
    <w:rsid w:val="00D25D72"/>
    <w:rsid w:val="00D25E79"/>
    <w:rsid w:val="00D26016"/>
    <w:rsid w:val="00D2603B"/>
    <w:rsid w:val="00D266CA"/>
    <w:rsid w:val="00D26796"/>
    <w:rsid w:val="00D26B60"/>
    <w:rsid w:val="00D26B88"/>
    <w:rsid w:val="00D27513"/>
    <w:rsid w:val="00D276C0"/>
    <w:rsid w:val="00D2779F"/>
    <w:rsid w:val="00D27FF2"/>
    <w:rsid w:val="00D30349"/>
    <w:rsid w:val="00D3062C"/>
    <w:rsid w:val="00D30833"/>
    <w:rsid w:val="00D308A1"/>
    <w:rsid w:val="00D30908"/>
    <w:rsid w:val="00D30912"/>
    <w:rsid w:val="00D30E50"/>
    <w:rsid w:val="00D30EF7"/>
    <w:rsid w:val="00D3127D"/>
    <w:rsid w:val="00D31334"/>
    <w:rsid w:val="00D3138B"/>
    <w:rsid w:val="00D3149B"/>
    <w:rsid w:val="00D31633"/>
    <w:rsid w:val="00D31839"/>
    <w:rsid w:val="00D31B92"/>
    <w:rsid w:val="00D31D9B"/>
    <w:rsid w:val="00D31E9F"/>
    <w:rsid w:val="00D3242C"/>
    <w:rsid w:val="00D325AF"/>
    <w:rsid w:val="00D325D0"/>
    <w:rsid w:val="00D32712"/>
    <w:rsid w:val="00D329A1"/>
    <w:rsid w:val="00D32A64"/>
    <w:rsid w:val="00D32DAA"/>
    <w:rsid w:val="00D32DB3"/>
    <w:rsid w:val="00D32EDE"/>
    <w:rsid w:val="00D336BB"/>
    <w:rsid w:val="00D33B80"/>
    <w:rsid w:val="00D33BDC"/>
    <w:rsid w:val="00D33F4F"/>
    <w:rsid w:val="00D340F3"/>
    <w:rsid w:val="00D345ED"/>
    <w:rsid w:val="00D34C02"/>
    <w:rsid w:val="00D351EF"/>
    <w:rsid w:val="00D351FD"/>
    <w:rsid w:val="00D35320"/>
    <w:rsid w:val="00D35447"/>
    <w:rsid w:val="00D35722"/>
    <w:rsid w:val="00D359EF"/>
    <w:rsid w:val="00D35A44"/>
    <w:rsid w:val="00D35DDE"/>
    <w:rsid w:val="00D36055"/>
    <w:rsid w:val="00D3613A"/>
    <w:rsid w:val="00D3627E"/>
    <w:rsid w:val="00D363EE"/>
    <w:rsid w:val="00D36683"/>
    <w:rsid w:val="00D3691E"/>
    <w:rsid w:val="00D36B56"/>
    <w:rsid w:val="00D36B5B"/>
    <w:rsid w:val="00D36DC9"/>
    <w:rsid w:val="00D36F05"/>
    <w:rsid w:val="00D36F17"/>
    <w:rsid w:val="00D37837"/>
    <w:rsid w:val="00D37954"/>
    <w:rsid w:val="00D4025A"/>
    <w:rsid w:val="00D40470"/>
    <w:rsid w:val="00D406E4"/>
    <w:rsid w:val="00D409BA"/>
    <w:rsid w:val="00D40A14"/>
    <w:rsid w:val="00D40BE0"/>
    <w:rsid w:val="00D40C94"/>
    <w:rsid w:val="00D40D1B"/>
    <w:rsid w:val="00D412E1"/>
    <w:rsid w:val="00D41826"/>
    <w:rsid w:val="00D4186D"/>
    <w:rsid w:val="00D41D2B"/>
    <w:rsid w:val="00D41E41"/>
    <w:rsid w:val="00D41ED0"/>
    <w:rsid w:val="00D42989"/>
    <w:rsid w:val="00D42AE4"/>
    <w:rsid w:val="00D42AEE"/>
    <w:rsid w:val="00D42C18"/>
    <w:rsid w:val="00D4345A"/>
    <w:rsid w:val="00D435CD"/>
    <w:rsid w:val="00D438F3"/>
    <w:rsid w:val="00D43F29"/>
    <w:rsid w:val="00D43FD4"/>
    <w:rsid w:val="00D43FEA"/>
    <w:rsid w:val="00D440F2"/>
    <w:rsid w:val="00D442A8"/>
    <w:rsid w:val="00D44F33"/>
    <w:rsid w:val="00D450D2"/>
    <w:rsid w:val="00D452A4"/>
    <w:rsid w:val="00D45611"/>
    <w:rsid w:val="00D45AB9"/>
    <w:rsid w:val="00D45B6A"/>
    <w:rsid w:val="00D45D45"/>
    <w:rsid w:val="00D45E0F"/>
    <w:rsid w:val="00D46533"/>
    <w:rsid w:val="00D46703"/>
    <w:rsid w:val="00D4681D"/>
    <w:rsid w:val="00D46BD2"/>
    <w:rsid w:val="00D4712A"/>
    <w:rsid w:val="00D471DB"/>
    <w:rsid w:val="00D47343"/>
    <w:rsid w:val="00D47370"/>
    <w:rsid w:val="00D474E3"/>
    <w:rsid w:val="00D47B2E"/>
    <w:rsid w:val="00D47B9F"/>
    <w:rsid w:val="00D47CB1"/>
    <w:rsid w:val="00D50BAC"/>
    <w:rsid w:val="00D514D2"/>
    <w:rsid w:val="00D514F9"/>
    <w:rsid w:val="00D515FA"/>
    <w:rsid w:val="00D515FB"/>
    <w:rsid w:val="00D516EE"/>
    <w:rsid w:val="00D5187A"/>
    <w:rsid w:val="00D51993"/>
    <w:rsid w:val="00D51A0E"/>
    <w:rsid w:val="00D51CF2"/>
    <w:rsid w:val="00D52206"/>
    <w:rsid w:val="00D523AB"/>
    <w:rsid w:val="00D528D8"/>
    <w:rsid w:val="00D53071"/>
    <w:rsid w:val="00D53F48"/>
    <w:rsid w:val="00D54020"/>
    <w:rsid w:val="00D54231"/>
    <w:rsid w:val="00D54245"/>
    <w:rsid w:val="00D5475D"/>
    <w:rsid w:val="00D54760"/>
    <w:rsid w:val="00D548A2"/>
    <w:rsid w:val="00D54B11"/>
    <w:rsid w:val="00D54CF6"/>
    <w:rsid w:val="00D555BA"/>
    <w:rsid w:val="00D55CC2"/>
    <w:rsid w:val="00D55DA9"/>
    <w:rsid w:val="00D56021"/>
    <w:rsid w:val="00D56230"/>
    <w:rsid w:val="00D564C8"/>
    <w:rsid w:val="00D56732"/>
    <w:rsid w:val="00D56AB3"/>
    <w:rsid w:val="00D56DF3"/>
    <w:rsid w:val="00D56EB8"/>
    <w:rsid w:val="00D56F95"/>
    <w:rsid w:val="00D5741A"/>
    <w:rsid w:val="00D5769C"/>
    <w:rsid w:val="00D57980"/>
    <w:rsid w:val="00D57A44"/>
    <w:rsid w:val="00D57C5B"/>
    <w:rsid w:val="00D57D84"/>
    <w:rsid w:val="00D57F43"/>
    <w:rsid w:val="00D60006"/>
    <w:rsid w:val="00D60CF8"/>
    <w:rsid w:val="00D614FD"/>
    <w:rsid w:val="00D6176F"/>
    <w:rsid w:val="00D617A3"/>
    <w:rsid w:val="00D61AE0"/>
    <w:rsid w:val="00D61D22"/>
    <w:rsid w:val="00D61E2C"/>
    <w:rsid w:val="00D61E99"/>
    <w:rsid w:val="00D61EED"/>
    <w:rsid w:val="00D623A3"/>
    <w:rsid w:val="00D626DB"/>
    <w:rsid w:val="00D62CA5"/>
    <w:rsid w:val="00D62DB1"/>
    <w:rsid w:val="00D6301D"/>
    <w:rsid w:val="00D6322B"/>
    <w:rsid w:val="00D63340"/>
    <w:rsid w:val="00D63443"/>
    <w:rsid w:val="00D63458"/>
    <w:rsid w:val="00D63462"/>
    <w:rsid w:val="00D6361E"/>
    <w:rsid w:val="00D6399D"/>
    <w:rsid w:val="00D639E0"/>
    <w:rsid w:val="00D63C69"/>
    <w:rsid w:val="00D640AF"/>
    <w:rsid w:val="00D64178"/>
    <w:rsid w:val="00D6430A"/>
    <w:rsid w:val="00D643DB"/>
    <w:rsid w:val="00D64534"/>
    <w:rsid w:val="00D647F9"/>
    <w:rsid w:val="00D64822"/>
    <w:rsid w:val="00D649E4"/>
    <w:rsid w:val="00D65094"/>
    <w:rsid w:val="00D6526F"/>
    <w:rsid w:val="00D65677"/>
    <w:rsid w:val="00D66562"/>
    <w:rsid w:val="00D66666"/>
    <w:rsid w:val="00D667F2"/>
    <w:rsid w:val="00D66DC8"/>
    <w:rsid w:val="00D6716B"/>
    <w:rsid w:val="00D673BE"/>
    <w:rsid w:val="00D67C8E"/>
    <w:rsid w:val="00D67F83"/>
    <w:rsid w:val="00D70039"/>
    <w:rsid w:val="00D7027F"/>
    <w:rsid w:val="00D702BD"/>
    <w:rsid w:val="00D707DA"/>
    <w:rsid w:val="00D70967"/>
    <w:rsid w:val="00D71DA1"/>
    <w:rsid w:val="00D7243D"/>
    <w:rsid w:val="00D724C6"/>
    <w:rsid w:val="00D7283E"/>
    <w:rsid w:val="00D72BF7"/>
    <w:rsid w:val="00D72E8C"/>
    <w:rsid w:val="00D73146"/>
    <w:rsid w:val="00D73218"/>
    <w:rsid w:val="00D737DF"/>
    <w:rsid w:val="00D7386B"/>
    <w:rsid w:val="00D73B43"/>
    <w:rsid w:val="00D73B6D"/>
    <w:rsid w:val="00D73D5A"/>
    <w:rsid w:val="00D74265"/>
    <w:rsid w:val="00D74329"/>
    <w:rsid w:val="00D74349"/>
    <w:rsid w:val="00D745FC"/>
    <w:rsid w:val="00D7491C"/>
    <w:rsid w:val="00D75764"/>
    <w:rsid w:val="00D75949"/>
    <w:rsid w:val="00D75ADA"/>
    <w:rsid w:val="00D75B6D"/>
    <w:rsid w:val="00D75CEC"/>
    <w:rsid w:val="00D75E54"/>
    <w:rsid w:val="00D75EE3"/>
    <w:rsid w:val="00D76162"/>
    <w:rsid w:val="00D76279"/>
    <w:rsid w:val="00D7635F"/>
    <w:rsid w:val="00D76915"/>
    <w:rsid w:val="00D77044"/>
    <w:rsid w:val="00D77348"/>
    <w:rsid w:val="00D776A6"/>
    <w:rsid w:val="00D778A3"/>
    <w:rsid w:val="00D7799E"/>
    <w:rsid w:val="00D77C4D"/>
    <w:rsid w:val="00D77F11"/>
    <w:rsid w:val="00D8021E"/>
    <w:rsid w:val="00D802AE"/>
    <w:rsid w:val="00D804ED"/>
    <w:rsid w:val="00D80800"/>
    <w:rsid w:val="00D809BE"/>
    <w:rsid w:val="00D80A82"/>
    <w:rsid w:val="00D80E8D"/>
    <w:rsid w:val="00D81170"/>
    <w:rsid w:val="00D81D28"/>
    <w:rsid w:val="00D81D99"/>
    <w:rsid w:val="00D81E39"/>
    <w:rsid w:val="00D82165"/>
    <w:rsid w:val="00D822A2"/>
    <w:rsid w:val="00D8266C"/>
    <w:rsid w:val="00D82725"/>
    <w:rsid w:val="00D82CB8"/>
    <w:rsid w:val="00D82E00"/>
    <w:rsid w:val="00D82E0B"/>
    <w:rsid w:val="00D831DD"/>
    <w:rsid w:val="00D832FD"/>
    <w:rsid w:val="00D834F3"/>
    <w:rsid w:val="00D838EC"/>
    <w:rsid w:val="00D83945"/>
    <w:rsid w:val="00D83A3E"/>
    <w:rsid w:val="00D83DFA"/>
    <w:rsid w:val="00D83E8D"/>
    <w:rsid w:val="00D840B8"/>
    <w:rsid w:val="00D8425E"/>
    <w:rsid w:val="00D84359"/>
    <w:rsid w:val="00D84429"/>
    <w:rsid w:val="00D84672"/>
    <w:rsid w:val="00D84C0B"/>
    <w:rsid w:val="00D84DDE"/>
    <w:rsid w:val="00D850AA"/>
    <w:rsid w:val="00D850DD"/>
    <w:rsid w:val="00D85268"/>
    <w:rsid w:val="00D8559B"/>
    <w:rsid w:val="00D85F62"/>
    <w:rsid w:val="00D8619C"/>
    <w:rsid w:val="00D86585"/>
    <w:rsid w:val="00D86885"/>
    <w:rsid w:val="00D86A4F"/>
    <w:rsid w:val="00D86E27"/>
    <w:rsid w:val="00D86F5E"/>
    <w:rsid w:val="00D87123"/>
    <w:rsid w:val="00D871E8"/>
    <w:rsid w:val="00D871FA"/>
    <w:rsid w:val="00D872B3"/>
    <w:rsid w:val="00D876E0"/>
    <w:rsid w:val="00D90CFC"/>
    <w:rsid w:val="00D91011"/>
    <w:rsid w:val="00D910EE"/>
    <w:rsid w:val="00D915FB"/>
    <w:rsid w:val="00D9168F"/>
    <w:rsid w:val="00D919F0"/>
    <w:rsid w:val="00D91EA2"/>
    <w:rsid w:val="00D91FA1"/>
    <w:rsid w:val="00D921A5"/>
    <w:rsid w:val="00D922F9"/>
    <w:rsid w:val="00D9290A"/>
    <w:rsid w:val="00D92985"/>
    <w:rsid w:val="00D92B23"/>
    <w:rsid w:val="00D92ED9"/>
    <w:rsid w:val="00D92FD2"/>
    <w:rsid w:val="00D933CA"/>
    <w:rsid w:val="00D93584"/>
    <w:rsid w:val="00D938E0"/>
    <w:rsid w:val="00D93CA2"/>
    <w:rsid w:val="00D93DE7"/>
    <w:rsid w:val="00D93E9E"/>
    <w:rsid w:val="00D94024"/>
    <w:rsid w:val="00D9416A"/>
    <w:rsid w:val="00D94364"/>
    <w:rsid w:val="00D9436E"/>
    <w:rsid w:val="00D94398"/>
    <w:rsid w:val="00D9447C"/>
    <w:rsid w:val="00D9474D"/>
    <w:rsid w:val="00D94813"/>
    <w:rsid w:val="00D949AC"/>
    <w:rsid w:val="00D94FBF"/>
    <w:rsid w:val="00D950AC"/>
    <w:rsid w:val="00D95402"/>
    <w:rsid w:val="00D95ACE"/>
    <w:rsid w:val="00D95F71"/>
    <w:rsid w:val="00D964C5"/>
    <w:rsid w:val="00D964DB"/>
    <w:rsid w:val="00D9677D"/>
    <w:rsid w:val="00D96796"/>
    <w:rsid w:val="00D96925"/>
    <w:rsid w:val="00D96964"/>
    <w:rsid w:val="00D96DE4"/>
    <w:rsid w:val="00D96E29"/>
    <w:rsid w:val="00D96E72"/>
    <w:rsid w:val="00D96ED0"/>
    <w:rsid w:val="00D97057"/>
    <w:rsid w:val="00D9713B"/>
    <w:rsid w:val="00D97581"/>
    <w:rsid w:val="00D97720"/>
    <w:rsid w:val="00D97BC1"/>
    <w:rsid w:val="00DA03B4"/>
    <w:rsid w:val="00DA050E"/>
    <w:rsid w:val="00DA083A"/>
    <w:rsid w:val="00DA08A2"/>
    <w:rsid w:val="00DA0DB2"/>
    <w:rsid w:val="00DA1015"/>
    <w:rsid w:val="00DA10A1"/>
    <w:rsid w:val="00DA1357"/>
    <w:rsid w:val="00DA1648"/>
    <w:rsid w:val="00DA17D9"/>
    <w:rsid w:val="00DA1860"/>
    <w:rsid w:val="00DA1865"/>
    <w:rsid w:val="00DA18E1"/>
    <w:rsid w:val="00DA1BDC"/>
    <w:rsid w:val="00DA1C61"/>
    <w:rsid w:val="00DA1C9F"/>
    <w:rsid w:val="00DA1D8D"/>
    <w:rsid w:val="00DA1D9F"/>
    <w:rsid w:val="00DA255E"/>
    <w:rsid w:val="00DA2763"/>
    <w:rsid w:val="00DA2767"/>
    <w:rsid w:val="00DA299D"/>
    <w:rsid w:val="00DA2F8E"/>
    <w:rsid w:val="00DA2FB9"/>
    <w:rsid w:val="00DA30B4"/>
    <w:rsid w:val="00DA3175"/>
    <w:rsid w:val="00DA31ED"/>
    <w:rsid w:val="00DA3476"/>
    <w:rsid w:val="00DA34F0"/>
    <w:rsid w:val="00DA368F"/>
    <w:rsid w:val="00DA3764"/>
    <w:rsid w:val="00DA37F9"/>
    <w:rsid w:val="00DA3DAE"/>
    <w:rsid w:val="00DA4265"/>
    <w:rsid w:val="00DA459E"/>
    <w:rsid w:val="00DA45DE"/>
    <w:rsid w:val="00DA49EE"/>
    <w:rsid w:val="00DA4B73"/>
    <w:rsid w:val="00DA4EF5"/>
    <w:rsid w:val="00DA4F6E"/>
    <w:rsid w:val="00DA5079"/>
    <w:rsid w:val="00DA507C"/>
    <w:rsid w:val="00DA5394"/>
    <w:rsid w:val="00DA5B92"/>
    <w:rsid w:val="00DA5C42"/>
    <w:rsid w:val="00DA5CB2"/>
    <w:rsid w:val="00DA6392"/>
    <w:rsid w:val="00DA6C6A"/>
    <w:rsid w:val="00DA6D60"/>
    <w:rsid w:val="00DA7190"/>
    <w:rsid w:val="00DA7745"/>
    <w:rsid w:val="00DA7F23"/>
    <w:rsid w:val="00DB02A4"/>
    <w:rsid w:val="00DB046A"/>
    <w:rsid w:val="00DB0576"/>
    <w:rsid w:val="00DB05D0"/>
    <w:rsid w:val="00DB0677"/>
    <w:rsid w:val="00DB08F3"/>
    <w:rsid w:val="00DB0916"/>
    <w:rsid w:val="00DB0C8B"/>
    <w:rsid w:val="00DB1413"/>
    <w:rsid w:val="00DB202A"/>
    <w:rsid w:val="00DB20CC"/>
    <w:rsid w:val="00DB258B"/>
    <w:rsid w:val="00DB2892"/>
    <w:rsid w:val="00DB293C"/>
    <w:rsid w:val="00DB33BE"/>
    <w:rsid w:val="00DB365D"/>
    <w:rsid w:val="00DB3CF2"/>
    <w:rsid w:val="00DB40A6"/>
    <w:rsid w:val="00DB4B5B"/>
    <w:rsid w:val="00DB508F"/>
    <w:rsid w:val="00DB5110"/>
    <w:rsid w:val="00DB54B8"/>
    <w:rsid w:val="00DB54D1"/>
    <w:rsid w:val="00DB5A84"/>
    <w:rsid w:val="00DB5CE8"/>
    <w:rsid w:val="00DB5E5F"/>
    <w:rsid w:val="00DB5F4A"/>
    <w:rsid w:val="00DB601D"/>
    <w:rsid w:val="00DB6294"/>
    <w:rsid w:val="00DB69D4"/>
    <w:rsid w:val="00DB6A93"/>
    <w:rsid w:val="00DB6AFA"/>
    <w:rsid w:val="00DB6C3E"/>
    <w:rsid w:val="00DB7559"/>
    <w:rsid w:val="00DB7980"/>
    <w:rsid w:val="00DC0463"/>
    <w:rsid w:val="00DC0789"/>
    <w:rsid w:val="00DC094F"/>
    <w:rsid w:val="00DC0CC8"/>
    <w:rsid w:val="00DC0FA2"/>
    <w:rsid w:val="00DC15C0"/>
    <w:rsid w:val="00DC1CB5"/>
    <w:rsid w:val="00DC1D41"/>
    <w:rsid w:val="00DC1EF3"/>
    <w:rsid w:val="00DC20B9"/>
    <w:rsid w:val="00DC23A5"/>
    <w:rsid w:val="00DC26F6"/>
    <w:rsid w:val="00DC2D24"/>
    <w:rsid w:val="00DC2D64"/>
    <w:rsid w:val="00DC2FF1"/>
    <w:rsid w:val="00DC30C4"/>
    <w:rsid w:val="00DC30DF"/>
    <w:rsid w:val="00DC3395"/>
    <w:rsid w:val="00DC3A1F"/>
    <w:rsid w:val="00DC3ECF"/>
    <w:rsid w:val="00DC400A"/>
    <w:rsid w:val="00DC43D3"/>
    <w:rsid w:val="00DC46CE"/>
    <w:rsid w:val="00DC5604"/>
    <w:rsid w:val="00DC567B"/>
    <w:rsid w:val="00DC573A"/>
    <w:rsid w:val="00DC58E1"/>
    <w:rsid w:val="00DC5E94"/>
    <w:rsid w:val="00DC6478"/>
    <w:rsid w:val="00DC6CCD"/>
    <w:rsid w:val="00DC72A6"/>
    <w:rsid w:val="00DC757A"/>
    <w:rsid w:val="00DC7ACF"/>
    <w:rsid w:val="00DC7F20"/>
    <w:rsid w:val="00DD0477"/>
    <w:rsid w:val="00DD050A"/>
    <w:rsid w:val="00DD0ACF"/>
    <w:rsid w:val="00DD0C56"/>
    <w:rsid w:val="00DD0D82"/>
    <w:rsid w:val="00DD0F58"/>
    <w:rsid w:val="00DD1045"/>
    <w:rsid w:val="00DD1161"/>
    <w:rsid w:val="00DD1472"/>
    <w:rsid w:val="00DD1559"/>
    <w:rsid w:val="00DD15E1"/>
    <w:rsid w:val="00DD1F29"/>
    <w:rsid w:val="00DD2761"/>
    <w:rsid w:val="00DD277F"/>
    <w:rsid w:val="00DD2BA5"/>
    <w:rsid w:val="00DD2D9D"/>
    <w:rsid w:val="00DD3256"/>
    <w:rsid w:val="00DD34B8"/>
    <w:rsid w:val="00DD3567"/>
    <w:rsid w:val="00DD3569"/>
    <w:rsid w:val="00DD37BC"/>
    <w:rsid w:val="00DD3867"/>
    <w:rsid w:val="00DD3A15"/>
    <w:rsid w:val="00DD3A90"/>
    <w:rsid w:val="00DD4054"/>
    <w:rsid w:val="00DD4082"/>
    <w:rsid w:val="00DD43FE"/>
    <w:rsid w:val="00DD4ADD"/>
    <w:rsid w:val="00DD5306"/>
    <w:rsid w:val="00DD54FB"/>
    <w:rsid w:val="00DD569A"/>
    <w:rsid w:val="00DD5780"/>
    <w:rsid w:val="00DD5D55"/>
    <w:rsid w:val="00DD5D99"/>
    <w:rsid w:val="00DD6002"/>
    <w:rsid w:val="00DD6067"/>
    <w:rsid w:val="00DD657B"/>
    <w:rsid w:val="00DD6B60"/>
    <w:rsid w:val="00DD6BC6"/>
    <w:rsid w:val="00DD701F"/>
    <w:rsid w:val="00DD7519"/>
    <w:rsid w:val="00DD7954"/>
    <w:rsid w:val="00DD7DD8"/>
    <w:rsid w:val="00DE067E"/>
    <w:rsid w:val="00DE06D0"/>
    <w:rsid w:val="00DE09E1"/>
    <w:rsid w:val="00DE0B06"/>
    <w:rsid w:val="00DE0EE6"/>
    <w:rsid w:val="00DE137A"/>
    <w:rsid w:val="00DE1487"/>
    <w:rsid w:val="00DE1572"/>
    <w:rsid w:val="00DE15F6"/>
    <w:rsid w:val="00DE16B7"/>
    <w:rsid w:val="00DE1CD1"/>
    <w:rsid w:val="00DE1D50"/>
    <w:rsid w:val="00DE1D64"/>
    <w:rsid w:val="00DE1EC4"/>
    <w:rsid w:val="00DE2030"/>
    <w:rsid w:val="00DE2543"/>
    <w:rsid w:val="00DE2627"/>
    <w:rsid w:val="00DE2692"/>
    <w:rsid w:val="00DE2996"/>
    <w:rsid w:val="00DE29B5"/>
    <w:rsid w:val="00DE32E1"/>
    <w:rsid w:val="00DE3538"/>
    <w:rsid w:val="00DE3622"/>
    <w:rsid w:val="00DE380C"/>
    <w:rsid w:val="00DE3BE5"/>
    <w:rsid w:val="00DE4136"/>
    <w:rsid w:val="00DE4933"/>
    <w:rsid w:val="00DE4A6A"/>
    <w:rsid w:val="00DE504E"/>
    <w:rsid w:val="00DE50FF"/>
    <w:rsid w:val="00DE511B"/>
    <w:rsid w:val="00DE5248"/>
    <w:rsid w:val="00DE5467"/>
    <w:rsid w:val="00DE5492"/>
    <w:rsid w:val="00DE5625"/>
    <w:rsid w:val="00DE5A68"/>
    <w:rsid w:val="00DE5ED1"/>
    <w:rsid w:val="00DE606B"/>
    <w:rsid w:val="00DE62B5"/>
    <w:rsid w:val="00DE636D"/>
    <w:rsid w:val="00DE6528"/>
    <w:rsid w:val="00DE655E"/>
    <w:rsid w:val="00DE6BB2"/>
    <w:rsid w:val="00DE6BBD"/>
    <w:rsid w:val="00DE7410"/>
    <w:rsid w:val="00DE7595"/>
    <w:rsid w:val="00DE75D4"/>
    <w:rsid w:val="00DE7854"/>
    <w:rsid w:val="00DE7976"/>
    <w:rsid w:val="00DE7EA2"/>
    <w:rsid w:val="00DF0721"/>
    <w:rsid w:val="00DF0852"/>
    <w:rsid w:val="00DF0A9B"/>
    <w:rsid w:val="00DF0B29"/>
    <w:rsid w:val="00DF0D20"/>
    <w:rsid w:val="00DF121B"/>
    <w:rsid w:val="00DF1695"/>
    <w:rsid w:val="00DF174D"/>
    <w:rsid w:val="00DF17C9"/>
    <w:rsid w:val="00DF1840"/>
    <w:rsid w:val="00DF1923"/>
    <w:rsid w:val="00DF19FC"/>
    <w:rsid w:val="00DF1A36"/>
    <w:rsid w:val="00DF1EB3"/>
    <w:rsid w:val="00DF1F24"/>
    <w:rsid w:val="00DF212E"/>
    <w:rsid w:val="00DF23FB"/>
    <w:rsid w:val="00DF254B"/>
    <w:rsid w:val="00DF2557"/>
    <w:rsid w:val="00DF26B4"/>
    <w:rsid w:val="00DF2EFB"/>
    <w:rsid w:val="00DF2F36"/>
    <w:rsid w:val="00DF2F92"/>
    <w:rsid w:val="00DF34C0"/>
    <w:rsid w:val="00DF36AB"/>
    <w:rsid w:val="00DF3E67"/>
    <w:rsid w:val="00DF43C2"/>
    <w:rsid w:val="00DF44C9"/>
    <w:rsid w:val="00DF4CBA"/>
    <w:rsid w:val="00DF5048"/>
    <w:rsid w:val="00DF52C3"/>
    <w:rsid w:val="00DF55BF"/>
    <w:rsid w:val="00DF5CF1"/>
    <w:rsid w:val="00DF5E44"/>
    <w:rsid w:val="00DF5FDE"/>
    <w:rsid w:val="00DF6275"/>
    <w:rsid w:val="00DF64DE"/>
    <w:rsid w:val="00DF66F7"/>
    <w:rsid w:val="00DF6830"/>
    <w:rsid w:val="00DF69D8"/>
    <w:rsid w:val="00DF6BE6"/>
    <w:rsid w:val="00DF6C81"/>
    <w:rsid w:val="00DF7750"/>
    <w:rsid w:val="00DF7790"/>
    <w:rsid w:val="00DF7866"/>
    <w:rsid w:val="00DF7E22"/>
    <w:rsid w:val="00E00919"/>
    <w:rsid w:val="00E00F15"/>
    <w:rsid w:val="00E00F67"/>
    <w:rsid w:val="00E01830"/>
    <w:rsid w:val="00E01975"/>
    <w:rsid w:val="00E0198E"/>
    <w:rsid w:val="00E019AF"/>
    <w:rsid w:val="00E01A4C"/>
    <w:rsid w:val="00E01AD7"/>
    <w:rsid w:val="00E01D1C"/>
    <w:rsid w:val="00E020FF"/>
    <w:rsid w:val="00E02616"/>
    <w:rsid w:val="00E02795"/>
    <w:rsid w:val="00E02906"/>
    <w:rsid w:val="00E02C02"/>
    <w:rsid w:val="00E02CBF"/>
    <w:rsid w:val="00E03099"/>
    <w:rsid w:val="00E033F3"/>
    <w:rsid w:val="00E03844"/>
    <w:rsid w:val="00E0384A"/>
    <w:rsid w:val="00E041D3"/>
    <w:rsid w:val="00E0446E"/>
    <w:rsid w:val="00E04475"/>
    <w:rsid w:val="00E044A0"/>
    <w:rsid w:val="00E0480E"/>
    <w:rsid w:val="00E04A6A"/>
    <w:rsid w:val="00E04FA5"/>
    <w:rsid w:val="00E051C1"/>
    <w:rsid w:val="00E0535E"/>
    <w:rsid w:val="00E0540D"/>
    <w:rsid w:val="00E05428"/>
    <w:rsid w:val="00E0568E"/>
    <w:rsid w:val="00E0574F"/>
    <w:rsid w:val="00E05B85"/>
    <w:rsid w:val="00E05F95"/>
    <w:rsid w:val="00E062B6"/>
    <w:rsid w:val="00E063CD"/>
    <w:rsid w:val="00E0679E"/>
    <w:rsid w:val="00E06950"/>
    <w:rsid w:val="00E06D75"/>
    <w:rsid w:val="00E077CE"/>
    <w:rsid w:val="00E07B2E"/>
    <w:rsid w:val="00E07C3D"/>
    <w:rsid w:val="00E07CC5"/>
    <w:rsid w:val="00E10060"/>
    <w:rsid w:val="00E103AB"/>
    <w:rsid w:val="00E1045A"/>
    <w:rsid w:val="00E1059D"/>
    <w:rsid w:val="00E107C2"/>
    <w:rsid w:val="00E109E0"/>
    <w:rsid w:val="00E10A31"/>
    <w:rsid w:val="00E10E35"/>
    <w:rsid w:val="00E11310"/>
    <w:rsid w:val="00E1135D"/>
    <w:rsid w:val="00E11652"/>
    <w:rsid w:val="00E1168D"/>
    <w:rsid w:val="00E117AA"/>
    <w:rsid w:val="00E11961"/>
    <w:rsid w:val="00E12072"/>
    <w:rsid w:val="00E1256F"/>
    <w:rsid w:val="00E1274B"/>
    <w:rsid w:val="00E1281C"/>
    <w:rsid w:val="00E12A79"/>
    <w:rsid w:val="00E12B54"/>
    <w:rsid w:val="00E12D49"/>
    <w:rsid w:val="00E13033"/>
    <w:rsid w:val="00E13490"/>
    <w:rsid w:val="00E1360D"/>
    <w:rsid w:val="00E13FA6"/>
    <w:rsid w:val="00E14AC8"/>
    <w:rsid w:val="00E14B10"/>
    <w:rsid w:val="00E14F28"/>
    <w:rsid w:val="00E15021"/>
    <w:rsid w:val="00E15713"/>
    <w:rsid w:val="00E15AB9"/>
    <w:rsid w:val="00E15DE7"/>
    <w:rsid w:val="00E16247"/>
    <w:rsid w:val="00E16690"/>
    <w:rsid w:val="00E167BE"/>
    <w:rsid w:val="00E170F2"/>
    <w:rsid w:val="00E17393"/>
    <w:rsid w:val="00E176D3"/>
    <w:rsid w:val="00E17733"/>
    <w:rsid w:val="00E178D4"/>
    <w:rsid w:val="00E179B7"/>
    <w:rsid w:val="00E17E8A"/>
    <w:rsid w:val="00E202C3"/>
    <w:rsid w:val="00E20BCA"/>
    <w:rsid w:val="00E20F85"/>
    <w:rsid w:val="00E2120F"/>
    <w:rsid w:val="00E21297"/>
    <w:rsid w:val="00E213C6"/>
    <w:rsid w:val="00E2154A"/>
    <w:rsid w:val="00E21B67"/>
    <w:rsid w:val="00E21D25"/>
    <w:rsid w:val="00E22442"/>
    <w:rsid w:val="00E227DF"/>
    <w:rsid w:val="00E23025"/>
    <w:rsid w:val="00E231A1"/>
    <w:rsid w:val="00E23288"/>
    <w:rsid w:val="00E236F5"/>
    <w:rsid w:val="00E23BA9"/>
    <w:rsid w:val="00E23CF3"/>
    <w:rsid w:val="00E241A1"/>
    <w:rsid w:val="00E24591"/>
    <w:rsid w:val="00E24794"/>
    <w:rsid w:val="00E24D00"/>
    <w:rsid w:val="00E24E95"/>
    <w:rsid w:val="00E253C6"/>
    <w:rsid w:val="00E2560C"/>
    <w:rsid w:val="00E25667"/>
    <w:rsid w:val="00E25999"/>
    <w:rsid w:val="00E25C80"/>
    <w:rsid w:val="00E2641A"/>
    <w:rsid w:val="00E26672"/>
    <w:rsid w:val="00E26679"/>
    <w:rsid w:val="00E26713"/>
    <w:rsid w:val="00E27638"/>
    <w:rsid w:val="00E2775A"/>
    <w:rsid w:val="00E277D4"/>
    <w:rsid w:val="00E279C8"/>
    <w:rsid w:val="00E27B11"/>
    <w:rsid w:val="00E30227"/>
    <w:rsid w:val="00E30E59"/>
    <w:rsid w:val="00E312A0"/>
    <w:rsid w:val="00E317D5"/>
    <w:rsid w:val="00E31F4F"/>
    <w:rsid w:val="00E32210"/>
    <w:rsid w:val="00E327BD"/>
    <w:rsid w:val="00E32885"/>
    <w:rsid w:val="00E32D0F"/>
    <w:rsid w:val="00E32E1B"/>
    <w:rsid w:val="00E32EEB"/>
    <w:rsid w:val="00E330AF"/>
    <w:rsid w:val="00E33554"/>
    <w:rsid w:val="00E33787"/>
    <w:rsid w:val="00E33858"/>
    <w:rsid w:val="00E338F4"/>
    <w:rsid w:val="00E339FC"/>
    <w:rsid w:val="00E3463D"/>
    <w:rsid w:val="00E346B8"/>
    <w:rsid w:val="00E34969"/>
    <w:rsid w:val="00E34C44"/>
    <w:rsid w:val="00E350CB"/>
    <w:rsid w:val="00E356EA"/>
    <w:rsid w:val="00E359AE"/>
    <w:rsid w:val="00E35DF0"/>
    <w:rsid w:val="00E35E07"/>
    <w:rsid w:val="00E35EE5"/>
    <w:rsid w:val="00E365D3"/>
    <w:rsid w:val="00E36B2E"/>
    <w:rsid w:val="00E371B9"/>
    <w:rsid w:val="00E373E4"/>
    <w:rsid w:val="00E37965"/>
    <w:rsid w:val="00E37BB8"/>
    <w:rsid w:val="00E37F35"/>
    <w:rsid w:val="00E404B6"/>
    <w:rsid w:val="00E40857"/>
    <w:rsid w:val="00E4097A"/>
    <w:rsid w:val="00E41364"/>
    <w:rsid w:val="00E41A4B"/>
    <w:rsid w:val="00E41B4B"/>
    <w:rsid w:val="00E41CFF"/>
    <w:rsid w:val="00E41EA3"/>
    <w:rsid w:val="00E42296"/>
    <w:rsid w:val="00E4254A"/>
    <w:rsid w:val="00E4255B"/>
    <w:rsid w:val="00E42B58"/>
    <w:rsid w:val="00E42EF9"/>
    <w:rsid w:val="00E42FF8"/>
    <w:rsid w:val="00E4339E"/>
    <w:rsid w:val="00E438C1"/>
    <w:rsid w:val="00E439AB"/>
    <w:rsid w:val="00E43B7E"/>
    <w:rsid w:val="00E43E12"/>
    <w:rsid w:val="00E44372"/>
    <w:rsid w:val="00E444FA"/>
    <w:rsid w:val="00E44571"/>
    <w:rsid w:val="00E44673"/>
    <w:rsid w:val="00E4486D"/>
    <w:rsid w:val="00E449C6"/>
    <w:rsid w:val="00E45379"/>
    <w:rsid w:val="00E46E9E"/>
    <w:rsid w:val="00E47250"/>
    <w:rsid w:val="00E4742A"/>
    <w:rsid w:val="00E47589"/>
    <w:rsid w:val="00E476DF"/>
    <w:rsid w:val="00E47869"/>
    <w:rsid w:val="00E47C84"/>
    <w:rsid w:val="00E50029"/>
    <w:rsid w:val="00E500AE"/>
    <w:rsid w:val="00E50492"/>
    <w:rsid w:val="00E505D1"/>
    <w:rsid w:val="00E50BB5"/>
    <w:rsid w:val="00E50D44"/>
    <w:rsid w:val="00E512CA"/>
    <w:rsid w:val="00E51F47"/>
    <w:rsid w:val="00E51F48"/>
    <w:rsid w:val="00E524F3"/>
    <w:rsid w:val="00E52548"/>
    <w:rsid w:val="00E52868"/>
    <w:rsid w:val="00E52E15"/>
    <w:rsid w:val="00E52E2A"/>
    <w:rsid w:val="00E52FFB"/>
    <w:rsid w:val="00E535BE"/>
    <w:rsid w:val="00E5382E"/>
    <w:rsid w:val="00E5396E"/>
    <w:rsid w:val="00E53A19"/>
    <w:rsid w:val="00E53B11"/>
    <w:rsid w:val="00E53B27"/>
    <w:rsid w:val="00E54DD6"/>
    <w:rsid w:val="00E54EF5"/>
    <w:rsid w:val="00E55007"/>
    <w:rsid w:val="00E55148"/>
    <w:rsid w:val="00E55688"/>
    <w:rsid w:val="00E556AE"/>
    <w:rsid w:val="00E5581A"/>
    <w:rsid w:val="00E55921"/>
    <w:rsid w:val="00E55B90"/>
    <w:rsid w:val="00E55F07"/>
    <w:rsid w:val="00E56046"/>
    <w:rsid w:val="00E56325"/>
    <w:rsid w:val="00E5648A"/>
    <w:rsid w:val="00E56628"/>
    <w:rsid w:val="00E56679"/>
    <w:rsid w:val="00E56AB3"/>
    <w:rsid w:val="00E56EC3"/>
    <w:rsid w:val="00E5773D"/>
    <w:rsid w:val="00E5776E"/>
    <w:rsid w:val="00E577D5"/>
    <w:rsid w:val="00E57C84"/>
    <w:rsid w:val="00E57E8B"/>
    <w:rsid w:val="00E57F96"/>
    <w:rsid w:val="00E6057A"/>
    <w:rsid w:val="00E606E4"/>
    <w:rsid w:val="00E6070F"/>
    <w:rsid w:val="00E60B99"/>
    <w:rsid w:val="00E60FAC"/>
    <w:rsid w:val="00E60FF5"/>
    <w:rsid w:val="00E61399"/>
    <w:rsid w:val="00E615A3"/>
    <w:rsid w:val="00E615CC"/>
    <w:rsid w:val="00E61736"/>
    <w:rsid w:val="00E61767"/>
    <w:rsid w:val="00E61978"/>
    <w:rsid w:val="00E61B44"/>
    <w:rsid w:val="00E61FEC"/>
    <w:rsid w:val="00E62238"/>
    <w:rsid w:val="00E6234E"/>
    <w:rsid w:val="00E62D22"/>
    <w:rsid w:val="00E63058"/>
    <w:rsid w:val="00E631AC"/>
    <w:rsid w:val="00E63217"/>
    <w:rsid w:val="00E63503"/>
    <w:rsid w:val="00E63B85"/>
    <w:rsid w:val="00E63BB4"/>
    <w:rsid w:val="00E63C00"/>
    <w:rsid w:val="00E63C1A"/>
    <w:rsid w:val="00E63C2A"/>
    <w:rsid w:val="00E63D2D"/>
    <w:rsid w:val="00E63E04"/>
    <w:rsid w:val="00E63EFA"/>
    <w:rsid w:val="00E63F93"/>
    <w:rsid w:val="00E64270"/>
    <w:rsid w:val="00E64371"/>
    <w:rsid w:val="00E64CA9"/>
    <w:rsid w:val="00E64FBB"/>
    <w:rsid w:val="00E652E3"/>
    <w:rsid w:val="00E65480"/>
    <w:rsid w:val="00E65886"/>
    <w:rsid w:val="00E65A74"/>
    <w:rsid w:val="00E65C66"/>
    <w:rsid w:val="00E65CA0"/>
    <w:rsid w:val="00E65E28"/>
    <w:rsid w:val="00E66286"/>
    <w:rsid w:val="00E66555"/>
    <w:rsid w:val="00E66A84"/>
    <w:rsid w:val="00E66B63"/>
    <w:rsid w:val="00E670D5"/>
    <w:rsid w:val="00E67117"/>
    <w:rsid w:val="00E672F4"/>
    <w:rsid w:val="00E67E1D"/>
    <w:rsid w:val="00E702AA"/>
    <w:rsid w:val="00E7051A"/>
    <w:rsid w:val="00E7052C"/>
    <w:rsid w:val="00E706E0"/>
    <w:rsid w:val="00E708F4"/>
    <w:rsid w:val="00E70CDD"/>
    <w:rsid w:val="00E70D44"/>
    <w:rsid w:val="00E710D3"/>
    <w:rsid w:val="00E713A6"/>
    <w:rsid w:val="00E71464"/>
    <w:rsid w:val="00E7164F"/>
    <w:rsid w:val="00E724EE"/>
    <w:rsid w:val="00E72500"/>
    <w:rsid w:val="00E72D9B"/>
    <w:rsid w:val="00E72DAB"/>
    <w:rsid w:val="00E72E8E"/>
    <w:rsid w:val="00E72EA4"/>
    <w:rsid w:val="00E72F18"/>
    <w:rsid w:val="00E73019"/>
    <w:rsid w:val="00E73297"/>
    <w:rsid w:val="00E73753"/>
    <w:rsid w:val="00E73A84"/>
    <w:rsid w:val="00E73D17"/>
    <w:rsid w:val="00E749E8"/>
    <w:rsid w:val="00E752D4"/>
    <w:rsid w:val="00E75642"/>
    <w:rsid w:val="00E75794"/>
    <w:rsid w:val="00E757C2"/>
    <w:rsid w:val="00E75802"/>
    <w:rsid w:val="00E75B4E"/>
    <w:rsid w:val="00E76296"/>
    <w:rsid w:val="00E76733"/>
    <w:rsid w:val="00E76CEB"/>
    <w:rsid w:val="00E76DB1"/>
    <w:rsid w:val="00E7737F"/>
    <w:rsid w:val="00E77449"/>
    <w:rsid w:val="00E77594"/>
    <w:rsid w:val="00E77AE1"/>
    <w:rsid w:val="00E80016"/>
    <w:rsid w:val="00E800B7"/>
    <w:rsid w:val="00E80716"/>
    <w:rsid w:val="00E80A33"/>
    <w:rsid w:val="00E80B37"/>
    <w:rsid w:val="00E80DC5"/>
    <w:rsid w:val="00E8100E"/>
    <w:rsid w:val="00E811C4"/>
    <w:rsid w:val="00E81645"/>
    <w:rsid w:val="00E8170B"/>
    <w:rsid w:val="00E81714"/>
    <w:rsid w:val="00E8187A"/>
    <w:rsid w:val="00E81BD0"/>
    <w:rsid w:val="00E81E87"/>
    <w:rsid w:val="00E81E91"/>
    <w:rsid w:val="00E8238F"/>
    <w:rsid w:val="00E82418"/>
    <w:rsid w:val="00E82419"/>
    <w:rsid w:val="00E8353C"/>
    <w:rsid w:val="00E83BFE"/>
    <w:rsid w:val="00E83CDB"/>
    <w:rsid w:val="00E83E34"/>
    <w:rsid w:val="00E8413F"/>
    <w:rsid w:val="00E841A8"/>
    <w:rsid w:val="00E84AB9"/>
    <w:rsid w:val="00E84B56"/>
    <w:rsid w:val="00E84BB0"/>
    <w:rsid w:val="00E84EE0"/>
    <w:rsid w:val="00E84F87"/>
    <w:rsid w:val="00E8526E"/>
    <w:rsid w:val="00E85604"/>
    <w:rsid w:val="00E8560B"/>
    <w:rsid w:val="00E85B17"/>
    <w:rsid w:val="00E85C48"/>
    <w:rsid w:val="00E86092"/>
    <w:rsid w:val="00E864D8"/>
    <w:rsid w:val="00E864F5"/>
    <w:rsid w:val="00E8650B"/>
    <w:rsid w:val="00E86A8F"/>
    <w:rsid w:val="00E86F00"/>
    <w:rsid w:val="00E87065"/>
    <w:rsid w:val="00E8720E"/>
    <w:rsid w:val="00E87D1E"/>
    <w:rsid w:val="00E9015E"/>
    <w:rsid w:val="00E902C0"/>
    <w:rsid w:val="00E90A08"/>
    <w:rsid w:val="00E90B67"/>
    <w:rsid w:val="00E90DA2"/>
    <w:rsid w:val="00E90E1F"/>
    <w:rsid w:val="00E91472"/>
    <w:rsid w:val="00E91714"/>
    <w:rsid w:val="00E917C9"/>
    <w:rsid w:val="00E919D1"/>
    <w:rsid w:val="00E92C3C"/>
    <w:rsid w:val="00E9389A"/>
    <w:rsid w:val="00E93E20"/>
    <w:rsid w:val="00E942F7"/>
    <w:rsid w:val="00E94724"/>
    <w:rsid w:val="00E94801"/>
    <w:rsid w:val="00E949C5"/>
    <w:rsid w:val="00E94B65"/>
    <w:rsid w:val="00E94E20"/>
    <w:rsid w:val="00E94FBF"/>
    <w:rsid w:val="00E95402"/>
    <w:rsid w:val="00E9566B"/>
    <w:rsid w:val="00E956FB"/>
    <w:rsid w:val="00E9570E"/>
    <w:rsid w:val="00E958F6"/>
    <w:rsid w:val="00E9602D"/>
    <w:rsid w:val="00E960AF"/>
    <w:rsid w:val="00E96B2F"/>
    <w:rsid w:val="00E97017"/>
    <w:rsid w:val="00E970CC"/>
    <w:rsid w:val="00E972C5"/>
    <w:rsid w:val="00E9732B"/>
    <w:rsid w:val="00E97570"/>
    <w:rsid w:val="00EA00E2"/>
    <w:rsid w:val="00EA069A"/>
    <w:rsid w:val="00EA0C33"/>
    <w:rsid w:val="00EA0CBE"/>
    <w:rsid w:val="00EA0D93"/>
    <w:rsid w:val="00EA0F6F"/>
    <w:rsid w:val="00EA0FDC"/>
    <w:rsid w:val="00EA1370"/>
    <w:rsid w:val="00EA1435"/>
    <w:rsid w:val="00EA1782"/>
    <w:rsid w:val="00EA1849"/>
    <w:rsid w:val="00EA1A32"/>
    <w:rsid w:val="00EA2511"/>
    <w:rsid w:val="00EA2563"/>
    <w:rsid w:val="00EA2924"/>
    <w:rsid w:val="00EA2A6D"/>
    <w:rsid w:val="00EA2CE0"/>
    <w:rsid w:val="00EA2D22"/>
    <w:rsid w:val="00EA316D"/>
    <w:rsid w:val="00EA34CF"/>
    <w:rsid w:val="00EA3A9E"/>
    <w:rsid w:val="00EA3CE0"/>
    <w:rsid w:val="00EA429F"/>
    <w:rsid w:val="00EA4573"/>
    <w:rsid w:val="00EA45CB"/>
    <w:rsid w:val="00EA48CC"/>
    <w:rsid w:val="00EA4902"/>
    <w:rsid w:val="00EA490F"/>
    <w:rsid w:val="00EA4B70"/>
    <w:rsid w:val="00EA50CD"/>
    <w:rsid w:val="00EA5131"/>
    <w:rsid w:val="00EA5B48"/>
    <w:rsid w:val="00EA629A"/>
    <w:rsid w:val="00EA65A1"/>
    <w:rsid w:val="00EA675B"/>
    <w:rsid w:val="00EA710B"/>
    <w:rsid w:val="00EA7C53"/>
    <w:rsid w:val="00EB0151"/>
    <w:rsid w:val="00EB0314"/>
    <w:rsid w:val="00EB07E9"/>
    <w:rsid w:val="00EB0CCD"/>
    <w:rsid w:val="00EB0FC7"/>
    <w:rsid w:val="00EB1196"/>
    <w:rsid w:val="00EB166B"/>
    <w:rsid w:val="00EB1874"/>
    <w:rsid w:val="00EB1F00"/>
    <w:rsid w:val="00EB2384"/>
    <w:rsid w:val="00EB2B97"/>
    <w:rsid w:val="00EB2C93"/>
    <w:rsid w:val="00EB333C"/>
    <w:rsid w:val="00EB33CB"/>
    <w:rsid w:val="00EB3429"/>
    <w:rsid w:val="00EB3B6F"/>
    <w:rsid w:val="00EB3C17"/>
    <w:rsid w:val="00EB3FD3"/>
    <w:rsid w:val="00EB40D3"/>
    <w:rsid w:val="00EB496E"/>
    <w:rsid w:val="00EB4DB9"/>
    <w:rsid w:val="00EB4F4A"/>
    <w:rsid w:val="00EB4F9F"/>
    <w:rsid w:val="00EB505F"/>
    <w:rsid w:val="00EB5382"/>
    <w:rsid w:val="00EB5B7D"/>
    <w:rsid w:val="00EB5F37"/>
    <w:rsid w:val="00EB6023"/>
    <w:rsid w:val="00EB6327"/>
    <w:rsid w:val="00EB633B"/>
    <w:rsid w:val="00EB675C"/>
    <w:rsid w:val="00EB6AA6"/>
    <w:rsid w:val="00EB6D34"/>
    <w:rsid w:val="00EB6F27"/>
    <w:rsid w:val="00EB737D"/>
    <w:rsid w:val="00EB7CAD"/>
    <w:rsid w:val="00EC06CA"/>
    <w:rsid w:val="00EC07F2"/>
    <w:rsid w:val="00EC0A16"/>
    <w:rsid w:val="00EC0B79"/>
    <w:rsid w:val="00EC0DFC"/>
    <w:rsid w:val="00EC182B"/>
    <w:rsid w:val="00EC1A7C"/>
    <w:rsid w:val="00EC22BE"/>
    <w:rsid w:val="00EC22D7"/>
    <w:rsid w:val="00EC2BCA"/>
    <w:rsid w:val="00EC2C6F"/>
    <w:rsid w:val="00EC2E8F"/>
    <w:rsid w:val="00EC2F1A"/>
    <w:rsid w:val="00EC3048"/>
    <w:rsid w:val="00EC309E"/>
    <w:rsid w:val="00EC30D1"/>
    <w:rsid w:val="00EC3B8C"/>
    <w:rsid w:val="00EC48B6"/>
    <w:rsid w:val="00EC4951"/>
    <w:rsid w:val="00EC4985"/>
    <w:rsid w:val="00EC50A0"/>
    <w:rsid w:val="00EC52E4"/>
    <w:rsid w:val="00EC53FB"/>
    <w:rsid w:val="00EC5647"/>
    <w:rsid w:val="00EC5A03"/>
    <w:rsid w:val="00EC5C5B"/>
    <w:rsid w:val="00EC5FDD"/>
    <w:rsid w:val="00EC6041"/>
    <w:rsid w:val="00EC60D8"/>
    <w:rsid w:val="00EC6A5E"/>
    <w:rsid w:val="00EC6F64"/>
    <w:rsid w:val="00EC6FFB"/>
    <w:rsid w:val="00EC7C21"/>
    <w:rsid w:val="00EC7CE5"/>
    <w:rsid w:val="00EC7D44"/>
    <w:rsid w:val="00ED0AE3"/>
    <w:rsid w:val="00ED0CAB"/>
    <w:rsid w:val="00ED126F"/>
    <w:rsid w:val="00ED12B9"/>
    <w:rsid w:val="00ED14DC"/>
    <w:rsid w:val="00ED1A07"/>
    <w:rsid w:val="00ED2BAB"/>
    <w:rsid w:val="00ED2FD3"/>
    <w:rsid w:val="00ED3058"/>
    <w:rsid w:val="00ED30F4"/>
    <w:rsid w:val="00ED338F"/>
    <w:rsid w:val="00ED3646"/>
    <w:rsid w:val="00ED3DF7"/>
    <w:rsid w:val="00ED3F6F"/>
    <w:rsid w:val="00ED3FA8"/>
    <w:rsid w:val="00ED4092"/>
    <w:rsid w:val="00ED4688"/>
    <w:rsid w:val="00ED48CA"/>
    <w:rsid w:val="00ED4952"/>
    <w:rsid w:val="00ED4B00"/>
    <w:rsid w:val="00ED54B2"/>
    <w:rsid w:val="00ED55F7"/>
    <w:rsid w:val="00ED5704"/>
    <w:rsid w:val="00ED5949"/>
    <w:rsid w:val="00ED5B8E"/>
    <w:rsid w:val="00ED5F59"/>
    <w:rsid w:val="00ED6239"/>
    <w:rsid w:val="00ED6359"/>
    <w:rsid w:val="00ED67A1"/>
    <w:rsid w:val="00ED67EE"/>
    <w:rsid w:val="00ED691D"/>
    <w:rsid w:val="00ED6C9F"/>
    <w:rsid w:val="00ED6DEB"/>
    <w:rsid w:val="00ED6FCA"/>
    <w:rsid w:val="00ED71F6"/>
    <w:rsid w:val="00ED78DE"/>
    <w:rsid w:val="00ED7CDE"/>
    <w:rsid w:val="00EE0166"/>
    <w:rsid w:val="00EE0B02"/>
    <w:rsid w:val="00EE0FFD"/>
    <w:rsid w:val="00EE134B"/>
    <w:rsid w:val="00EE1515"/>
    <w:rsid w:val="00EE15D5"/>
    <w:rsid w:val="00EE166B"/>
    <w:rsid w:val="00EE16DE"/>
    <w:rsid w:val="00EE1837"/>
    <w:rsid w:val="00EE1E57"/>
    <w:rsid w:val="00EE20C1"/>
    <w:rsid w:val="00EE21E5"/>
    <w:rsid w:val="00EE227C"/>
    <w:rsid w:val="00EE2D4A"/>
    <w:rsid w:val="00EE2EAA"/>
    <w:rsid w:val="00EE3583"/>
    <w:rsid w:val="00EE383F"/>
    <w:rsid w:val="00EE3B87"/>
    <w:rsid w:val="00EE40D1"/>
    <w:rsid w:val="00EE46AA"/>
    <w:rsid w:val="00EE4764"/>
    <w:rsid w:val="00EE485B"/>
    <w:rsid w:val="00EE4967"/>
    <w:rsid w:val="00EE49CB"/>
    <w:rsid w:val="00EE4AB0"/>
    <w:rsid w:val="00EE4B51"/>
    <w:rsid w:val="00EE4B8C"/>
    <w:rsid w:val="00EE4BF1"/>
    <w:rsid w:val="00EE5B11"/>
    <w:rsid w:val="00EE5D45"/>
    <w:rsid w:val="00EE5F2E"/>
    <w:rsid w:val="00EE60B7"/>
    <w:rsid w:val="00EE6666"/>
    <w:rsid w:val="00EE6838"/>
    <w:rsid w:val="00EE6B2F"/>
    <w:rsid w:val="00EE6BA0"/>
    <w:rsid w:val="00EE769E"/>
    <w:rsid w:val="00EE79E6"/>
    <w:rsid w:val="00EE7DB8"/>
    <w:rsid w:val="00EE7F90"/>
    <w:rsid w:val="00EF01B5"/>
    <w:rsid w:val="00EF049D"/>
    <w:rsid w:val="00EF0AAB"/>
    <w:rsid w:val="00EF0E40"/>
    <w:rsid w:val="00EF1112"/>
    <w:rsid w:val="00EF116B"/>
    <w:rsid w:val="00EF12F9"/>
    <w:rsid w:val="00EF14A5"/>
    <w:rsid w:val="00EF1B2A"/>
    <w:rsid w:val="00EF1DAC"/>
    <w:rsid w:val="00EF1F2A"/>
    <w:rsid w:val="00EF294F"/>
    <w:rsid w:val="00EF2B96"/>
    <w:rsid w:val="00EF2C44"/>
    <w:rsid w:val="00EF2C6D"/>
    <w:rsid w:val="00EF301C"/>
    <w:rsid w:val="00EF317D"/>
    <w:rsid w:val="00EF3280"/>
    <w:rsid w:val="00EF37E1"/>
    <w:rsid w:val="00EF3971"/>
    <w:rsid w:val="00EF3B6C"/>
    <w:rsid w:val="00EF3FD5"/>
    <w:rsid w:val="00EF4476"/>
    <w:rsid w:val="00EF4708"/>
    <w:rsid w:val="00EF480E"/>
    <w:rsid w:val="00EF4E69"/>
    <w:rsid w:val="00EF5440"/>
    <w:rsid w:val="00EF5478"/>
    <w:rsid w:val="00EF5831"/>
    <w:rsid w:val="00EF58DC"/>
    <w:rsid w:val="00EF5A98"/>
    <w:rsid w:val="00EF5A9B"/>
    <w:rsid w:val="00EF5C3F"/>
    <w:rsid w:val="00EF5F80"/>
    <w:rsid w:val="00EF6144"/>
    <w:rsid w:val="00EF6290"/>
    <w:rsid w:val="00EF6C40"/>
    <w:rsid w:val="00EF6EE9"/>
    <w:rsid w:val="00EF7517"/>
    <w:rsid w:val="00EF7D66"/>
    <w:rsid w:val="00EF7D7D"/>
    <w:rsid w:val="00F0018F"/>
    <w:rsid w:val="00F00528"/>
    <w:rsid w:val="00F0056B"/>
    <w:rsid w:val="00F007B4"/>
    <w:rsid w:val="00F00911"/>
    <w:rsid w:val="00F00A57"/>
    <w:rsid w:val="00F00A71"/>
    <w:rsid w:val="00F00DA9"/>
    <w:rsid w:val="00F01282"/>
    <w:rsid w:val="00F013FA"/>
    <w:rsid w:val="00F01639"/>
    <w:rsid w:val="00F02215"/>
    <w:rsid w:val="00F0222C"/>
    <w:rsid w:val="00F02576"/>
    <w:rsid w:val="00F02BA4"/>
    <w:rsid w:val="00F035BD"/>
    <w:rsid w:val="00F03DAF"/>
    <w:rsid w:val="00F03F25"/>
    <w:rsid w:val="00F04269"/>
    <w:rsid w:val="00F044AB"/>
    <w:rsid w:val="00F04607"/>
    <w:rsid w:val="00F047EA"/>
    <w:rsid w:val="00F04CB4"/>
    <w:rsid w:val="00F05404"/>
    <w:rsid w:val="00F05A41"/>
    <w:rsid w:val="00F0638B"/>
    <w:rsid w:val="00F0660A"/>
    <w:rsid w:val="00F06658"/>
    <w:rsid w:val="00F06771"/>
    <w:rsid w:val="00F06C35"/>
    <w:rsid w:val="00F06C5A"/>
    <w:rsid w:val="00F075AC"/>
    <w:rsid w:val="00F07A23"/>
    <w:rsid w:val="00F07A71"/>
    <w:rsid w:val="00F07AA8"/>
    <w:rsid w:val="00F07E7B"/>
    <w:rsid w:val="00F10243"/>
    <w:rsid w:val="00F10B9A"/>
    <w:rsid w:val="00F10CAC"/>
    <w:rsid w:val="00F1136C"/>
    <w:rsid w:val="00F11370"/>
    <w:rsid w:val="00F117F6"/>
    <w:rsid w:val="00F1190C"/>
    <w:rsid w:val="00F11A80"/>
    <w:rsid w:val="00F11D16"/>
    <w:rsid w:val="00F11E58"/>
    <w:rsid w:val="00F122A7"/>
    <w:rsid w:val="00F12A13"/>
    <w:rsid w:val="00F12FA2"/>
    <w:rsid w:val="00F13306"/>
    <w:rsid w:val="00F1333B"/>
    <w:rsid w:val="00F1358D"/>
    <w:rsid w:val="00F136C5"/>
    <w:rsid w:val="00F136DF"/>
    <w:rsid w:val="00F13A22"/>
    <w:rsid w:val="00F13D40"/>
    <w:rsid w:val="00F13D94"/>
    <w:rsid w:val="00F142D1"/>
    <w:rsid w:val="00F143CA"/>
    <w:rsid w:val="00F14474"/>
    <w:rsid w:val="00F144B4"/>
    <w:rsid w:val="00F1462B"/>
    <w:rsid w:val="00F14851"/>
    <w:rsid w:val="00F148BA"/>
    <w:rsid w:val="00F14A66"/>
    <w:rsid w:val="00F14ADD"/>
    <w:rsid w:val="00F15172"/>
    <w:rsid w:val="00F152B3"/>
    <w:rsid w:val="00F15582"/>
    <w:rsid w:val="00F15785"/>
    <w:rsid w:val="00F1585D"/>
    <w:rsid w:val="00F15E19"/>
    <w:rsid w:val="00F15ED2"/>
    <w:rsid w:val="00F161CD"/>
    <w:rsid w:val="00F16735"/>
    <w:rsid w:val="00F16777"/>
    <w:rsid w:val="00F16917"/>
    <w:rsid w:val="00F16AA8"/>
    <w:rsid w:val="00F16ABC"/>
    <w:rsid w:val="00F16F17"/>
    <w:rsid w:val="00F16FD2"/>
    <w:rsid w:val="00F171DF"/>
    <w:rsid w:val="00F1747E"/>
    <w:rsid w:val="00F174EB"/>
    <w:rsid w:val="00F17689"/>
    <w:rsid w:val="00F17863"/>
    <w:rsid w:val="00F207BF"/>
    <w:rsid w:val="00F20F77"/>
    <w:rsid w:val="00F21045"/>
    <w:rsid w:val="00F21205"/>
    <w:rsid w:val="00F215FD"/>
    <w:rsid w:val="00F2166E"/>
    <w:rsid w:val="00F21ED9"/>
    <w:rsid w:val="00F22D6B"/>
    <w:rsid w:val="00F23190"/>
    <w:rsid w:val="00F23405"/>
    <w:rsid w:val="00F235B9"/>
    <w:rsid w:val="00F23ABF"/>
    <w:rsid w:val="00F23C2E"/>
    <w:rsid w:val="00F24018"/>
    <w:rsid w:val="00F2401B"/>
    <w:rsid w:val="00F242D8"/>
    <w:rsid w:val="00F244C2"/>
    <w:rsid w:val="00F244DE"/>
    <w:rsid w:val="00F24585"/>
    <w:rsid w:val="00F24704"/>
    <w:rsid w:val="00F249D9"/>
    <w:rsid w:val="00F24CB1"/>
    <w:rsid w:val="00F250BA"/>
    <w:rsid w:val="00F25346"/>
    <w:rsid w:val="00F25832"/>
    <w:rsid w:val="00F25884"/>
    <w:rsid w:val="00F25D3A"/>
    <w:rsid w:val="00F26111"/>
    <w:rsid w:val="00F26331"/>
    <w:rsid w:val="00F264C2"/>
    <w:rsid w:val="00F26682"/>
    <w:rsid w:val="00F2717C"/>
    <w:rsid w:val="00F27517"/>
    <w:rsid w:val="00F27590"/>
    <w:rsid w:val="00F27A33"/>
    <w:rsid w:val="00F27ACC"/>
    <w:rsid w:val="00F27F74"/>
    <w:rsid w:val="00F301FE"/>
    <w:rsid w:val="00F30220"/>
    <w:rsid w:val="00F30379"/>
    <w:rsid w:val="00F303E2"/>
    <w:rsid w:val="00F30873"/>
    <w:rsid w:val="00F309D0"/>
    <w:rsid w:val="00F30C2B"/>
    <w:rsid w:val="00F30E7B"/>
    <w:rsid w:val="00F30FCB"/>
    <w:rsid w:val="00F314AB"/>
    <w:rsid w:val="00F3160F"/>
    <w:rsid w:val="00F31721"/>
    <w:rsid w:val="00F3172C"/>
    <w:rsid w:val="00F318B2"/>
    <w:rsid w:val="00F3190A"/>
    <w:rsid w:val="00F31991"/>
    <w:rsid w:val="00F31F18"/>
    <w:rsid w:val="00F3247F"/>
    <w:rsid w:val="00F32863"/>
    <w:rsid w:val="00F329A9"/>
    <w:rsid w:val="00F32F12"/>
    <w:rsid w:val="00F336A1"/>
    <w:rsid w:val="00F337B7"/>
    <w:rsid w:val="00F337D2"/>
    <w:rsid w:val="00F3387D"/>
    <w:rsid w:val="00F33885"/>
    <w:rsid w:val="00F3399E"/>
    <w:rsid w:val="00F33F32"/>
    <w:rsid w:val="00F340EC"/>
    <w:rsid w:val="00F3412A"/>
    <w:rsid w:val="00F34341"/>
    <w:rsid w:val="00F34A19"/>
    <w:rsid w:val="00F354F4"/>
    <w:rsid w:val="00F3587B"/>
    <w:rsid w:val="00F35D07"/>
    <w:rsid w:val="00F35E65"/>
    <w:rsid w:val="00F35F08"/>
    <w:rsid w:val="00F35F8B"/>
    <w:rsid w:val="00F3627D"/>
    <w:rsid w:val="00F362FB"/>
    <w:rsid w:val="00F36512"/>
    <w:rsid w:val="00F369FF"/>
    <w:rsid w:val="00F36CD1"/>
    <w:rsid w:val="00F36F4A"/>
    <w:rsid w:val="00F37202"/>
    <w:rsid w:val="00F37220"/>
    <w:rsid w:val="00F3743F"/>
    <w:rsid w:val="00F37692"/>
    <w:rsid w:val="00F37971"/>
    <w:rsid w:val="00F37C49"/>
    <w:rsid w:val="00F37F58"/>
    <w:rsid w:val="00F400A2"/>
    <w:rsid w:val="00F400ED"/>
    <w:rsid w:val="00F40680"/>
    <w:rsid w:val="00F40D83"/>
    <w:rsid w:val="00F41274"/>
    <w:rsid w:val="00F41561"/>
    <w:rsid w:val="00F4163A"/>
    <w:rsid w:val="00F41BF0"/>
    <w:rsid w:val="00F42186"/>
    <w:rsid w:val="00F42223"/>
    <w:rsid w:val="00F422FC"/>
    <w:rsid w:val="00F42A68"/>
    <w:rsid w:val="00F42B07"/>
    <w:rsid w:val="00F42D05"/>
    <w:rsid w:val="00F42DC3"/>
    <w:rsid w:val="00F42F4E"/>
    <w:rsid w:val="00F42FA8"/>
    <w:rsid w:val="00F4374E"/>
    <w:rsid w:val="00F4385C"/>
    <w:rsid w:val="00F438C0"/>
    <w:rsid w:val="00F43908"/>
    <w:rsid w:val="00F4397B"/>
    <w:rsid w:val="00F43F76"/>
    <w:rsid w:val="00F442D4"/>
    <w:rsid w:val="00F44AC6"/>
    <w:rsid w:val="00F4508A"/>
    <w:rsid w:val="00F45304"/>
    <w:rsid w:val="00F45614"/>
    <w:rsid w:val="00F463B7"/>
    <w:rsid w:val="00F46804"/>
    <w:rsid w:val="00F46BFA"/>
    <w:rsid w:val="00F478CC"/>
    <w:rsid w:val="00F47DC9"/>
    <w:rsid w:val="00F47EA8"/>
    <w:rsid w:val="00F50460"/>
    <w:rsid w:val="00F50C89"/>
    <w:rsid w:val="00F50E40"/>
    <w:rsid w:val="00F5107A"/>
    <w:rsid w:val="00F51109"/>
    <w:rsid w:val="00F5111B"/>
    <w:rsid w:val="00F51406"/>
    <w:rsid w:val="00F515DE"/>
    <w:rsid w:val="00F51774"/>
    <w:rsid w:val="00F519D5"/>
    <w:rsid w:val="00F51B23"/>
    <w:rsid w:val="00F51B6B"/>
    <w:rsid w:val="00F51CB2"/>
    <w:rsid w:val="00F51D13"/>
    <w:rsid w:val="00F51F6A"/>
    <w:rsid w:val="00F51F9E"/>
    <w:rsid w:val="00F52160"/>
    <w:rsid w:val="00F522AD"/>
    <w:rsid w:val="00F52328"/>
    <w:rsid w:val="00F52448"/>
    <w:rsid w:val="00F524D9"/>
    <w:rsid w:val="00F52DB4"/>
    <w:rsid w:val="00F530D2"/>
    <w:rsid w:val="00F5327D"/>
    <w:rsid w:val="00F53686"/>
    <w:rsid w:val="00F53710"/>
    <w:rsid w:val="00F53FC7"/>
    <w:rsid w:val="00F541CC"/>
    <w:rsid w:val="00F54EEF"/>
    <w:rsid w:val="00F5512C"/>
    <w:rsid w:val="00F551B1"/>
    <w:rsid w:val="00F556E6"/>
    <w:rsid w:val="00F565A5"/>
    <w:rsid w:val="00F56A56"/>
    <w:rsid w:val="00F56B08"/>
    <w:rsid w:val="00F56B21"/>
    <w:rsid w:val="00F56BB4"/>
    <w:rsid w:val="00F56D2F"/>
    <w:rsid w:val="00F57051"/>
    <w:rsid w:val="00F57639"/>
    <w:rsid w:val="00F577B2"/>
    <w:rsid w:val="00F57998"/>
    <w:rsid w:val="00F60152"/>
    <w:rsid w:val="00F60524"/>
    <w:rsid w:val="00F609A0"/>
    <w:rsid w:val="00F60A36"/>
    <w:rsid w:val="00F60AA1"/>
    <w:rsid w:val="00F60B7E"/>
    <w:rsid w:val="00F60C7D"/>
    <w:rsid w:val="00F60DDA"/>
    <w:rsid w:val="00F61184"/>
    <w:rsid w:val="00F61337"/>
    <w:rsid w:val="00F61466"/>
    <w:rsid w:val="00F61B0E"/>
    <w:rsid w:val="00F61F90"/>
    <w:rsid w:val="00F62245"/>
    <w:rsid w:val="00F623CF"/>
    <w:rsid w:val="00F629A2"/>
    <w:rsid w:val="00F62A4E"/>
    <w:rsid w:val="00F632AA"/>
    <w:rsid w:val="00F634ED"/>
    <w:rsid w:val="00F63516"/>
    <w:rsid w:val="00F63534"/>
    <w:rsid w:val="00F635C6"/>
    <w:rsid w:val="00F638A2"/>
    <w:rsid w:val="00F63BF9"/>
    <w:rsid w:val="00F63DF9"/>
    <w:rsid w:val="00F64475"/>
    <w:rsid w:val="00F64964"/>
    <w:rsid w:val="00F649B8"/>
    <w:rsid w:val="00F653BD"/>
    <w:rsid w:val="00F65A47"/>
    <w:rsid w:val="00F65AC8"/>
    <w:rsid w:val="00F662A0"/>
    <w:rsid w:val="00F66418"/>
    <w:rsid w:val="00F66481"/>
    <w:rsid w:val="00F664FB"/>
    <w:rsid w:val="00F66512"/>
    <w:rsid w:val="00F66799"/>
    <w:rsid w:val="00F66AF2"/>
    <w:rsid w:val="00F6737D"/>
    <w:rsid w:val="00F673D6"/>
    <w:rsid w:val="00F67441"/>
    <w:rsid w:val="00F6748E"/>
    <w:rsid w:val="00F6769B"/>
    <w:rsid w:val="00F67792"/>
    <w:rsid w:val="00F67911"/>
    <w:rsid w:val="00F67B6D"/>
    <w:rsid w:val="00F67CC0"/>
    <w:rsid w:val="00F70B42"/>
    <w:rsid w:val="00F70BCC"/>
    <w:rsid w:val="00F70E70"/>
    <w:rsid w:val="00F71060"/>
    <w:rsid w:val="00F71A88"/>
    <w:rsid w:val="00F71BD9"/>
    <w:rsid w:val="00F71BFF"/>
    <w:rsid w:val="00F71DC3"/>
    <w:rsid w:val="00F71E42"/>
    <w:rsid w:val="00F724B3"/>
    <w:rsid w:val="00F7274C"/>
    <w:rsid w:val="00F728E8"/>
    <w:rsid w:val="00F72DFB"/>
    <w:rsid w:val="00F72FF0"/>
    <w:rsid w:val="00F7308F"/>
    <w:rsid w:val="00F73203"/>
    <w:rsid w:val="00F73244"/>
    <w:rsid w:val="00F73638"/>
    <w:rsid w:val="00F7383E"/>
    <w:rsid w:val="00F73951"/>
    <w:rsid w:val="00F73B03"/>
    <w:rsid w:val="00F73EA7"/>
    <w:rsid w:val="00F7413B"/>
    <w:rsid w:val="00F74621"/>
    <w:rsid w:val="00F747ED"/>
    <w:rsid w:val="00F7487A"/>
    <w:rsid w:val="00F74D79"/>
    <w:rsid w:val="00F74EED"/>
    <w:rsid w:val="00F7562D"/>
    <w:rsid w:val="00F757FD"/>
    <w:rsid w:val="00F7583E"/>
    <w:rsid w:val="00F75864"/>
    <w:rsid w:val="00F75BEB"/>
    <w:rsid w:val="00F75C49"/>
    <w:rsid w:val="00F76D0C"/>
    <w:rsid w:val="00F77094"/>
    <w:rsid w:val="00F77132"/>
    <w:rsid w:val="00F77287"/>
    <w:rsid w:val="00F774A9"/>
    <w:rsid w:val="00F77599"/>
    <w:rsid w:val="00F775E8"/>
    <w:rsid w:val="00F776C6"/>
    <w:rsid w:val="00F77927"/>
    <w:rsid w:val="00F77B16"/>
    <w:rsid w:val="00F804CF"/>
    <w:rsid w:val="00F808DE"/>
    <w:rsid w:val="00F80ADD"/>
    <w:rsid w:val="00F81471"/>
    <w:rsid w:val="00F81975"/>
    <w:rsid w:val="00F81DF4"/>
    <w:rsid w:val="00F821F1"/>
    <w:rsid w:val="00F823E7"/>
    <w:rsid w:val="00F8265F"/>
    <w:rsid w:val="00F82885"/>
    <w:rsid w:val="00F828F2"/>
    <w:rsid w:val="00F831E4"/>
    <w:rsid w:val="00F8333F"/>
    <w:rsid w:val="00F83AC1"/>
    <w:rsid w:val="00F83E2A"/>
    <w:rsid w:val="00F83ED5"/>
    <w:rsid w:val="00F83F84"/>
    <w:rsid w:val="00F84401"/>
    <w:rsid w:val="00F84468"/>
    <w:rsid w:val="00F84891"/>
    <w:rsid w:val="00F84D0E"/>
    <w:rsid w:val="00F84D81"/>
    <w:rsid w:val="00F84DF2"/>
    <w:rsid w:val="00F84E9D"/>
    <w:rsid w:val="00F85401"/>
    <w:rsid w:val="00F85AD0"/>
    <w:rsid w:val="00F85D0F"/>
    <w:rsid w:val="00F8639E"/>
    <w:rsid w:val="00F863C5"/>
    <w:rsid w:val="00F865AF"/>
    <w:rsid w:val="00F86954"/>
    <w:rsid w:val="00F86999"/>
    <w:rsid w:val="00F86BD4"/>
    <w:rsid w:val="00F86CBD"/>
    <w:rsid w:val="00F86D12"/>
    <w:rsid w:val="00F8712F"/>
    <w:rsid w:val="00F87467"/>
    <w:rsid w:val="00F8746B"/>
    <w:rsid w:val="00F878CF"/>
    <w:rsid w:val="00F87DBA"/>
    <w:rsid w:val="00F87E02"/>
    <w:rsid w:val="00F87F84"/>
    <w:rsid w:val="00F9001A"/>
    <w:rsid w:val="00F908CE"/>
    <w:rsid w:val="00F90B1B"/>
    <w:rsid w:val="00F90BCC"/>
    <w:rsid w:val="00F90FF2"/>
    <w:rsid w:val="00F910CA"/>
    <w:rsid w:val="00F9151F"/>
    <w:rsid w:val="00F91715"/>
    <w:rsid w:val="00F91B1A"/>
    <w:rsid w:val="00F91E8D"/>
    <w:rsid w:val="00F925F4"/>
    <w:rsid w:val="00F927DD"/>
    <w:rsid w:val="00F92B35"/>
    <w:rsid w:val="00F93066"/>
    <w:rsid w:val="00F93661"/>
    <w:rsid w:val="00F9389C"/>
    <w:rsid w:val="00F93A98"/>
    <w:rsid w:val="00F93C7E"/>
    <w:rsid w:val="00F943F5"/>
    <w:rsid w:val="00F94416"/>
    <w:rsid w:val="00F94429"/>
    <w:rsid w:val="00F94799"/>
    <w:rsid w:val="00F9482F"/>
    <w:rsid w:val="00F949C1"/>
    <w:rsid w:val="00F94D89"/>
    <w:rsid w:val="00F94DBE"/>
    <w:rsid w:val="00F95185"/>
    <w:rsid w:val="00F951F6"/>
    <w:rsid w:val="00F953EB"/>
    <w:rsid w:val="00F95453"/>
    <w:rsid w:val="00F954AB"/>
    <w:rsid w:val="00F955A7"/>
    <w:rsid w:val="00F95925"/>
    <w:rsid w:val="00F95B48"/>
    <w:rsid w:val="00F96351"/>
    <w:rsid w:val="00F963BA"/>
    <w:rsid w:val="00F9646D"/>
    <w:rsid w:val="00F964C2"/>
    <w:rsid w:val="00F9667B"/>
    <w:rsid w:val="00F9675A"/>
    <w:rsid w:val="00F96C92"/>
    <w:rsid w:val="00F96FF1"/>
    <w:rsid w:val="00F9745D"/>
    <w:rsid w:val="00F97631"/>
    <w:rsid w:val="00F97661"/>
    <w:rsid w:val="00F9772A"/>
    <w:rsid w:val="00F9793C"/>
    <w:rsid w:val="00F979AE"/>
    <w:rsid w:val="00F97FA0"/>
    <w:rsid w:val="00FA00C8"/>
    <w:rsid w:val="00FA084B"/>
    <w:rsid w:val="00FA08F2"/>
    <w:rsid w:val="00FA0ABF"/>
    <w:rsid w:val="00FA0D9A"/>
    <w:rsid w:val="00FA0EFA"/>
    <w:rsid w:val="00FA158F"/>
    <w:rsid w:val="00FA1674"/>
    <w:rsid w:val="00FA1A78"/>
    <w:rsid w:val="00FA1B8E"/>
    <w:rsid w:val="00FA1E81"/>
    <w:rsid w:val="00FA1EC0"/>
    <w:rsid w:val="00FA2311"/>
    <w:rsid w:val="00FA2791"/>
    <w:rsid w:val="00FA29F6"/>
    <w:rsid w:val="00FA2B43"/>
    <w:rsid w:val="00FA2E62"/>
    <w:rsid w:val="00FA2FA1"/>
    <w:rsid w:val="00FA30A0"/>
    <w:rsid w:val="00FA317F"/>
    <w:rsid w:val="00FA344B"/>
    <w:rsid w:val="00FA3507"/>
    <w:rsid w:val="00FA353F"/>
    <w:rsid w:val="00FA3585"/>
    <w:rsid w:val="00FA3A2C"/>
    <w:rsid w:val="00FA4528"/>
    <w:rsid w:val="00FA472E"/>
    <w:rsid w:val="00FA48A4"/>
    <w:rsid w:val="00FA4933"/>
    <w:rsid w:val="00FA4C16"/>
    <w:rsid w:val="00FA5105"/>
    <w:rsid w:val="00FA514B"/>
    <w:rsid w:val="00FA5369"/>
    <w:rsid w:val="00FA5850"/>
    <w:rsid w:val="00FA592E"/>
    <w:rsid w:val="00FA5978"/>
    <w:rsid w:val="00FA5A08"/>
    <w:rsid w:val="00FA5A1F"/>
    <w:rsid w:val="00FA5E29"/>
    <w:rsid w:val="00FA6190"/>
    <w:rsid w:val="00FA682A"/>
    <w:rsid w:val="00FA692D"/>
    <w:rsid w:val="00FA6B3B"/>
    <w:rsid w:val="00FA6D02"/>
    <w:rsid w:val="00FA6EDE"/>
    <w:rsid w:val="00FA711F"/>
    <w:rsid w:val="00FA7254"/>
    <w:rsid w:val="00FA7690"/>
    <w:rsid w:val="00FA76B4"/>
    <w:rsid w:val="00FA78E8"/>
    <w:rsid w:val="00FA7D34"/>
    <w:rsid w:val="00FB038A"/>
    <w:rsid w:val="00FB0470"/>
    <w:rsid w:val="00FB0596"/>
    <w:rsid w:val="00FB05C9"/>
    <w:rsid w:val="00FB0754"/>
    <w:rsid w:val="00FB081A"/>
    <w:rsid w:val="00FB0CF4"/>
    <w:rsid w:val="00FB0D58"/>
    <w:rsid w:val="00FB14E0"/>
    <w:rsid w:val="00FB1893"/>
    <w:rsid w:val="00FB1A03"/>
    <w:rsid w:val="00FB2627"/>
    <w:rsid w:val="00FB2787"/>
    <w:rsid w:val="00FB27D4"/>
    <w:rsid w:val="00FB2EF7"/>
    <w:rsid w:val="00FB31AA"/>
    <w:rsid w:val="00FB3469"/>
    <w:rsid w:val="00FB352A"/>
    <w:rsid w:val="00FB365B"/>
    <w:rsid w:val="00FB397F"/>
    <w:rsid w:val="00FB3AF8"/>
    <w:rsid w:val="00FB3E17"/>
    <w:rsid w:val="00FB3E4B"/>
    <w:rsid w:val="00FB43D9"/>
    <w:rsid w:val="00FB4581"/>
    <w:rsid w:val="00FB485A"/>
    <w:rsid w:val="00FB48EB"/>
    <w:rsid w:val="00FB49D4"/>
    <w:rsid w:val="00FB4A7B"/>
    <w:rsid w:val="00FB4D8C"/>
    <w:rsid w:val="00FB4E9C"/>
    <w:rsid w:val="00FB4EA4"/>
    <w:rsid w:val="00FB518A"/>
    <w:rsid w:val="00FB54EF"/>
    <w:rsid w:val="00FB5666"/>
    <w:rsid w:val="00FB5667"/>
    <w:rsid w:val="00FB5AFB"/>
    <w:rsid w:val="00FB5B31"/>
    <w:rsid w:val="00FB5E1D"/>
    <w:rsid w:val="00FB5E6F"/>
    <w:rsid w:val="00FB5EF6"/>
    <w:rsid w:val="00FB5F66"/>
    <w:rsid w:val="00FB616A"/>
    <w:rsid w:val="00FB62AF"/>
    <w:rsid w:val="00FB6932"/>
    <w:rsid w:val="00FB69E3"/>
    <w:rsid w:val="00FB6CBB"/>
    <w:rsid w:val="00FB6E97"/>
    <w:rsid w:val="00FB6EE1"/>
    <w:rsid w:val="00FB709A"/>
    <w:rsid w:val="00FB7493"/>
    <w:rsid w:val="00FB7C2B"/>
    <w:rsid w:val="00FB7E39"/>
    <w:rsid w:val="00FB7FB3"/>
    <w:rsid w:val="00FC0030"/>
    <w:rsid w:val="00FC0BE4"/>
    <w:rsid w:val="00FC0C8F"/>
    <w:rsid w:val="00FC0ED4"/>
    <w:rsid w:val="00FC1151"/>
    <w:rsid w:val="00FC1EBA"/>
    <w:rsid w:val="00FC216E"/>
    <w:rsid w:val="00FC2B92"/>
    <w:rsid w:val="00FC2E7A"/>
    <w:rsid w:val="00FC3297"/>
    <w:rsid w:val="00FC35FE"/>
    <w:rsid w:val="00FC378E"/>
    <w:rsid w:val="00FC3B71"/>
    <w:rsid w:val="00FC3C1D"/>
    <w:rsid w:val="00FC3D62"/>
    <w:rsid w:val="00FC3E3B"/>
    <w:rsid w:val="00FC4900"/>
    <w:rsid w:val="00FC49EF"/>
    <w:rsid w:val="00FC4AF5"/>
    <w:rsid w:val="00FC532D"/>
    <w:rsid w:val="00FC53EA"/>
    <w:rsid w:val="00FC54F5"/>
    <w:rsid w:val="00FC5554"/>
    <w:rsid w:val="00FC558D"/>
    <w:rsid w:val="00FC55BA"/>
    <w:rsid w:val="00FC5B88"/>
    <w:rsid w:val="00FC5BE2"/>
    <w:rsid w:val="00FC5EAA"/>
    <w:rsid w:val="00FC6558"/>
    <w:rsid w:val="00FC668F"/>
    <w:rsid w:val="00FC69C3"/>
    <w:rsid w:val="00FC6B0C"/>
    <w:rsid w:val="00FC6E91"/>
    <w:rsid w:val="00FC7440"/>
    <w:rsid w:val="00FC75F2"/>
    <w:rsid w:val="00FC76CE"/>
    <w:rsid w:val="00FC7BE7"/>
    <w:rsid w:val="00FD011E"/>
    <w:rsid w:val="00FD02A9"/>
    <w:rsid w:val="00FD04C1"/>
    <w:rsid w:val="00FD04C5"/>
    <w:rsid w:val="00FD05FC"/>
    <w:rsid w:val="00FD083C"/>
    <w:rsid w:val="00FD0CD3"/>
    <w:rsid w:val="00FD0DB3"/>
    <w:rsid w:val="00FD0E13"/>
    <w:rsid w:val="00FD1135"/>
    <w:rsid w:val="00FD1521"/>
    <w:rsid w:val="00FD1C1B"/>
    <w:rsid w:val="00FD1E2F"/>
    <w:rsid w:val="00FD1FA0"/>
    <w:rsid w:val="00FD2FA9"/>
    <w:rsid w:val="00FD3010"/>
    <w:rsid w:val="00FD3149"/>
    <w:rsid w:val="00FD321A"/>
    <w:rsid w:val="00FD3759"/>
    <w:rsid w:val="00FD380E"/>
    <w:rsid w:val="00FD4136"/>
    <w:rsid w:val="00FD4322"/>
    <w:rsid w:val="00FD45E9"/>
    <w:rsid w:val="00FD4910"/>
    <w:rsid w:val="00FD4936"/>
    <w:rsid w:val="00FD4C59"/>
    <w:rsid w:val="00FD4CA5"/>
    <w:rsid w:val="00FD4F17"/>
    <w:rsid w:val="00FD5127"/>
    <w:rsid w:val="00FD52C0"/>
    <w:rsid w:val="00FD535F"/>
    <w:rsid w:val="00FD565F"/>
    <w:rsid w:val="00FD56BE"/>
    <w:rsid w:val="00FD57AE"/>
    <w:rsid w:val="00FD5A37"/>
    <w:rsid w:val="00FD5B7B"/>
    <w:rsid w:val="00FD5C3C"/>
    <w:rsid w:val="00FD5F75"/>
    <w:rsid w:val="00FD6241"/>
    <w:rsid w:val="00FD656C"/>
    <w:rsid w:val="00FD6815"/>
    <w:rsid w:val="00FD6853"/>
    <w:rsid w:val="00FD6A51"/>
    <w:rsid w:val="00FD6D7E"/>
    <w:rsid w:val="00FD708B"/>
    <w:rsid w:val="00FD7474"/>
    <w:rsid w:val="00FD755D"/>
    <w:rsid w:val="00FD7675"/>
    <w:rsid w:val="00FD780A"/>
    <w:rsid w:val="00FD7B30"/>
    <w:rsid w:val="00FD7E7E"/>
    <w:rsid w:val="00FD7EE6"/>
    <w:rsid w:val="00FE06BE"/>
    <w:rsid w:val="00FE06D8"/>
    <w:rsid w:val="00FE0B12"/>
    <w:rsid w:val="00FE0BE6"/>
    <w:rsid w:val="00FE1171"/>
    <w:rsid w:val="00FE1D79"/>
    <w:rsid w:val="00FE1D9A"/>
    <w:rsid w:val="00FE1DCB"/>
    <w:rsid w:val="00FE1FF1"/>
    <w:rsid w:val="00FE2942"/>
    <w:rsid w:val="00FE2A89"/>
    <w:rsid w:val="00FE2B6A"/>
    <w:rsid w:val="00FE2E01"/>
    <w:rsid w:val="00FE2E9E"/>
    <w:rsid w:val="00FE2F59"/>
    <w:rsid w:val="00FE2F5F"/>
    <w:rsid w:val="00FE3CE2"/>
    <w:rsid w:val="00FE3EC6"/>
    <w:rsid w:val="00FE3FB4"/>
    <w:rsid w:val="00FE4805"/>
    <w:rsid w:val="00FE495E"/>
    <w:rsid w:val="00FE5297"/>
    <w:rsid w:val="00FE5601"/>
    <w:rsid w:val="00FE5772"/>
    <w:rsid w:val="00FE5B9F"/>
    <w:rsid w:val="00FE5DCF"/>
    <w:rsid w:val="00FE60FD"/>
    <w:rsid w:val="00FE680C"/>
    <w:rsid w:val="00FE6C8B"/>
    <w:rsid w:val="00FE734C"/>
    <w:rsid w:val="00FE7609"/>
    <w:rsid w:val="00FE768F"/>
    <w:rsid w:val="00FE7BB4"/>
    <w:rsid w:val="00FE7D99"/>
    <w:rsid w:val="00FF00E0"/>
    <w:rsid w:val="00FF0ADB"/>
    <w:rsid w:val="00FF10C2"/>
    <w:rsid w:val="00FF11D3"/>
    <w:rsid w:val="00FF1588"/>
    <w:rsid w:val="00FF1839"/>
    <w:rsid w:val="00FF1ECF"/>
    <w:rsid w:val="00FF1FD0"/>
    <w:rsid w:val="00FF20A3"/>
    <w:rsid w:val="00FF20B2"/>
    <w:rsid w:val="00FF20CC"/>
    <w:rsid w:val="00FF22A8"/>
    <w:rsid w:val="00FF2528"/>
    <w:rsid w:val="00FF2537"/>
    <w:rsid w:val="00FF2688"/>
    <w:rsid w:val="00FF2AE2"/>
    <w:rsid w:val="00FF2D86"/>
    <w:rsid w:val="00FF3308"/>
    <w:rsid w:val="00FF44BB"/>
    <w:rsid w:val="00FF45DC"/>
    <w:rsid w:val="00FF4CD1"/>
    <w:rsid w:val="00FF5067"/>
    <w:rsid w:val="00FF50E3"/>
    <w:rsid w:val="00FF5832"/>
    <w:rsid w:val="00FF5DAC"/>
    <w:rsid w:val="00FF5FD6"/>
    <w:rsid w:val="00FF6949"/>
    <w:rsid w:val="00FF736F"/>
    <w:rsid w:val="00FF780E"/>
    <w:rsid w:val="00FF7B51"/>
    <w:rsid w:val="00FF7F9E"/>
    <w:rsid w:val="24CC8E4A"/>
    <w:rsid w:val="2D90ABAA"/>
    <w:rsid w:val="3184DFC9"/>
    <w:rsid w:val="33759283"/>
    <w:rsid w:val="3AC36A82"/>
    <w:rsid w:val="40B8966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5EF37"/>
  <w15:docId w15:val="{03F04447-6601-4D76-B1E8-70BDF2DC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240" w:after="240"/>
        <w:ind w:left="720" w:hanging="720"/>
        <w:jc w:val="both"/>
      </w:pPr>
    </w:pPrDefault>
  </w:docDefaults>
  <w:latentStyles w:defLockedState="0" w:defUIPriority="99" w:defSemiHidden="0" w:defUnhideWhenUsed="0" w:defQFormat="0" w:count="371">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unhideWhenUsed="1" w:qFormat="1"/>
    <w:lsdException w:name="heading 6" w:semiHidden="1" w:uiPriority="3" w:unhideWhenUsed="1" w:qFormat="1"/>
    <w:lsdException w:name="heading 7" w:semiHidden="1" w:uiPriority="3"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iPriority="0" w:unhideWhenUsed="1"/>
    <w:lsdException w:name="List Bullet" w:semiHidden="1" w:uiPriority="1" w:unhideWhenUsed="1" w:qFormat="1"/>
    <w:lsdException w:name="List 2" w:unhideWhenUsed="1"/>
    <w:lsdException w:name="List 3" w:unhideWhenUsed="1"/>
    <w:lsdException w:name="List 4" w:semiHidden="1" w:unhideWhenUsed="1"/>
    <w:lsdException w:name="List 5" w:semiHidden="1" w:unhideWhenUsed="1"/>
    <w:lsdException w:name="List Bullet 2" w:semiHidden="1" w:uiPriority="1"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8D5"/>
    <w:pPr>
      <w:spacing w:before="0" w:after="120"/>
      <w:ind w:left="0" w:firstLine="0"/>
    </w:pPr>
    <w:rPr>
      <w:rFonts w:ascii="Arial" w:hAnsi="Arial" w:cs="Arial"/>
      <w:color w:val="5F5B58" w:themeColor="text1"/>
      <w:sz w:val="20"/>
      <w:szCs w:val="16"/>
    </w:rPr>
  </w:style>
  <w:style w:type="paragraph" w:styleId="Titre1">
    <w:name w:val="heading 1"/>
    <w:aliases w:val="Titre niveau 1"/>
    <w:basedOn w:val="Normal"/>
    <w:next w:val="Normal"/>
    <w:link w:val="Titre1Car"/>
    <w:uiPriority w:val="3"/>
    <w:qFormat/>
    <w:rsid w:val="00C22DA3"/>
    <w:pPr>
      <w:keepNext/>
      <w:keepLines/>
      <w:numPr>
        <w:numId w:val="21"/>
      </w:numPr>
      <w:spacing w:before="240" w:after="80"/>
      <w:outlineLvl w:val="0"/>
    </w:pPr>
    <w:rPr>
      <w:rFonts w:eastAsiaTheme="majorEastAsia" w:cstheme="majorBidi"/>
      <w:b/>
      <w:bCs/>
      <w:smallCaps/>
      <w:color w:val="F3C345" w:themeColor="accent1"/>
      <w:sz w:val="28"/>
      <w:szCs w:val="28"/>
    </w:rPr>
  </w:style>
  <w:style w:type="paragraph" w:styleId="Titre2">
    <w:name w:val="heading 2"/>
    <w:aliases w:val="Titre niveau 2"/>
    <w:basedOn w:val="Aucunstyledeparagraphe"/>
    <w:next w:val="Normal"/>
    <w:link w:val="Titre2Car"/>
    <w:autoRedefine/>
    <w:uiPriority w:val="3"/>
    <w:qFormat/>
    <w:rsid w:val="00953515"/>
    <w:pPr>
      <w:keepNext/>
      <w:keepLines/>
      <w:numPr>
        <w:ilvl w:val="1"/>
        <w:numId w:val="21"/>
      </w:numPr>
      <w:pBdr>
        <w:left w:val="single" w:sz="24" w:space="4" w:color="F3C345" w:themeColor="accent1"/>
      </w:pBdr>
      <w:spacing w:before="40" w:after="40" w:line="240" w:lineRule="auto"/>
      <w:outlineLvl w:val="1"/>
    </w:pPr>
    <w:rPr>
      <w:rFonts w:ascii="Arial" w:eastAsiaTheme="majorEastAsia" w:hAnsi="Arial"/>
      <w:b/>
      <w:bCs/>
      <w:color w:val="5F5B58" w:themeColor="text1"/>
    </w:rPr>
  </w:style>
  <w:style w:type="paragraph" w:styleId="Titre3">
    <w:name w:val="heading 3"/>
    <w:aliases w:val="Titre niveau 3"/>
    <w:basedOn w:val="Normal"/>
    <w:next w:val="Normal"/>
    <w:link w:val="Titre3Car"/>
    <w:uiPriority w:val="3"/>
    <w:qFormat/>
    <w:rsid w:val="00953515"/>
    <w:pPr>
      <w:keepNext/>
      <w:keepLines/>
      <w:numPr>
        <w:ilvl w:val="2"/>
        <w:numId w:val="21"/>
      </w:numPr>
      <w:spacing w:before="120"/>
      <w:outlineLvl w:val="2"/>
    </w:pPr>
    <w:rPr>
      <w:rFonts w:eastAsiaTheme="majorEastAsia" w:cstheme="majorBidi"/>
      <w:b/>
      <w:bCs/>
      <w:i/>
    </w:rPr>
  </w:style>
  <w:style w:type="paragraph" w:styleId="Titre4">
    <w:name w:val="heading 4"/>
    <w:aliases w:val="Titre niveau 4"/>
    <w:basedOn w:val="Aucunstyledeparagraphe"/>
    <w:next w:val="Normal"/>
    <w:link w:val="Titre4Car"/>
    <w:uiPriority w:val="3"/>
    <w:qFormat/>
    <w:rsid w:val="000E7835"/>
    <w:pPr>
      <w:numPr>
        <w:ilvl w:val="3"/>
        <w:numId w:val="21"/>
      </w:numPr>
      <w:spacing w:before="120"/>
      <w:outlineLvl w:val="3"/>
    </w:pPr>
    <w:rPr>
      <w:rFonts w:ascii="Arial" w:hAnsi="Arial"/>
      <w:i/>
      <w:color w:val="5F5B58" w:themeColor="text1"/>
      <w:sz w:val="20"/>
    </w:rPr>
  </w:style>
  <w:style w:type="paragraph" w:styleId="Titre5">
    <w:name w:val="heading 5"/>
    <w:aliases w:val="altN,h5,Titre 4 : Titre Phase,Level 3 - i,Titre 5 miniscules,M-Titre 5,I.1.1.1.1.,Titre5,Titre LOT,Heading 5.§1.1.1.1.1.,heading 5,Contrat Article,articles,op,h51,5,H5,1.1.1.1.1. détail chapitre,Appendix1,Contrat 5,L5,Block Label,Roman list,l5"/>
    <w:basedOn w:val="Titre4"/>
    <w:next w:val="Normal"/>
    <w:link w:val="Titre5Car"/>
    <w:uiPriority w:val="3"/>
    <w:qFormat/>
    <w:rsid w:val="002F5367"/>
    <w:pPr>
      <w:numPr>
        <w:ilvl w:val="4"/>
      </w:numPr>
      <w:outlineLvl w:val="4"/>
    </w:pPr>
    <w:rPr>
      <w:b/>
      <w:i w:val="0"/>
    </w:rPr>
  </w:style>
  <w:style w:type="paragraph" w:styleId="Titre6">
    <w:name w:val="heading 6"/>
    <w:aliases w:val="60=carreOmbre,H6"/>
    <w:basedOn w:val="Normal"/>
    <w:next w:val="Normal"/>
    <w:link w:val="Titre6Car"/>
    <w:uiPriority w:val="3"/>
    <w:qFormat/>
    <w:rsid w:val="002F5367"/>
    <w:pPr>
      <w:keepNext/>
      <w:keepLines/>
      <w:spacing w:before="480"/>
      <w:outlineLvl w:val="5"/>
    </w:pPr>
    <w:rPr>
      <w:rFonts w:eastAsiaTheme="majorEastAsia" w:cstheme="majorBidi"/>
      <w:i/>
      <w:iCs/>
      <w:color w:val="605F61"/>
    </w:rPr>
  </w:style>
  <w:style w:type="paragraph" w:styleId="Titre7">
    <w:name w:val="heading 7"/>
    <w:basedOn w:val="Normal"/>
    <w:next w:val="Normal"/>
    <w:link w:val="Titre7Car"/>
    <w:uiPriority w:val="3"/>
    <w:qFormat/>
    <w:rsid w:val="002F5367"/>
    <w:pPr>
      <w:keepNext/>
      <w:keepLines/>
      <w:spacing w:before="200"/>
      <w:outlineLvl w:val="6"/>
    </w:pPr>
    <w:rPr>
      <w:rFonts w:asciiTheme="majorHAnsi" w:eastAsiaTheme="majorEastAsia" w:hAnsiTheme="majorHAnsi" w:cstheme="majorBidi"/>
      <w:i/>
      <w:iCs/>
    </w:rPr>
  </w:style>
  <w:style w:type="paragraph" w:styleId="Titre8">
    <w:name w:val="heading 8"/>
    <w:basedOn w:val="Normal"/>
    <w:next w:val="Normal"/>
    <w:link w:val="Titre8Car"/>
    <w:uiPriority w:val="9"/>
    <w:semiHidden/>
    <w:qFormat/>
    <w:rsid w:val="002F5367"/>
    <w:pPr>
      <w:tabs>
        <w:tab w:val="num" w:pos="1440"/>
      </w:tabs>
      <w:spacing w:after="60"/>
      <w:ind w:left="1440" w:hanging="1440"/>
      <w:outlineLvl w:val="7"/>
    </w:pPr>
    <w:rPr>
      <w:rFonts w:eastAsia="Times New Roman" w:cs="Times New Roman"/>
      <w:i/>
      <w:iCs/>
      <w:sz w:val="24"/>
      <w:szCs w:val="24"/>
      <w:lang w:eastAsia="fr-FR"/>
    </w:rPr>
  </w:style>
  <w:style w:type="paragraph" w:styleId="Titre9">
    <w:name w:val="heading 9"/>
    <w:basedOn w:val="Normal"/>
    <w:next w:val="Normal"/>
    <w:link w:val="Titre9Car"/>
    <w:uiPriority w:val="9"/>
    <w:semiHidden/>
    <w:qFormat/>
    <w:rsid w:val="002F5367"/>
    <w:pPr>
      <w:tabs>
        <w:tab w:val="num" w:pos="1584"/>
      </w:tabs>
      <w:spacing w:after="60"/>
      <w:ind w:left="1584" w:hanging="1584"/>
      <w:outlineLvl w:val="8"/>
    </w:pPr>
    <w:rPr>
      <w:rFonts w:eastAsia="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niveau 1 Car"/>
    <w:basedOn w:val="Policepardfaut"/>
    <w:link w:val="Titre1"/>
    <w:uiPriority w:val="99"/>
    <w:rsid w:val="00C22DA3"/>
    <w:rPr>
      <w:rFonts w:ascii="Arial" w:eastAsiaTheme="majorEastAsia" w:hAnsi="Arial" w:cstheme="majorBidi"/>
      <w:b/>
      <w:bCs/>
      <w:smallCaps/>
      <w:color w:val="F3C345" w:themeColor="accent1"/>
      <w:sz w:val="28"/>
      <w:szCs w:val="28"/>
    </w:rPr>
  </w:style>
  <w:style w:type="character" w:customStyle="1" w:styleId="Titre2Car">
    <w:name w:val="Titre 2 Car"/>
    <w:aliases w:val="Titre niveau 2 Car"/>
    <w:basedOn w:val="Policepardfaut"/>
    <w:link w:val="Titre2"/>
    <w:uiPriority w:val="99"/>
    <w:rsid w:val="00953515"/>
    <w:rPr>
      <w:rFonts w:ascii="Arial" w:eastAsiaTheme="majorEastAsia" w:hAnsi="Arial" w:cs="Times-Roman"/>
      <w:b/>
      <w:bCs/>
      <w:color w:val="5F5B58" w:themeColor="text1"/>
      <w:sz w:val="24"/>
      <w:szCs w:val="24"/>
      <w:lang w:eastAsia="fr-FR"/>
    </w:rPr>
  </w:style>
  <w:style w:type="character" w:customStyle="1" w:styleId="Titre3Car">
    <w:name w:val="Titre 3 Car"/>
    <w:aliases w:val="Titre niveau 3 Car"/>
    <w:basedOn w:val="Policepardfaut"/>
    <w:link w:val="Titre3"/>
    <w:rsid w:val="00953515"/>
    <w:rPr>
      <w:rFonts w:ascii="Arial" w:eastAsiaTheme="majorEastAsia" w:hAnsi="Arial" w:cstheme="majorBidi"/>
      <w:b/>
      <w:bCs/>
      <w:i/>
      <w:color w:val="5F5B58" w:themeColor="text1"/>
      <w:sz w:val="18"/>
      <w:szCs w:val="16"/>
    </w:rPr>
  </w:style>
  <w:style w:type="character" w:customStyle="1" w:styleId="Titre4Car">
    <w:name w:val="Titre 4 Car"/>
    <w:aliases w:val="Titre niveau 4 Car"/>
    <w:basedOn w:val="Policepardfaut"/>
    <w:link w:val="Titre4"/>
    <w:rsid w:val="000E7835"/>
    <w:rPr>
      <w:rFonts w:ascii="Arial" w:eastAsia="Cambria" w:hAnsi="Arial" w:cs="Times-Roman"/>
      <w:i/>
      <w:color w:val="5F5B58" w:themeColor="text1"/>
      <w:sz w:val="20"/>
      <w:szCs w:val="24"/>
      <w:lang w:eastAsia="fr-FR"/>
    </w:rPr>
  </w:style>
  <w:style w:type="character" w:customStyle="1" w:styleId="Titre5Car">
    <w:name w:val="Titre 5 Car"/>
    <w:aliases w:val="altN Car,h5 Car,Titre 4 : Titre Phase Car,Level 3 - i Car,Titre 5 miniscules Car,M-Titre 5 Car,I.1.1.1.1. Car,Titre5 Car,Titre LOT Car,Heading 5.§1.1.1.1.1. Car,heading 5 Car,Contrat Article Car,articles Car,op Car,h51 Car,5 Car,H5 Car"/>
    <w:basedOn w:val="Policepardfaut"/>
    <w:link w:val="Titre5"/>
    <w:semiHidden/>
    <w:rsid w:val="002F5367"/>
    <w:rPr>
      <w:rFonts w:ascii="Titillium" w:eastAsiaTheme="majorEastAsia" w:hAnsi="Titillium" w:cstheme="majorBidi"/>
      <w:bCs/>
      <w:color w:val="605F61"/>
      <w:sz w:val="18"/>
      <w:szCs w:val="16"/>
    </w:rPr>
  </w:style>
  <w:style w:type="character" w:customStyle="1" w:styleId="Titre6Car">
    <w:name w:val="Titre 6 Car"/>
    <w:aliases w:val="60=carreOmbre Car,H6 Car"/>
    <w:basedOn w:val="Policepardfaut"/>
    <w:link w:val="Titre6"/>
    <w:uiPriority w:val="9"/>
    <w:semiHidden/>
    <w:rsid w:val="002F5367"/>
    <w:rPr>
      <w:rFonts w:ascii="Titillium" w:eastAsiaTheme="majorEastAsia" w:hAnsi="Titillium" w:cstheme="majorBidi"/>
      <w:i/>
      <w:iCs/>
      <w:color w:val="605F61"/>
      <w:sz w:val="18"/>
      <w:szCs w:val="16"/>
    </w:rPr>
  </w:style>
  <w:style w:type="table" w:styleId="Grilledutableau">
    <w:name w:val="Table Grid"/>
    <w:basedOn w:val="TableauNormal"/>
    <w:uiPriority w:val="39"/>
    <w:rsid w:val="005F3FC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6">
    <w:name w:val="Grid Table 1 Light Accent 6"/>
    <w:basedOn w:val="TableauNormal"/>
    <w:uiPriority w:val="46"/>
    <w:rsid w:val="005F3FC5"/>
    <w:pPr>
      <w:spacing w:after="0"/>
    </w:pPr>
    <w:tblPr>
      <w:tblStyleRowBandSize w:val="1"/>
      <w:tblStyleColBandSize w:val="1"/>
      <w:tblBorders>
        <w:top w:val="single" w:sz="4" w:space="0" w:color="E891D9" w:themeColor="accent6" w:themeTint="66"/>
        <w:left w:val="single" w:sz="4" w:space="0" w:color="E891D9" w:themeColor="accent6" w:themeTint="66"/>
        <w:bottom w:val="single" w:sz="4" w:space="0" w:color="E891D9" w:themeColor="accent6" w:themeTint="66"/>
        <w:right w:val="single" w:sz="4" w:space="0" w:color="E891D9" w:themeColor="accent6" w:themeTint="66"/>
        <w:insideH w:val="single" w:sz="4" w:space="0" w:color="E891D9" w:themeColor="accent6" w:themeTint="66"/>
        <w:insideV w:val="single" w:sz="4" w:space="0" w:color="E891D9" w:themeColor="accent6" w:themeTint="66"/>
      </w:tblBorders>
    </w:tblPr>
    <w:tblStylePr w:type="firstRow">
      <w:rPr>
        <w:b/>
        <w:bCs/>
      </w:rPr>
      <w:tblPr/>
      <w:tcPr>
        <w:tcBorders>
          <w:bottom w:val="single" w:sz="12" w:space="0" w:color="DD5BC6" w:themeColor="accent6" w:themeTint="99"/>
        </w:tcBorders>
      </w:tcPr>
    </w:tblStylePr>
    <w:tblStylePr w:type="lastRow">
      <w:rPr>
        <w:b/>
        <w:bCs/>
      </w:rPr>
      <w:tblPr/>
      <w:tcPr>
        <w:tcBorders>
          <w:top w:val="double" w:sz="2" w:space="0" w:color="DD5BC6" w:themeColor="accent6" w:themeTint="99"/>
        </w:tcBorders>
      </w:tcPr>
    </w:tblStylePr>
    <w:tblStylePr w:type="firstCol">
      <w:rPr>
        <w:b/>
        <w:bCs/>
      </w:rPr>
    </w:tblStylePr>
    <w:tblStylePr w:type="lastCol">
      <w:rPr>
        <w:b/>
        <w:bCs/>
      </w:rPr>
    </w:tblStylePr>
  </w:style>
  <w:style w:type="paragraph" w:styleId="TM1">
    <w:name w:val="toc 1"/>
    <w:basedOn w:val="Normal"/>
    <w:next w:val="Normal"/>
    <w:autoRedefine/>
    <w:uiPriority w:val="39"/>
    <w:unhideWhenUsed/>
    <w:rsid w:val="00940D7D"/>
    <w:pPr>
      <w:spacing w:after="100"/>
    </w:pPr>
    <w:rPr>
      <w:b/>
      <w:smallCaps/>
      <w:color w:val="F3C345" w:themeColor="accent1"/>
      <w:sz w:val="28"/>
    </w:rPr>
  </w:style>
  <w:style w:type="paragraph" w:styleId="TM2">
    <w:name w:val="toc 2"/>
    <w:basedOn w:val="Normal"/>
    <w:next w:val="Normal"/>
    <w:autoRedefine/>
    <w:uiPriority w:val="39"/>
    <w:unhideWhenUsed/>
    <w:rsid w:val="00940D7D"/>
    <w:pPr>
      <w:spacing w:after="100"/>
      <w:ind w:left="113"/>
    </w:pPr>
    <w:rPr>
      <w:sz w:val="22"/>
    </w:rPr>
  </w:style>
  <w:style w:type="paragraph" w:styleId="TM3">
    <w:name w:val="toc 3"/>
    <w:basedOn w:val="Normal"/>
    <w:next w:val="Normal"/>
    <w:autoRedefine/>
    <w:uiPriority w:val="39"/>
    <w:unhideWhenUsed/>
    <w:rsid w:val="00CC6E66"/>
    <w:pPr>
      <w:spacing w:after="100"/>
      <w:ind w:left="360"/>
    </w:pPr>
  </w:style>
  <w:style w:type="paragraph" w:styleId="TM4">
    <w:name w:val="toc 4"/>
    <w:basedOn w:val="Normal"/>
    <w:next w:val="Normal"/>
    <w:autoRedefine/>
    <w:uiPriority w:val="39"/>
    <w:unhideWhenUsed/>
    <w:rsid w:val="002D33BA"/>
    <w:pPr>
      <w:spacing w:after="100"/>
      <w:ind w:left="540"/>
    </w:pPr>
  </w:style>
  <w:style w:type="table" w:styleId="TableauGrille4-Accentuation1">
    <w:name w:val="Grid Table 4 Accent 1"/>
    <w:basedOn w:val="TableauNormal"/>
    <w:uiPriority w:val="49"/>
    <w:rsid w:val="005F3FC5"/>
    <w:pPr>
      <w:spacing w:after="0"/>
    </w:pPr>
    <w:tblPr>
      <w:tblStyleRowBandSize w:val="1"/>
      <w:tblStyleColBandSize w:val="1"/>
      <w:tblBorders>
        <w:top w:val="single" w:sz="4" w:space="0" w:color="F7DA8F" w:themeColor="accent1" w:themeTint="99"/>
        <w:left w:val="single" w:sz="4" w:space="0" w:color="F7DA8F" w:themeColor="accent1" w:themeTint="99"/>
        <w:bottom w:val="single" w:sz="4" w:space="0" w:color="F7DA8F" w:themeColor="accent1" w:themeTint="99"/>
        <w:right w:val="single" w:sz="4" w:space="0" w:color="F7DA8F" w:themeColor="accent1" w:themeTint="99"/>
        <w:insideH w:val="single" w:sz="4" w:space="0" w:color="F7DA8F" w:themeColor="accent1" w:themeTint="99"/>
        <w:insideV w:val="single" w:sz="4" w:space="0" w:color="F7DA8F" w:themeColor="accent1" w:themeTint="99"/>
      </w:tblBorders>
    </w:tblPr>
    <w:tblStylePr w:type="firstRow">
      <w:rPr>
        <w:b/>
        <w:bCs/>
        <w:color w:val="FFFFFF" w:themeColor="background1"/>
      </w:rPr>
      <w:tblPr/>
      <w:tcPr>
        <w:tcBorders>
          <w:top w:val="single" w:sz="4" w:space="0" w:color="F3C345" w:themeColor="accent1"/>
          <w:left w:val="single" w:sz="4" w:space="0" w:color="F3C345" w:themeColor="accent1"/>
          <w:bottom w:val="single" w:sz="4" w:space="0" w:color="F3C345" w:themeColor="accent1"/>
          <w:right w:val="single" w:sz="4" w:space="0" w:color="F3C345" w:themeColor="accent1"/>
          <w:insideH w:val="nil"/>
          <w:insideV w:val="nil"/>
        </w:tcBorders>
        <w:shd w:val="clear" w:color="auto" w:fill="F3C345" w:themeFill="accent1"/>
      </w:tcPr>
    </w:tblStylePr>
    <w:tblStylePr w:type="lastRow">
      <w:rPr>
        <w:b/>
        <w:bCs/>
      </w:rPr>
      <w:tblPr/>
      <w:tcPr>
        <w:tcBorders>
          <w:top w:val="double" w:sz="4" w:space="0" w:color="F3C345" w:themeColor="accent1"/>
        </w:tcBorders>
      </w:tcPr>
    </w:tblStylePr>
    <w:tblStylePr w:type="firstCol">
      <w:rPr>
        <w:b/>
        <w:bCs/>
      </w:rPr>
    </w:tblStylePr>
    <w:tblStylePr w:type="lastCol">
      <w:rPr>
        <w:b/>
        <w:bCs/>
      </w:rPr>
    </w:tblStylePr>
    <w:tblStylePr w:type="band1Vert">
      <w:tblPr/>
      <w:tcPr>
        <w:shd w:val="clear" w:color="auto" w:fill="FCF2D9" w:themeFill="accent1" w:themeFillTint="33"/>
      </w:tcPr>
    </w:tblStylePr>
    <w:tblStylePr w:type="band1Horz">
      <w:tblPr/>
      <w:tcPr>
        <w:shd w:val="clear" w:color="auto" w:fill="FCF2D9" w:themeFill="accent1" w:themeFillTint="33"/>
      </w:tcPr>
    </w:tblStylePr>
  </w:style>
  <w:style w:type="table" w:styleId="TableauGrille5Fonc-Accentuation2">
    <w:name w:val="Grid Table 5 Dark Accent 2"/>
    <w:basedOn w:val="TableauNormal"/>
    <w:uiPriority w:val="50"/>
    <w:rsid w:val="0082018C"/>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E722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E722E"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E722E"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E722E" w:themeFill="accent2"/>
      </w:tcPr>
    </w:tblStylePr>
    <w:tblStylePr w:type="band1Vert">
      <w:tblPr/>
      <w:tcPr>
        <w:shd w:val="clear" w:color="auto" w:fill="F8C6AB" w:themeFill="accent2" w:themeFillTint="66"/>
      </w:tcPr>
    </w:tblStylePr>
    <w:tblStylePr w:type="band1Horz">
      <w:tblPr/>
      <w:tcPr>
        <w:shd w:val="clear" w:color="auto" w:fill="F8C6AB" w:themeFill="accent2" w:themeFillTint="66"/>
      </w:tcPr>
    </w:tblStylePr>
  </w:style>
  <w:style w:type="character" w:customStyle="1" w:styleId="Titre7Car">
    <w:name w:val="Titre 7 Car"/>
    <w:basedOn w:val="Policepardfaut"/>
    <w:link w:val="Titre7"/>
    <w:uiPriority w:val="9"/>
    <w:semiHidden/>
    <w:rsid w:val="002F5367"/>
    <w:rPr>
      <w:rFonts w:asciiTheme="majorHAnsi" w:eastAsiaTheme="majorEastAsia" w:hAnsiTheme="majorHAnsi" w:cstheme="majorBidi"/>
      <w:i/>
      <w:iCs/>
      <w:color w:val="89837F" w:themeColor="text1" w:themeTint="BF"/>
      <w:sz w:val="20"/>
    </w:rPr>
  </w:style>
  <w:style w:type="character" w:customStyle="1" w:styleId="Titre8Car">
    <w:name w:val="Titre 8 Car"/>
    <w:basedOn w:val="Policepardfaut"/>
    <w:link w:val="Titre8"/>
    <w:uiPriority w:val="9"/>
    <w:semiHidden/>
    <w:rsid w:val="002F5367"/>
    <w:rPr>
      <w:rFonts w:ascii="Arial" w:eastAsia="Times New Roman" w:hAnsi="Arial" w:cs="Times New Roman"/>
      <w:i/>
      <w:iCs/>
      <w:color w:val="89837F" w:themeColor="text1" w:themeTint="BF"/>
      <w:sz w:val="24"/>
      <w:szCs w:val="24"/>
      <w:lang w:eastAsia="fr-FR"/>
    </w:rPr>
  </w:style>
  <w:style w:type="character" w:customStyle="1" w:styleId="Titre9Car">
    <w:name w:val="Titre 9 Car"/>
    <w:basedOn w:val="Policepardfaut"/>
    <w:link w:val="Titre9"/>
    <w:uiPriority w:val="9"/>
    <w:semiHidden/>
    <w:rsid w:val="002F5367"/>
    <w:rPr>
      <w:rFonts w:ascii="Arial" w:eastAsia="Times New Roman" w:hAnsi="Arial" w:cs="Arial"/>
      <w:color w:val="89837F" w:themeColor="text1" w:themeTint="BF"/>
      <w:sz w:val="20"/>
      <w:lang w:eastAsia="fr-FR"/>
    </w:rPr>
  </w:style>
  <w:style w:type="paragraph" w:styleId="Rvision">
    <w:name w:val="Revision"/>
    <w:hidden/>
    <w:uiPriority w:val="99"/>
    <w:rsid w:val="002F5367"/>
    <w:pPr>
      <w:spacing w:after="0"/>
    </w:pPr>
    <w:rPr>
      <w:rFonts w:ascii="Arial" w:hAnsi="Arial"/>
      <w:sz w:val="20"/>
    </w:rPr>
  </w:style>
  <w:style w:type="paragraph" w:customStyle="1" w:styleId="Aucunstyledeparagraphe">
    <w:name w:val="[Aucun style de paragraphe]"/>
    <w:semiHidden/>
    <w:rsid w:val="004C057F"/>
    <w:pPr>
      <w:widowControl w:val="0"/>
      <w:autoSpaceDE w:val="0"/>
      <w:autoSpaceDN w:val="0"/>
      <w:adjustRightInd w:val="0"/>
      <w:spacing w:after="0" w:line="288" w:lineRule="auto"/>
      <w:textAlignment w:val="center"/>
    </w:pPr>
    <w:rPr>
      <w:rFonts w:ascii="Times-Roman" w:eastAsia="Cambria" w:hAnsi="Times-Roman" w:cs="Times-Roman"/>
      <w:color w:val="000000"/>
      <w:sz w:val="24"/>
      <w:szCs w:val="24"/>
      <w:lang w:eastAsia="fr-FR"/>
    </w:rPr>
  </w:style>
  <w:style w:type="table" w:customStyle="1" w:styleId="Grilledutableau1">
    <w:name w:val="Grille du tableau1"/>
    <w:basedOn w:val="TableauNormal"/>
    <w:next w:val="Grilledutableau"/>
    <w:uiPriority w:val="59"/>
    <w:rsid w:val="00DC58E1"/>
    <w:pPr>
      <w:spacing w:before="0" w:after="0"/>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3-Accentuation2">
    <w:name w:val="List Table 3 Accent 2"/>
    <w:basedOn w:val="TableauNormal"/>
    <w:uiPriority w:val="48"/>
    <w:rsid w:val="008C12D5"/>
    <w:pPr>
      <w:spacing w:after="0"/>
    </w:pPr>
    <w:tblPr>
      <w:tblStyleRowBandSize w:val="1"/>
      <w:tblStyleColBandSize w:val="1"/>
      <w:tblBorders>
        <w:top w:val="single" w:sz="4" w:space="0" w:color="EE722E" w:themeColor="accent2"/>
        <w:left w:val="single" w:sz="4" w:space="0" w:color="EE722E" w:themeColor="accent2"/>
        <w:bottom w:val="single" w:sz="4" w:space="0" w:color="EE722E" w:themeColor="accent2"/>
        <w:right w:val="single" w:sz="4" w:space="0" w:color="EE722E" w:themeColor="accent2"/>
      </w:tblBorders>
    </w:tblPr>
    <w:tblStylePr w:type="firstRow">
      <w:rPr>
        <w:b/>
        <w:bCs/>
        <w:color w:val="FFFFFF" w:themeColor="background1"/>
      </w:rPr>
      <w:tblPr/>
      <w:tcPr>
        <w:shd w:val="clear" w:color="auto" w:fill="EE722E" w:themeFill="accent2"/>
      </w:tcPr>
    </w:tblStylePr>
    <w:tblStylePr w:type="lastRow">
      <w:rPr>
        <w:b/>
        <w:bCs/>
      </w:rPr>
      <w:tblPr/>
      <w:tcPr>
        <w:tcBorders>
          <w:top w:val="double" w:sz="4" w:space="0" w:color="EE722E"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E722E" w:themeColor="accent2"/>
          <w:right w:val="single" w:sz="4" w:space="0" w:color="EE722E" w:themeColor="accent2"/>
        </w:tcBorders>
      </w:tcPr>
    </w:tblStylePr>
    <w:tblStylePr w:type="band1Horz">
      <w:tblPr/>
      <w:tcPr>
        <w:tcBorders>
          <w:top w:val="single" w:sz="4" w:space="0" w:color="EE722E" w:themeColor="accent2"/>
          <w:bottom w:val="single" w:sz="4" w:space="0" w:color="EE722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722E" w:themeColor="accent2"/>
          <w:left w:val="nil"/>
        </w:tcBorders>
      </w:tcPr>
    </w:tblStylePr>
    <w:tblStylePr w:type="swCell">
      <w:tblPr/>
      <w:tcPr>
        <w:tcBorders>
          <w:top w:val="double" w:sz="4" w:space="0" w:color="EE722E" w:themeColor="accent2"/>
          <w:right w:val="nil"/>
        </w:tcBorders>
      </w:tcPr>
    </w:tblStylePr>
  </w:style>
  <w:style w:type="table" w:styleId="TableauListe4-Accentuation6">
    <w:name w:val="List Table 4 Accent 6"/>
    <w:basedOn w:val="TableauNormal"/>
    <w:uiPriority w:val="49"/>
    <w:rsid w:val="008C12D5"/>
    <w:pPr>
      <w:spacing w:after="0"/>
    </w:pPr>
    <w:tblPr>
      <w:tblStyleRowBandSize w:val="1"/>
      <w:tblStyleColBandSize w:val="1"/>
      <w:tblBorders>
        <w:top w:val="single" w:sz="4" w:space="0" w:color="DD5BC6" w:themeColor="accent6" w:themeTint="99"/>
        <w:left w:val="single" w:sz="4" w:space="0" w:color="DD5BC6" w:themeColor="accent6" w:themeTint="99"/>
        <w:bottom w:val="single" w:sz="4" w:space="0" w:color="DD5BC6" w:themeColor="accent6" w:themeTint="99"/>
        <w:right w:val="single" w:sz="4" w:space="0" w:color="DD5BC6" w:themeColor="accent6" w:themeTint="99"/>
        <w:insideH w:val="single" w:sz="4" w:space="0" w:color="DD5BC6" w:themeColor="accent6" w:themeTint="99"/>
      </w:tblBorders>
    </w:tblPr>
    <w:tblStylePr w:type="firstRow">
      <w:rPr>
        <w:b/>
        <w:bCs/>
        <w:color w:val="FFFFFF" w:themeColor="background1"/>
      </w:rPr>
      <w:tblPr/>
      <w:tcPr>
        <w:tcBorders>
          <w:top w:val="single" w:sz="4" w:space="0" w:color="951F81" w:themeColor="accent6"/>
          <w:left w:val="single" w:sz="4" w:space="0" w:color="951F81" w:themeColor="accent6"/>
          <w:bottom w:val="single" w:sz="4" w:space="0" w:color="951F81" w:themeColor="accent6"/>
          <w:right w:val="single" w:sz="4" w:space="0" w:color="951F81" w:themeColor="accent6"/>
          <w:insideH w:val="nil"/>
        </w:tcBorders>
        <w:shd w:val="clear" w:color="auto" w:fill="951F81" w:themeFill="accent6"/>
      </w:tcPr>
    </w:tblStylePr>
    <w:tblStylePr w:type="lastRow">
      <w:rPr>
        <w:b/>
        <w:bCs/>
      </w:rPr>
      <w:tblPr/>
      <w:tcPr>
        <w:tcBorders>
          <w:top w:val="double" w:sz="4" w:space="0" w:color="DD5BC6" w:themeColor="accent6" w:themeTint="99"/>
        </w:tcBorders>
      </w:tcPr>
    </w:tblStylePr>
    <w:tblStylePr w:type="firstCol">
      <w:rPr>
        <w:b/>
        <w:bCs/>
      </w:rPr>
    </w:tblStylePr>
    <w:tblStylePr w:type="lastCol">
      <w:rPr>
        <w:b/>
        <w:bCs/>
      </w:rPr>
    </w:tblStylePr>
    <w:tblStylePr w:type="band1Vert">
      <w:tblPr/>
      <w:tcPr>
        <w:shd w:val="clear" w:color="auto" w:fill="F3C8EC" w:themeFill="accent6" w:themeFillTint="33"/>
      </w:tcPr>
    </w:tblStylePr>
    <w:tblStylePr w:type="band1Horz">
      <w:tblPr/>
      <w:tcPr>
        <w:shd w:val="clear" w:color="auto" w:fill="F3C8EC" w:themeFill="accent6" w:themeFillTint="33"/>
      </w:tcPr>
    </w:tblStylePr>
  </w:style>
  <w:style w:type="table" w:styleId="TableauListe6Couleur-Accentuation6">
    <w:name w:val="List Table 6 Colorful Accent 6"/>
    <w:basedOn w:val="TableauNormal"/>
    <w:uiPriority w:val="51"/>
    <w:rsid w:val="008C12D5"/>
    <w:pPr>
      <w:spacing w:after="0"/>
    </w:pPr>
    <w:rPr>
      <w:color w:val="6F1760" w:themeColor="accent6" w:themeShade="BF"/>
    </w:rPr>
    <w:tblPr>
      <w:tblStyleRowBandSize w:val="1"/>
      <w:tblStyleColBandSize w:val="1"/>
      <w:tblBorders>
        <w:top w:val="single" w:sz="4" w:space="0" w:color="951F81" w:themeColor="accent6"/>
        <w:bottom w:val="single" w:sz="4" w:space="0" w:color="951F81" w:themeColor="accent6"/>
      </w:tblBorders>
    </w:tblPr>
    <w:tblStylePr w:type="firstRow">
      <w:rPr>
        <w:b/>
        <w:bCs/>
      </w:rPr>
      <w:tblPr/>
      <w:tcPr>
        <w:tcBorders>
          <w:bottom w:val="single" w:sz="4" w:space="0" w:color="951F81" w:themeColor="accent6"/>
        </w:tcBorders>
      </w:tcPr>
    </w:tblStylePr>
    <w:tblStylePr w:type="lastRow">
      <w:rPr>
        <w:b/>
        <w:bCs/>
      </w:rPr>
      <w:tblPr/>
      <w:tcPr>
        <w:tcBorders>
          <w:top w:val="double" w:sz="4" w:space="0" w:color="951F81" w:themeColor="accent6"/>
        </w:tcBorders>
      </w:tcPr>
    </w:tblStylePr>
    <w:tblStylePr w:type="firstCol">
      <w:rPr>
        <w:b/>
        <w:bCs/>
      </w:rPr>
    </w:tblStylePr>
    <w:tblStylePr w:type="lastCol">
      <w:rPr>
        <w:b/>
        <w:bCs/>
      </w:rPr>
    </w:tblStylePr>
    <w:tblStylePr w:type="band1Vert">
      <w:tblPr/>
      <w:tcPr>
        <w:shd w:val="clear" w:color="auto" w:fill="F3C8EC" w:themeFill="accent6" w:themeFillTint="33"/>
      </w:tcPr>
    </w:tblStylePr>
    <w:tblStylePr w:type="band1Horz">
      <w:tblPr/>
      <w:tcPr>
        <w:shd w:val="clear" w:color="auto" w:fill="F3C8EC" w:themeFill="accent6" w:themeFillTint="33"/>
      </w:tcPr>
    </w:tblStylePr>
  </w:style>
  <w:style w:type="table" w:styleId="TableauGrille4-Accentuation6">
    <w:name w:val="Grid Table 4 Accent 6"/>
    <w:basedOn w:val="TableauNormal"/>
    <w:uiPriority w:val="49"/>
    <w:rsid w:val="00B739C0"/>
    <w:pPr>
      <w:spacing w:after="0"/>
    </w:pPr>
    <w:tblPr>
      <w:tblStyleRowBandSize w:val="1"/>
      <w:tblStyleColBandSize w:val="1"/>
      <w:tblBorders>
        <w:top w:val="single" w:sz="4" w:space="0" w:color="DD5BC6" w:themeColor="accent6" w:themeTint="99"/>
        <w:left w:val="single" w:sz="4" w:space="0" w:color="DD5BC6" w:themeColor="accent6" w:themeTint="99"/>
        <w:bottom w:val="single" w:sz="4" w:space="0" w:color="DD5BC6" w:themeColor="accent6" w:themeTint="99"/>
        <w:right w:val="single" w:sz="4" w:space="0" w:color="DD5BC6" w:themeColor="accent6" w:themeTint="99"/>
        <w:insideH w:val="single" w:sz="4" w:space="0" w:color="DD5BC6" w:themeColor="accent6" w:themeTint="99"/>
        <w:insideV w:val="single" w:sz="4" w:space="0" w:color="DD5BC6" w:themeColor="accent6" w:themeTint="99"/>
      </w:tblBorders>
    </w:tblPr>
    <w:tblStylePr w:type="firstRow">
      <w:rPr>
        <w:b/>
        <w:bCs/>
        <w:color w:val="FFFFFF" w:themeColor="background1"/>
      </w:rPr>
      <w:tblPr/>
      <w:tcPr>
        <w:tcBorders>
          <w:top w:val="single" w:sz="4" w:space="0" w:color="951F81" w:themeColor="accent6"/>
          <w:left w:val="single" w:sz="4" w:space="0" w:color="951F81" w:themeColor="accent6"/>
          <w:bottom w:val="single" w:sz="4" w:space="0" w:color="951F81" w:themeColor="accent6"/>
          <w:right w:val="single" w:sz="4" w:space="0" w:color="951F81" w:themeColor="accent6"/>
          <w:insideH w:val="nil"/>
          <w:insideV w:val="nil"/>
        </w:tcBorders>
        <w:shd w:val="clear" w:color="auto" w:fill="951F81" w:themeFill="accent6"/>
      </w:tcPr>
    </w:tblStylePr>
    <w:tblStylePr w:type="lastRow">
      <w:rPr>
        <w:b/>
        <w:bCs/>
      </w:rPr>
      <w:tblPr/>
      <w:tcPr>
        <w:tcBorders>
          <w:top w:val="double" w:sz="4" w:space="0" w:color="951F81" w:themeColor="accent6"/>
        </w:tcBorders>
      </w:tcPr>
    </w:tblStylePr>
    <w:tblStylePr w:type="firstCol">
      <w:rPr>
        <w:b/>
        <w:bCs/>
      </w:rPr>
    </w:tblStylePr>
    <w:tblStylePr w:type="lastCol">
      <w:rPr>
        <w:b/>
        <w:bCs/>
      </w:rPr>
    </w:tblStylePr>
    <w:tblStylePr w:type="band1Vert">
      <w:tblPr/>
      <w:tcPr>
        <w:shd w:val="clear" w:color="auto" w:fill="F3C8EC" w:themeFill="accent6" w:themeFillTint="33"/>
      </w:tcPr>
    </w:tblStylePr>
    <w:tblStylePr w:type="band1Horz">
      <w:tblPr/>
      <w:tcPr>
        <w:shd w:val="clear" w:color="auto" w:fill="F3C8EC" w:themeFill="accent6" w:themeFillTint="33"/>
      </w:tcPr>
    </w:tblStylePr>
  </w:style>
  <w:style w:type="table" w:styleId="TableauListe3-Accentuation5">
    <w:name w:val="List Table 3 Accent 5"/>
    <w:basedOn w:val="TableauNormal"/>
    <w:uiPriority w:val="48"/>
    <w:rsid w:val="00B83D0B"/>
    <w:pPr>
      <w:spacing w:after="0"/>
    </w:pPr>
    <w:tblPr>
      <w:tblStyleRowBandSize w:val="1"/>
      <w:tblStyleColBandSize w:val="1"/>
      <w:tblBorders>
        <w:top w:val="single" w:sz="4" w:space="0" w:color="40BFEF" w:themeColor="accent5"/>
        <w:left w:val="single" w:sz="4" w:space="0" w:color="40BFEF" w:themeColor="accent5"/>
        <w:bottom w:val="single" w:sz="4" w:space="0" w:color="40BFEF" w:themeColor="accent5"/>
        <w:right w:val="single" w:sz="4" w:space="0" w:color="40BFEF" w:themeColor="accent5"/>
      </w:tblBorders>
    </w:tblPr>
    <w:tblStylePr w:type="firstRow">
      <w:rPr>
        <w:b/>
        <w:bCs/>
        <w:color w:val="FFFFFF" w:themeColor="background1"/>
      </w:rPr>
      <w:tblPr/>
      <w:tcPr>
        <w:shd w:val="clear" w:color="auto" w:fill="40BFEF" w:themeFill="accent5"/>
      </w:tcPr>
    </w:tblStylePr>
    <w:tblStylePr w:type="lastRow">
      <w:rPr>
        <w:b/>
        <w:bCs/>
      </w:rPr>
      <w:tblPr/>
      <w:tcPr>
        <w:tcBorders>
          <w:top w:val="double" w:sz="4" w:space="0" w:color="40BFEF"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BFEF" w:themeColor="accent5"/>
          <w:right w:val="single" w:sz="4" w:space="0" w:color="40BFEF" w:themeColor="accent5"/>
        </w:tcBorders>
      </w:tcPr>
    </w:tblStylePr>
    <w:tblStylePr w:type="band1Horz">
      <w:tblPr/>
      <w:tcPr>
        <w:tcBorders>
          <w:top w:val="single" w:sz="4" w:space="0" w:color="40BFEF" w:themeColor="accent5"/>
          <w:bottom w:val="single" w:sz="4" w:space="0" w:color="40BFEF"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BFEF" w:themeColor="accent5"/>
          <w:left w:val="nil"/>
        </w:tcBorders>
      </w:tcPr>
    </w:tblStylePr>
    <w:tblStylePr w:type="swCell">
      <w:tblPr/>
      <w:tcPr>
        <w:tcBorders>
          <w:top w:val="double" w:sz="4" w:space="0" w:color="40BFEF" w:themeColor="accent5"/>
          <w:right w:val="nil"/>
        </w:tcBorders>
      </w:tcPr>
    </w:tblStylePr>
  </w:style>
  <w:style w:type="character" w:styleId="Textedelespacerserv">
    <w:name w:val="Placeholder Text"/>
    <w:basedOn w:val="Policepardfaut"/>
    <w:uiPriority w:val="99"/>
    <w:semiHidden/>
    <w:rsid w:val="0051121A"/>
    <w:rPr>
      <w:color w:val="808080"/>
    </w:rPr>
  </w:style>
  <w:style w:type="table" w:styleId="Tableausimple4">
    <w:name w:val="Plain Table 4"/>
    <w:basedOn w:val="TableauNormal"/>
    <w:uiPriority w:val="44"/>
    <w:rsid w:val="006169CF"/>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gende">
    <w:name w:val="caption"/>
    <w:basedOn w:val="Normal"/>
    <w:next w:val="Normal"/>
    <w:uiPriority w:val="35"/>
    <w:unhideWhenUsed/>
    <w:rsid w:val="0041791D"/>
    <w:pPr>
      <w:spacing w:after="200"/>
    </w:pPr>
    <w:rPr>
      <w:i/>
      <w:iCs/>
      <w:sz w:val="16"/>
      <w:szCs w:val="18"/>
    </w:rPr>
  </w:style>
  <w:style w:type="character" w:styleId="Lienhypertexte">
    <w:name w:val="Hyperlink"/>
    <w:basedOn w:val="Policepardfaut"/>
    <w:uiPriority w:val="99"/>
    <w:unhideWhenUsed/>
    <w:rsid w:val="0041791D"/>
    <w:rPr>
      <w:color w:val="256389" w:themeColor="accent3"/>
      <w:u w:val="single"/>
    </w:rPr>
  </w:style>
  <w:style w:type="paragraph" w:styleId="Citationintense">
    <w:name w:val="Intense Quote"/>
    <w:aliases w:val="Citation ou idée"/>
    <w:basedOn w:val="Normal"/>
    <w:next w:val="Normal"/>
    <w:link w:val="CitationintenseCar"/>
    <w:uiPriority w:val="30"/>
    <w:rsid w:val="003F7912"/>
    <w:pPr>
      <w:pBdr>
        <w:top w:val="single" w:sz="18" w:space="10" w:color="F3C345" w:themeColor="accent1"/>
        <w:bottom w:val="single" w:sz="18" w:space="10" w:color="F3C345" w:themeColor="accent1"/>
      </w:pBdr>
      <w:spacing w:before="360" w:after="360"/>
      <w:ind w:left="864" w:right="864"/>
      <w:jc w:val="center"/>
    </w:pPr>
    <w:rPr>
      <w:b/>
      <w:i/>
      <w:iCs/>
      <w:color w:val="5F5B58" w:themeColor="text2"/>
    </w:rPr>
  </w:style>
  <w:style w:type="character" w:customStyle="1" w:styleId="CitationintenseCar">
    <w:name w:val="Citation intense Car"/>
    <w:aliases w:val="Citation ou idée Car"/>
    <w:basedOn w:val="Policepardfaut"/>
    <w:link w:val="Citationintense"/>
    <w:uiPriority w:val="30"/>
    <w:rsid w:val="003F7912"/>
    <w:rPr>
      <w:rFonts w:ascii="Titillium" w:hAnsi="Titillium" w:cs="Arial"/>
      <w:b/>
      <w:i/>
      <w:iCs/>
      <w:color w:val="5F5B58" w:themeColor="text2"/>
      <w:sz w:val="18"/>
      <w:szCs w:val="16"/>
    </w:rPr>
  </w:style>
  <w:style w:type="table" w:styleId="TableauListe4-Accentuation2">
    <w:name w:val="List Table 4 Accent 2"/>
    <w:basedOn w:val="TableauNormal"/>
    <w:uiPriority w:val="49"/>
    <w:rsid w:val="00FA7D34"/>
    <w:pPr>
      <w:spacing w:after="0"/>
    </w:pPr>
    <w:tblPr>
      <w:tblStyleRowBandSize w:val="1"/>
      <w:tblStyleColBandSize w:val="1"/>
      <w:tblBorders>
        <w:top w:val="single" w:sz="4" w:space="0" w:color="F4AA81" w:themeColor="accent2" w:themeTint="99"/>
        <w:left w:val="single" w:sz="4" w:space="0" w:color="F4AA81" w:themeColor="accent2" w:themeTint="99"/>
        <w:bottom w:val="single" w:sz="4" w:space="0" w:color="F4AA81" w:themeColor="accent2" w:themeTint="99"/>
        <w:right w:val="single" w:sz="4" w:space="0" w:color="F4AA81" w:themeColor="accent2" w:themeTint="99"/>
        <w:insideH w:val="single" w:sz="4" w:space="0" w:color="F4AA81" w:themeColor="accent2" w:themeTint="99"/>
      </w:tblBorders>
    </w:tblPr>
    <w:tblStylePr w:type="firstRow">
      <w:rPr>
        <w:b/>
        <w:bCs/>
        <w:color w:val="FFFFFF" w:themeColor="background1"/>
      </w:rPr>
      <w:tblPr/>
      <w:tcPr>
        <w:tcBorders>
          <w:top w:val="single" w:sz="4" w:space="0" w:color="EE722E" w:themeColor="accent2"/>
          <w:left w:val="single" w:sz="4" w:space="0" w:color="EE722E" w:themeColor="accent2"/>
          <w:bottom w:val="single" w:sz="4" w:space="0" w:color="EE722E" w:themeColor="accent2"/>
          <w:right w:val="single" w:sz="4" w:space="0" w:color="EE722E" w:themeColor="accent2"/>
          <w:insideH w:val="nil"/>
        </w:tcBorders>
        <w:shd w:val="clear" w:color="auto" w:fill="EE722E" w:themeFill="accent2"/>
      </w:tcPr>
    </w:tblStylePr>
    <w:tblStylePr w:type="lastRow">
      <w:rPr>
        <w:b/>
        <w:bCs/>
      </w:rPr>
      <w:tblPr/>
      <w:tcPr>
        <w:tcBorders>
          <w:top w:val="double" w:sz="4" w:space="0" w:color="F4AA81" w:themeColor="accent2" w:themeTint="99"/>
        </w:tcBorders>
      </w:tcPr>
    </w:tblStylePr>
    <w:tblStylePr w:type="firstCol">
      <w:rPr>
        <w:b/>
        <w:bCs/>
      </w:rPr>
    </w:tblStylePr>
    <w:tblStylePr w:type="lastCol">
      <w:rPr>
        <w:b/>
        <w:bCs/>
      </w:rPr>
    </w:tblStylePr>
    <w:tblStylePr w:type="band1Vert">
      <w:tblPr/>
      <w:tcPr>
        <w:shd w:val="clear" w:color="auto" w:fill="FBE2D5" w:themeFill="accent2" w:themeFillTint="33"/>
      </w:tcPr>
    </w:tblStylePr>
    <w:tblStylePr w:type="band1Horz">
      <w:tblPr/>
      <w:tcPr>
        <w:shd w:val="clear" w:color="auto" w:fill="FBE2D5" w:themeFill="accent2" w:themeFillTint="33"/>
      </w:tcPr>
    </w:tblStylePr>
  </w:style>
  <w:style w:type="character" w:styleId="Marquedecommentaire">
    <w:name w:val="annotation reference"/>
    <w:basedOn w:val="Policepardfaut"/>
    <w:unhideWhenUsed/>
    <w:rsid w:val="00476129"/>
    <w:rPr>
      <w:sz w:val="16"/>
      <w:szCs w:val="16"/>
    </w:rPr>
  </w:style>
  <w:style w:type="paragraph" w:styleId="Objetducommentaire">
    <w:name w:val="annotation subject"/>
    <w:basedOn w:val="Normal"/>
    <w:next w:val="Normal"/>
    <w:link w:val="ObjetducommentaireCar"/>
    <w:uiPriority w:val="99"/>
    <w:semiHidden/>
    <w:unhideWhenUsed/>
    <w:rsid w:val="006A0ED5"/>
    <w:pPr>
      <w:spacing w:before="180"/>
    </w:pPr>
    <w:rPr>
      <w:b/>
      <w:bCs/>
      <w:szCs w:val="20"/>
    </w:rPr>
  </w:style>
  <w:style w:type="character" w:customStyle="1" w:styleId="ObjetducommentaireCar">
    <w:name w:val="Objet du commentaire Car"/>
    <w:basedOn w:val="Policepardfaut"/>
    <w:link w:val="Objetducommentaire"/>
    <w:uiPriority w:val="99"/>
    <w:semiHidden/>
    <w:rsid w:val="006A0ED5"/>
    <w:rPr>
      <w:rFonts w:ascii="Titillium" w:hAnsi="Titillium" w:cs="Arial"/>
      <w:b/>
      <w:bCs/>
      <w:color w:val="89837F" w:themeColor="text1" w:themeTint="BF"/>
      <w:sz w:val="20"/>
      <w:szCs w:val="20"/>
    </w:rPr>
  </w:style>
  <w:style w:type="character" w:styleId="Appelnotedebasdep">
    <w:name w:val="footnote reference"/>
    <w:basedOn w:val="Policepardfaut"/>
    <w:semiHidden/>
    <w:unhideWhenUsed/>
    <w:rsid w:val="000E16E9"/>
    <w:rPr>
      <w:vertAlign w:val="superscript"/>
    </w:rPr>
  </w:style>
  <w:style w:type="table" w:styleId="TableauGrille1Clair-Accentuation5">
    <w:name w:val="Grid Table 1 Light Accent 5"/>
    <w:basedOn w:val="TableauNormal"/>
    <w:uiPriority w:val="46"/>
    <w:rsid w:val="00232B7C"/>
    <w:pPr>
      <w:spacing w:after="0"/>
    </w:pPr>
    <w:tblPr>
      <w:tblStyleRowBandSize w:val="1"/>
      <w:tblStyleColBandSize w:val="1"/>
      <w:tblBorders>
        <w:top w:val="single" w:sz="4" w:space="0" w:color="B2E5F8" w:themeColor="accent5" w:themeTint="66"/>
        <w:left w:val="single" w:sz="4" w:space="0" w:color="B2E5F8" w:themeColor="accent5" w:themeTint="66"/>
        <w:bottom w:val="single" w:sz="4" w:space="0" w:color="B2E5F8" w:themeColor="accent5" w:themeTint="66"/>
        <w:right w:val="single" w:sz="4" w:space="0" w:color="B2E5F8" w:themeColor="accent5" w:themeTint="66"/>
        <w:insideH w:val="single" w:sz="4" w:space="0" w:color="B2E5F8" w:themeColor="accent5" w:themeTint="66"/>
        <w:insideV w:val="single" w:sz="4" w:space="0" w:color="B2E5F8" w:themeColor="accent5" w:themeTint="66"/>
      </w:tblBorders>
    </w:tblPr>
    <w:tblStylePr w:type="firstRow">
      <w:rPr>
        <w:b/>
        <w:bCs/>
      </w:rPr>
      <w:tblPr/>
      <w:tcPr>
        <w:tcBorders>
          <w:bottom w:val="single" w:sz="12" w:space="0" w:color="8CD8F5" w:themeColor="accent5" w:themeTint="99"/>
        </w:tcBorders>
      </w:tcPr>
    </w:tblStylePr>
    <w:tblStylePr w:type="lastRow">
      <w:rPr>
        <w:b/>
        <w:bCs/>
      </w:rPr>
      <w:tblPr/>
      <w:tcPr>
        <w:tcBorders>
          <w:top w:val="double" w:sz="2" w:space="0" w:color="8CD8F5" w:themeColor="accent5" w:themeTint="99"/>
        </w:tcBorders>
      </w:tcPr>
    </w:tblStylePr>
    <w:tblStylePr w:type="firstCol">
      <w:rPr>
        <w:b/>
        <w:bCs/>
      </w:rPr>
    </w:tblStylePr>
    <w:tblStylePr w:type="lastCol">
      <w:rPr>
        <w:b/>
        <w:bCs/>
      </w:rPr>
    </w:tblStylePr>
  </w:style>
  <w:style w:type="table" w:styleId="TableauListe3-Accentuation1">
    <w:name w:val="List Table 3 Accent 1"/>
    <w:basedOn w:val="TableauNormal"/>
    <w:uiPriority w:val="48"/>
    <w:rsid w:val="00232B7C"/>
    <w:pPr>
      <w:spacing w:after="0"/>
    </w:pPr>
    <w:tblPr>
      <w:tblStyleRowBandSize w:val="1"/>
      <w:tblStyleColBandSize w:val="1"/>
      <w:tblBorders>
        <w:top w:val="single" w:sz="4" w:space="0" w:color="F3C345" w:themeColor="accent1"/>
        <w:left w:val="single" w:sz="4" w:space="0" w:color="F3C345" w:themeColor="accent1"/>
        <w:bottom w:val="single" w:sz="4" w:space="0" w:color="F3C345" w:themeColor="accent1"/>
        <w:right w:val="single" w:sz="4" w:space="0" w:color="F3C345" w:themeColor="accent1"/>
      </w:tblBorders>
    </w:tblPr>
    <w:tblStylePr w:type="firstRow">
      <w:rPr>
        <w:b/>
        <w:bCs/>
        <w:color w:val="FFFFFF" w:themeColor="background1"/>
      </w:rPr>
      <w:tblPr/>
      <w:tcPr>
        <w:shd w:val="clear" w:color="auto" w:fill="F3C345" w:themeFill="accent1"/>
      </w:tcPr>
    </w:tblStylePr>
    <w:tblStylePr w:type="lastRow">
      <w:rPr>
        <w:b/>
        <w:bCs/>
      </w:rPr>
      <w:tblPr/>
      <w:tcPr>
        <w:tcBorders>
          <w:top w:val="double" w:sz="4" w:space="0" w:color="F3C34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3C345" w:themeColor="accent1"/>
          <w:right w:val="single" w:sz="4" w:space="0" w:color="F3C345" w:themeColor="accent1"/>
        </w:tcBorders>
      </w:tcPr>
    </w:tblStylePr>
    <w:tblStylePr w:type="band1Horz">
      <w:tblPr/>
      <w:tcPr>
        <w:tcBorders>
          <w:top w:val="single" w:sz="4" w:space="0" w:color="F3C345" w:themeColor="accent1"/>
          <w:bottom w:val="single" w:sz="4" w:space="0" w:color="F3C34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3C345" w:themeColor="accent1"/>
          <w:left w:val="nil"/>
        </w:tcBorders>
      </w:tcPr>
    </w:tblStylePr>
    <w:tblStylePr w:type="swCell">
      <w:tblPr/>
      <w:tcPr>
        <w:tcBorders>
          <w:top w:val="double" w:sz="4" w:space="0" w:color="F3C345" w:themeColor="accent1"/>
          <w:right w:val="nil"/>
        </w:tcBorders>
      </w:tcPr>
    </w:tblStylePr>
  </w:style>
  <w:style w:type="character" w:styleId="Lienhypertextesuivivisit">
    <w:name w:val="FollowedHyperlink"/>
    <w:basedOn w:val="Policepardfaut"/>
    <w:uiPriority w:val="99"/>
    <w:semiHidden/>
    <w:unhideWhenUsed/>
    <w:rsid w:val="00340687"/>
    <w:rPr>
      <w:color w:val="FF0000" w:themeColor="followedHyperlink"/>
      <w:u w:val="single"/>
    </w:rPr>
  </w:style>
  <w:style w:type="paragraph" w:styleId="NormalWeb">
    <w:name w:val="Normal (Web)"/>
    <w:basedOn w:val="Normal"/>
    <w:uiPriority w:val="99"/>
    <w:semiHidden/>
    <w:unhideWhenUsed/>
    <w:rsid w:val="000B2F4E"/>
    <w:pPr>
      <w:spacing w:before="100" w:beforeAutospacing="1" w:after="100" w:afterAutospacing="1"/>
      <w:jc w:val="left"/>
    </w:pPr>
    <w:rPr>
      <w:rFonts w:ascii="Times New Roman" w:eastAsia="Times New Roman" w:hAnsi="Times New Roman" w:cs="Times New Roman"/>
      <w:color w:val="auto"/>
      <w:sz w:val="24"/>
      <w:szCs w:val="24"/>
      <w:lang w:eastAsia="fr-FR"/>
    </w:rPr>
  </w:style>
  <w:style w:type="table" w:styleId="TableauGrille4-Accentuation2">
    <w:name w:val="Grid Table 4 Accent 2"/>
    <w:basedOn w:val="TableauNormal"/>
    <w:uiPriority w:val="49"/>
    <w:rsid w:val="00E86A8F"/>
    <w:pPr>
      <w:spacing w:after="0"/>
    </w:pPr>
    <w:tblPr>
      <w:tblStyleRowBandSize w:val="1"/>
      <w:tblStyleColBandSize w:val="1"/>
      <w:tblBorders>
        <w:top w:val="single" w:sz="4" w:space="0" w:color="F4AA81" w:themeColor="accent2" w:themeTint="99"/>
        <w:left w:val="single" w:sz="4" w:space="0" w:color="F4AA81" w:themeColor="accent2" w:themeTint="99"/>
        <w:bottom w:val="single" w:sz="4" w:space="0" w:color="F4AA81" w:themeColor="accent2" w:themeTint="99"/>
        <w:right w:val="single" w:sz="4" w:space="0" w:color="F4AA81" w:themeColor="accent2" w:themeTint="99"/>
        <w:insideH w:val="single" w:sz="4" w:space="0" w:color="F4AA81" w:themeColor="accent2" w:themeTint="99"/>
        <w:insideV w:val="single" w:sz="4" w:space="0" w:color="F4AA81" w:themeColor="accent2" w:themeTint="99"/>
      </w:tblBorders>
    </w:tblPr>
    <w:tblStylePr w:type="firstRow">
      <w:rPr>
        <w:b/>
        <w:bCs/>
        <w:color w:val="FFFFFF" w:themeColor="background1"/>
      </w:rPr>
      <w:tblPr/>
      <w:tcPr>
        <w:tcBorders>
          <w:top w:val="single" w:sz="4" w:space="0" w:color="EE722E" w:themeColor="accent2"/>
          <w:left w:val="single" w:sz="4" w:space="0" w:color="EE722E" w:themeColor="accent2"/>
          <w:bottom w:val="single" w:sz="4" w:space="0" w:color="EE722E" w:themeColor="accent2"/>
          <w:right w:val="single" w:sz="4" w:space="0" w:color="EE722E" w:themeColor="accent2"/>
          <w:insideH w:val="nil"/>
          <w:insideV w:val="nil"/>
        </w:tcBorders>
        <w:shd w:val="clear" w:color="auto" w:fill="EE722E" w:themeFill="accent2"/>
      </w:tcPr>
    </w:tblStylePr>
    <w:tblStylePr w:type="lastRow">
      <w:rPr>
        <w:b/>
        <w:bCs/>
      </w:rPr>
      <w:tblPr/>
      <w:tcPr>
        <w:tcBorders>
          <w:top w:val="double" w:sz="4" w:space="0" w:color="EE722E" w:themeColor="accent2"/>
        </w:tcBorders>
      </w:tcPr>
    </w:tblStylePr>
    <w:tblStylePr w:type="firstCol">
      <w:rPr>
        <w:b/>
        <w:bCs/>
      </w:rPr>
    </w:tblStylePr>
    <w:tblStylePr w:type="lastCol">
      <w:rPr>
        <w:b/>
        <w:bCs/>
      </w:rPr>
    </w:tblStylePr>
    <w:tblStylePr w:type="band1Vert">
      <w:tblPr/>
      <w:tcPr>
        <w:shd w:val="clear" w:color="auto" w:fill="FBE2D5" w:themeFill="accent2" w:themeFillTint="33"/>
      </w:tcPr>
    </w:tblStylePr>
    <w:tblStylePr w:type="band1Horz">
      <w:tblPr/>
      <w:tcPr>
        <w:shd w:val="clear" w:color="auto" w:fill="FBE2D5" w:themeFill="accent2" w:themeFillTint="33"/>
      </w:tcPr>
    </w:tblStylePr>
  </w:style>
  <w:style w:type="paragraph" w:styleId="Corpsdetexte">
    <w:name w:val="Body Text"/>
    <w:basedOn w:val="Normal"/>
    <w:link w:val="CorpsdetexteCar"/>
    <w:uiPriority w:val="99"/>
    <w:semiHidden/>
    <w:unhideWhenUsed/>
    <w:rsid w:val="00315866"/>
    <w:pPr>
      <w:suppressAutoHyphens/>
      <w:autoSpaceDE w:val="0"/>
      <w:autoSpaceDN w:val="0"/>
      <w:adjustRightInd w:val="0"/>
      <w:spacing w:line="252" w:lineRule="atLeast"/>
    </w:pPr>
    <w:rPr>
      <w:rFonts w:ascii="Calibri Light" w:hAnsi="Calibri Light" w:cs="Calibri Light"/>
      <w:color w:val="000000"/>
      <w:sz w:val="21"/>
      <w:szCs w:val="21"/>
    </w:rPr>
  </w:style>
  <w:style w:type="character" w:customStyle="1" w:styleId="CorpsdetexteCar">
    <w:name w:val="Corps de texte Car"/>
    <w:basedOn w:val="Policepardfaut"/>
    <w:link w:val="Corpsdetexte"/>
    <w:uiPriority w:val="99"/>
    <w:semiHidden/>
    <w:rsid w:val="00315866"/>
    <w:rPr>
      <w:rFonts w:ascii="Calibri Light" w:hAnsi="Calibri Light" w:cs="Calibri Light"/>
      <w:color w:val="000000"/>
      <w:sz w:val="21"/>
      <w:szCs w:val="21"/>
    </w:rPr>
  </w:style>
  <w:style w:type="table" w:styleId="TableauGrille1Clair-Accentuation1">
    <w:name w:val="Grid Table 1 Light Accent 1"/>
    <w:basedOn w:val="TableauNormal"/>
    <w:uiPriority w:val="46"/>
    <w:rsid w:val="00642FAA"/>
    <w:pPr>
      <w:spacing w:after="0"/>
    </w:pPr>
    <w:tblPr>
      <w:tblStyleRowBandSize w:val="1"/>
      <w:tblStyleColBandSize w:val="1"/>
      <w:tblBorders>
        <w:top w:val="single" w:sz="4" w:space="0" w:color="FAE6B4" w:themeColor="accent1" w:themeTint="66"/>
        <w:left w:val="single" w:sz="4" w:space="0" w:color="FAE6B4" w:themeColor="accent1" w:themeTint="66"/>
        <w:bottom w:val="single" w:sz="4" w:space="0" w:color="FAE6B4" w:themeColor="accent1" w:themeTint="66"/>
        <w:right w:val="single" w:sz="4" w:space="0" w:color="FAE6B4" w:themeColor="accent1" w:themeTint="66"/>
        <w:insideH w:val="single" w:sz="4" w:space="0" w:color="FAE6B4" w:themeColor="accent1" w:themeTint="66"/>
        <w:insideV w:val="single" w:sz="4" w:space="0" w:color="FAE6B4" w:themeColor="accent1" w:themeTint="66"/>
      </w:tblBorders>
    </w:tblPr>
    <w:tblStylePr w:type="firstRow">
      <w:rPr>
        <w:b/>
        <w:bCs/>
      </w:rPr>
      <w:tblPr/>
      <w:tcPr>
        <w:tcBorders>
          <w:bottom w:val="single" w:sz="12" w:space="0" w:color="F7DA8F" w:themeColor="accent1" w:themeTint="99"/>
        </w:tcBorders>
      </w:tcPr>
    </w:tblStylePr>
    <w:tblStylePr w:type="lastRow">
      <w:rPr>
        <w:b/>
        <w:bCs/>
      </w:rPr>
      <w:tblPr/>
      <w:tcPr>
        <w:tcBorders>
          <w:top w:val="double" w:sz="2" w:space="0" w:color="F7DA8F" w:themeColor="accent1"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B7A35"/>
    <w:pPr>
      <w:spacing w:after="0"/>
    </w:pPr>
    <w:tblPr>
      <w:tblStyleRowBandSize w:val="1"/>
      <w:tblStyleColBandSize w:val="1"/>
      <w:tblBorders>
        <w:top w:val="single" w:sz="4" w:space="0" w:color="F8C6AB" w:themeColor="accent2" w:themeTint="66"/>
        <w:left w:val="single" w:sz="4" w:space="0" w:color="F8C6AB" w:themeColor="accent2" w:themeTint="66"/>
        <w:bottom w:val="single" w:sz="4" w:space="0" w:color="F8C6AB" w:themeColor="accent2" w:themeTint="66"/>
        <w:right w:val="single" w:sz="4" w:space="0" w:color="F8C6AB" w:themeColor="accent2" w:themeTint="66"/>
        <w:insideH w:val="single" w:sz="4" w:space="0" w:color="F8C6AB" w:themeColor="accent2" w:themeTint="66"/>
        <w:insideV w:val="single" w:sz="4" w:space="0" w:color="F8C6AB" w:themeColor="accent2" w:themeTint="66"/>
      </w:tblBorders>
    </w:tblPr>
    <w:tblStylePr w:type="firstRow">
      <w:rPr>
        <w:b/>
        <w:bCs/>
      </w:rPr>
      <w:tblPr/>
      <w:tcPr>
        <w:tcBorders>
          <w:bottom w:val="single" w:sz="12" w:space="0" w:color="F4AA81" w:themeColor="accent2" w:themeTint="99"/>
        </w:tcBorders>
      </w:tcPr>
    </w:tblStylePr>
    <w:tblStylePr w:type="lastRow">
      <w:rPr>
        <w:b/>
        <w:bCs/>
      </w:rPr>
      <w:tblPr/>
      <w:tcPr>
        <w:tcBorders>
          <w:top w:val="double" w:sz="2" w:space="0" w:color="F4AA81" w:themeColor="accent2" w:themeTint="99"/>
        </w:tcBorders>
      </w:tcPr>
    </w:tblStylePr>
    <w:tblStylePr w:type="firstCol">
      <w:rPr>
        <w:b/>
        <w:bCs/>
      </w:rPr>
    </w:tblStylePr>
    <w:tblStylePr w:type="lastCol">
      <w:rPr>
        <w:b/>
        <w:bCs/>
      </w:rPr>
    </w:tblStylePr>
  </w:style>
  <w:style w:type="table" w:customStyle="1" w:styleId="Alterea">
    <w:name w:val="Alterea"/>
    <w:basedOn w:val="TableauNormal"/>
    <w:uiPriority w:val="99"/>
    <w:rsid w:val="00BE75E5"/>
    <w:pPr>
      <w:spacing w:before="0" w:after="0"/>
      <w:ind w:left="0" w:firstLine="0"/>
      <w:jc w:val="left"/>
    </w:pPr>
    <w:rPr>
      <w:rFonts w:ascii="Titillium" w:hAnsi="Titillium"/>
      <w:sz w:val="20"/>
    </w:rPr>
    <w:tblPr/>
  </w:style>
  <w:style w:type="character" w:customStyle="1" w:styleId="Mentionnonrsolue1">
    <w:name w:val="Mention non résolue1"/>
    <w:basedOn w:val="Policepardfaut"/>
    <w:uiPriority w:val="99"/>
    <w:semiHidden/>
    <w:unhideWhenUsed/>
    <w:rsid w:val="0030679F"/>
    <w:rPr>
      <w:color w:val="605E5C"/>
      <w:shd w:val="clear" w:color="auto" w:fill="E1DFDD"/>
    </w:rPr>
  </w:style>
  <w:style w:type="paragraph" w:customStyle="1" w:styleId="Listepucesniveau1">
    <w:name w:val="Liste à puces niveau 1"/>
    <w:basedOn w:val="Normal"/>
    <w:link w:val="Listepucesniveau1Car"/>
    <w:qFormat/>
    <w:rsid w:val="003D18D5"/>
    <w:pPr>
      <w:numPr>
        <w:numId w:val="5"/>
      </w:numPr>
      <w:ind w:left="714" w:hanging="357"/>
    </w:pPr>
  </w:style>
  <w:style w:type="paragraph" w:customStyle="1" w:styleId="Listepucesniveau2">
    <w:name w:val="Liste à puces niveau 2"/>
    <w:basedOn w:val="Normal"/>
    <w:link w:val="Listepucesniveau2Car"/>
    <w:qFormat/>
    <w:rsid w:val="0041791D"/>
    <w:pPr>
      <w:numPr>
        <w:numId w:val="24"/>
      </w:numPr>
    </w:pPr>
  </w:style>
  <w:style w:type="character" w:customStyle="1" w:styleId="Listepucesniveau1Car">
    <w:name w:val="Liste à puces niveau 1 Car"/>
    <w:basedOn w:val="Policepardfaut"/>
    <w:link w:val="Listepucesniveau1"/>
    <w:rsid w:val="003D18D5"/>
    <w:rPr>
      <w:rFonts w:ascii="Arial" w:hAnsi="Arial" w:cs="Arial"/>
      <w:color w:val="5F5B58" w:themeColor="text1"/>
      <w:sz w:val="20"/>
      <w:szCs w:val="16"/>
    </w:rPr>
  </w:style>
  <w:style w:type="paragraph" w:customStyle="1" w:styleId="Listepucesniveau3">
    <w:name w:val="Liste à puces niveau 3"/>
    <w:basedOn w:val="Normal"/>
    <w:link w:val="Listepucesniveau3Car"/>
    <w:qFormat/>
    <w:rsid w:val="0041791D"/>
    <w:pPr>
      <w:numPr>
        <w:numId w:val="25"/>
      </w:numPr>
    </w:pPr>
  </w:style>
  <w:style w:type="character" w:customStyle="1" w:styleId="Listepucesniveau2Car">
    <w:name w:val="Liste à puces niveau 2 Car"/>
    <w:basedOn w:val="Policepardfaut"/>
    <w:link w:val="Listepucesniveau2"/>
    <w:rsid w:val="0041791D"/>
    <w:rPr>
      <w:rFonts w:ascii="Arial" w:hAnsi="Arial" w:cs="Arial"/>
      <w:color w:val="5F5B58" w:themeColor="text1"/>
      <w:sz w:val="18"/>
      <w:szCs w:val="16"/>
    </w:rPr>
  </w:style>
  <w:style w:type="character" w:customStyle="1" w:styleId="Listepucesniveau3Car">
    <w:name w:val="Liste à puces niveau 3 Car"/>
    <w:basedOn w:val="Policepardfaut"/>
    <w:link w:val="Listepucesniveau3"/>
    <w:rsid w:val="0041791D"/>
    <w:rPr>
      <w:rFonts w:ascii="Arial" w:hAnsi="Arial" w:cs="Arial"/>
      <w:color w:val="5F5B58" w:themeColor="text1"/>
      <w:sz w:val="18"/>
      <w:szCs w:val="16"/>
    </w:rPr>
  </w:style>
  <w:style w:type="numbering" w:customStyle="1" w:styleId="Style1">
    <w:name w:val="Style1"/>
    <w:uiPriority w:val="99"/>
    <w:rsid w:val="00DA2763"/>
    <w:pPr>
      <w:numPr>
        <w:numId w:val="10"/>
      </w:numPr>
    </w:pPr>
  </w:style>
  <w:style w:type="paragraph" w:customStyle="1" w:styleId="Paragrapheavecretrait">
    <w:name w:val="Paragraphe avec retrait"/>
    <w:basedOn w:val="Normal"/>
    <w:next w:val="Normal"/>
    <w:rsid w:val="00E52548"/>
    <w:pPr>
      <w:pBdr>
        <w:left w:val="single" w:sz="18" w:space="6" w:color="F3C345" w:themeColor="accent1"/>
      </w:pBdr>
      <w:ind w:left="567"/>
    </w:pPr>
  </w:style>
  <w:style w:type="paragraph" w:styleId="Pieddepage">
    <w:name w:val="footer"/>
    <w:basedOn w:val="Normal"/>
    <w:link w:val="PieddepageCar"/>
    <w:uiPriority w:val="99"/>
    <w:unhideWhenUsed/>
    <w:rsid w:val="00BB3A4B"/>
    <w:pPr>
      <w:tabs>
        <w:tab w:val="center" w:pos="4536"/>
        <w:tab w:val="right" w:pos="9072"/>
      </w:tabs>
    </w:pPr>
    <w:rPr>
      <w:b/>
    </w:rPr>
  </w:style>
  <w:style w:type="character" w:customStyle="1" w:styleId="PieddepageCar">
    <w:name w:val="Pied de page Car"/>
    <w:basedOn w:val="Policepardfaut"/>
    <w:link w:val="Pieddepage"/>
    <w:uiPriority w:val="99"/>
    <w:rsid w:val="00BB3A4B"/>
    <w:rPr>
      <w:rFonts w:ascii="Arial" w:hAnsi="Arial" w:cs="Arial"/>
      <w:b/>
      <w:color w:val="89837F" w:themeColor="text1" w:themeTint="BF"/>
      <w:sz w:val="18"/>
      <w:szCs w:val="16"/>
    </w:rPr>
  </w:style>
  <w:style w:type="paragraph" w:customStyle="1" w:styleId="Titrederubrique">
    <w:name w:val="Titre de rubrique"/>
    <w:basedOn w:val="Normal"/>
    <w:rsid w:val="00D915FB"/>
    <w:rPr>
      <w:b/>
      <w:color w:val="F3C345" w:themeColor="accent1"/>
      <w:u w:val="single"/>
    </w:rPr>
  </w:style>
  <w:style w:type="paragraph" w:styleId="En-tte">
    <w:name w:val="header"/>
    <w:basedOn w:val="Normal"/>
    <w:link w:val="En-tteCar"/>
    <w:unhideWhenUsed/>
    <w:rsid w:val="00435F8E"/>
    <w:pPr>
      <w:tabs>
        <w:tab w:val="center" w:pos="4536"/>
        <w:tab w:val="right" w:pos="9072"/>
      </w:tabs>
    </w:pPr>
  </w:style>
  <w:style w:type="character" w:customStyle="1" w:styleId="En-tteCar">
    <w:name w:val="En-tête Car"/>
    <w:basedOn w:val="Policepardfaut"/>
    <w:link w:val="En-tte"/>
    <w:rsid w:val="00435F8E"/>
    <w:rPr>
      <w:rFonts w:ascii="Arial" w:hAnsi="Arial" w:cs="Arial"/>
      <w:color w:val="5F5B58" w:themeColor="text1"/>
      <w:sz w:val="18"/>
      <w:szCs w:val="16"/>
    </w:rPr>
  </w:style>
  <w:style w:type="paragraph" w:styleId="Commentaire">
    <w:name w:val="annotation text"/>
    <w:basedOn w:val="Normal"/>
    <w:link w:val="CommentaireCar"/>
    <w:uiPriority w:val="99"/>
    <w:unhideWhenUsed/>
    <w:rsid w:val="007F1261"/>
    <w:rPr>
      <w:szCs w:val="20"/>
    </w:rPr>
  </w:style>
  <w:style w:type="character" w:customStyle="1" w:styleId="CommentaireCar">
    <w:name w:val="Commentaire Car"/>
    <w:basedOn w:val="Policepardfaut"/>
    <w:link w:val="Commentaire"/>
    <w:uiPriority w:val="99"/>
    <w:rsid w:val="007F1261"/>
    <w:rPr>
      <w:rFonts w:ascii="Arial" w:hAnsi="Arial" w:cs="Arial"/>
      <w:color w:val="5F5B58" w:themeColor="text1"/>
      <w:sz w:val="20"/>
      <w:szCs w:val="20"/>
    </w:rPr>
  </w:style>
  <w:style w:type="paragraph" w:styleId="Paragraphedeliste">
    <w:name w:val="List Paragraph"/>
    <w:basedOn w:val="Normal"/>
    <w:uiPriority w:val="34"/>
    <w:qFormat/>
    <w:rsid w:val="007F1261"/>
    <w:pPr>
      <w:ind w:left="720"/>
      <w:contextualSpacing/>
    </w:pPr>
  </w:style>
  <w:style w:type="character" w:customStyle="1" w:styleId="normaltextrun">
    <w:name w:val="normaltextrun"/>
    <w:basedOn w:val="Policepardfaut"/>
    <w:rsid w:val="00782FF1"/>
  </w:style>
  <w:style w:type="paragraph" w:styleId="Corpsdetexte2">
    <w:name w:val="Body Text 2"/>
    <w:basedOn w:val="Normal"/>
    <w:link w:val="Corpsdetexte2Car"/>
    <w:uiPriority w:val="99"/>
    <w:semiHidden/>
    <w:unhideWhenUsed/>
    <w:rsid w:val="00D33BDC"/>
    <w:pPr>
      <w:spacing w:line="480" w:lineRule="auto"/>
    </w:pPr>
  </w:style>
  <w:style w:type="character" w:customStyle="1" w:styleId="Corpsdetexte2Car">
    <w:name w:val="Corps de texte 2 Car"/>
    <w:basedOn w:val="Policepardfaut"/>
    <w:link w:val="Corpsdetexte2"/>
    <w:uiPriority w:val="99"/>
    <w:semiHidden/>
    <w:rsid w:val="00D33BDC"/>
    <w:rPr>
      <w:rFonts w:ascii="Arial" w:hAnsi="Arial" w:cs="Arial"/>
      <w:color w:val="5F5B58" w:themeColor="text1"/>
      <w:sz w:val="20"/>
      <w:szCs w:val="16"/>
    </w:rPr>
  </w:style>
  <w:style w:type="paragraph" w:styleId="Textebrut">
    <w:name w:val="Plain Text"/>
    <w:basedOn w:val="Normal"/>
    <w:link w:val="TextebrutCar"/>
    <w:uiPriority w:val="99"/>
    <w:unhideWhenUsed/>
    <w:qFormat/>
    <w:rsid w:val="00D33BDC"/>
    <w:pPr>
      <w:spacing w:after="0"/>
    </w:pPr>
    <w:rPr>
      <w:rFonts w:asciiTheme="minorHAnsi" w:hAnsiTheme="minorHAnsi" w:cstheme="minorBidi"/>
      <w:color w:val="auto"/>
      <w:sz w:val="22"/>
      <w:szCs w:val="21"/>
    </w:rPr>
  </w:style>
  <w:style w:type="character" w:customStyle="1" w:styleId="TextebrutCar">
    <w:name w:val="Texte brut Car"/>
    <w:basedOn w:val="Policepardfaut"/>
    <w:link w:val="Textebrut"/>
    <w:uiPriority w:val="99"/>
    <w:rsid w:val="00D33BDC"/>
    <w:rPr>
      <w:szCs w:val="21"/>
    </w:rPr>
  </w:style>
  <w:style w:type="paragraph" w:customStyle="1" w:styleId="Cadrerelief">
    <w:name w:val="Cadre_relief"/>
    <w:basedOn w:val="Normal"/>
    <w:rsid w:val="00D33BDC"/>
    <w:pPr>
      <w:pBdr>
        <w:top w:val="double" w:sz="6" w:space="14" w:color="auto" w:shadow="1"/>
        <w:left w:val="double" w:sz="6" w:space="14" w:color="auto" w:shadow="1"/>
        <w:bottom w:val="double" w:sz="6" w:space="14" w:color="auto" w:shadow="1"/>
        <w:right w:val="double" w:sz="6" w:space="14" w:color="auto" w:shadow="1"/>
      </w:pBdr>
      <w:overflowPunct w:val="0"/>
      <w:autoSpaceDE w:val="0"/>
      <w:autoSpaceDN w:val="0"/>
      <w:adjustRightInd w:val="0"/>
      <w:spacing w:before="60" w:after="0"/>
      <w:ind w:left="284" w:right="283"/>
      <w:textAlignment w:val="baseline"/>
    </w:pPr>
    <w:rPr>
      <w:rFonts w:ascii="DINOT" w:eastAsia="Times New Roman" w:hAnsi="DINOT" w:cs="Times New Roman"/>
      <w:color w:val="auto"/>
      <w:szCs w:val="20"/>
      <w:lang w:eastAsia="fr-FR"/>
    </w:rPr>
  </w:style>
  <w:style w:type="paragraph" w:customStyle="1" w:styleId="Reponse">
    <w:name w:val="Reponse"/>
    <w:basedOn w:val="Normal"/>
    <w:rsid w:val="00D33BDC"/>
    <w:pPr>
      <w:overflowPunct w:val="0"/>
      <w:autoSpaceDE w:val="0"/>
      <w:autoSpaceDN w:val="0"/>
      <w:adjustRightInd w:val="0"/>
      <w:spacing w:before="60" w:after="0"/>
      <w:ind w:left="567" w:right="567"/>
      <w:textAlignment w:val="baseline"/>
    </w:pPr>
    <w:rPr>
      <w:rFonts w:ascii="DINOT" w:eastAsia="Times New Roman" w:hAnsi="DINOT" w:cs="Times New Roman"/>
      <w:color w:val="FF0000"/>
      <w:szCs w:val="20"/>
      <w:lang w:eastAsia="fr-FR"/>
    </w:rPr>
  </w:style>
  <w:style w:type="paragraph" w:customStyle="1" w:styleId="Paragraphe">
    <w:name w:val="Paragraphe"/>
    <w:basedOn w:val="Normal"/>
    <w:rsid w:val="00D33BDC"/>
    <w:pPr>
      <w:overflowPunct w:val="0"/>
      <w:autoSpaceDE w:val="0"/>
      <w:autoSpaceDN w:val="0"/>
      <w:adjustRightInd w:val="0"/>
      <w:spacing w:before="120" w:after="0"/>
      <w:textAlignment w:val="baseline"/>
    </w:pPr>
    <w:rPr>
      <w:rFonts w:ascii="DINOT" w:eastAsia="Times New Roman" w:hAnsi="DINOT" w:cs="Times New Roman"/>
      <w:color w:val="auto"/>
      <w:szCs w:val="20"/>
      <w:lang w:eastAsia="fr-FR"/>
    </w:rPr>
  </w:style>
  <w:style w:type="paragraph" w:customStyle="1" w:styleId="5Articlenormal">
    <w:name w:val="5. Article normal"/>
    <w:basedOn w:val="Normal"/>
    <w:rsid w:val="007F7B8A"/>
    <w:pPr>
      <w:suppressAutoHyphens/>
      <w:spacing w:after="0"/>
      <w:ind w:left="284" w:right="311"/>
    </w:pPr>
    <w:rPr>
      <w:rFonts w:eastAsia="Times New Roman"/>
      <w:color w:val="auto"/>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07806">
      <w:bodyDiv w:val="1"/>
      <w:marLeft w:val="0"/>
      <w:marRight w:val="0"/>
      <w:marTop w:val="0"/>
      <w:marBottom w:val="0"/>
      <w:divBdr>
        <w:top w:val="none" w:sz="0" w:space="0" w:color="auto"/>
        <w:left w:val="none" w:sz="0" w:space="0" w:color="auto"/>
        <w:bottom w:val="none" w:sz="0" w:space="0" w:color="auto"/>
        <w:right w:val="none" w:sz="0" w:space="0" w:color="auto"/>
      </w:divBdr>
    </w:div>
    <w:div w:id="32115434">
      <w:bodyDiv w:val="1"/>
      <w:marLeft w:val="0"/>
      <w:marRight w:val="0"/>
      <w:marTop w:val="0"/>
      <w:marBottom w:val="0"/>
      <w:divBdr>
        <w:top w:val="none" w:sz="0" w:space="0" w:color="auto"/>
        <w:left w:val="none" w:sz="0" w:space="0" w:color="auto"/>
        <w:bottom w:val="none" w:sz="0" w:space="0" w:color="auto"/>
        <w:right w:val="none" w:sz="0" w:space="0" w:color="auto"/>
      </w:divBdr>
    </w:div>
    <w:div w:id="45878161">
      <w:bodyDiv w:val="1"/>
      <w:marLeft w:val="0"/>
      <w:marRight w:val="0"/>
      <w:marTop w:val="0"/>
      <w:marBottom w:val="0"/>
      <w:divBdr>
        <w:top w:val="none" w:sz="0" w:space="0" w:color="auto"/>
        <w:left w:val="none" w:sz="0" w:space="0" w:color="auto"/>
        <w:bottom w:val="none" w:sz="0" w:space="0" w:color="auto"/>
        <w:right w:val="none" w:sz="0" w:space="0" w:color="auto"/>
      </w:divBdr>
    </w:div>
    <w:div w:id="46153966">
      <w:bodyDiv w:val="1"/>
      <w:marLeft w:val="0"/>
      <w:marRight w:val="0"/>
      <w:marTop w:val="0"/>
      <w:marBottom w:val="0"/>
      <w:divBdr>
        <w:top w:val="none" w:sz="0" w:space="0" w:color="auto"/>
        <w:left w:val="none" w:sz="0" w:space="0" w:color="auto"/>
        <w:bottom w:val="none" w:sz="0" w:space="0" w:color="auto"/>
        <w:right w:val="none" w:sz="0" w:space="0" w:color="auto"/>
      </w:divBdr>
    </w:div>
    <w:div w:id="67654718">
      <w:bodyDiv w:val="1"/>
      <w:marLeft w:val="0"/>
      <w:marRight w:val="0"/>
      <w:marTop w:val="0"/>
      <w:marBottom w:val="0"/>
      <w:divBdr>
        <w:top w:val="none" w:sz="0" w:space="0" w:color="auto"/>
        <w:left w:val="none" w:sz="0" w:space="0" w:color="auto"/>
        <w:bottom w:val="none" w:sz="0" w:space="0" w:color="auto"/>
        <w:right w:val="none" w:sz="0" w:space="0" w:color="auto"/>
      </w:divBdr>
    </w:div>
    <w:div w:id="126052515">
      <w:bodyDiv w:val="1"/>
      <w:marLeft w:val="0"/>
      <w:marRight w:val="0"/>
      <w:marTop w:val="0"/>
      <w:marBottom w:val="0"/>
      <w:divBdr>
        <w:top w:val="none" w:sz="0" w:space="0" w:color="auto"/>
        <w:left w:val="none" w:sz="0" w:space="0" w:color="auto"/>
        <w:bottom w:val="none" w:sz="0" w:space="0" w:color="auto"/>
        <w:right w:val="none" w:sz="0" w:space="0" w:color="auto"/>
      </w:divBdr>
    </w:div>
    <w:div w:id="138964835">
      <w:bodyDiv w:val="1"/>
      <w:marLeft w:val="0"/>
      <w:marRight w:val="0"/>
      <w:marTop w:val="0"/>
      <w:marBottom w:val="0"/>
      <w:divBdr>
        <w:top w:val="none" w:sz="0" w:space="0" w:color="auto"/>
        <w:left w:val="none" w:sz="0" w:space="0" w:color="auto"/>
        <w:bottom w:val="none" w:sz="0" w:space="0" w:color="auto"/>
        <w:right w:val="none" w:sz="0" w:space="0" w:color="auto"/>
      </w:divBdr>
    </w:div>
    <w:div w:id="182402791">
      <w:bodyDiv w:val="1"/>
      <w:marLeft w:val="0"/>
      <w:marRight w:val="0"/>
      <w:marTop w:val="0"/>
      <w:marBottom w:val="0"/>
      <w:divBdr>
        <w:top w:val="none" w:sz="0" w:space="0" w:color="auto"/>
        <w:left w:val="none" w:sz="0" w:space="0" w:color="auto"/>
        <w:bottom w:val="none" w:sz="0" w:space="0" w:color="auto"/>
        <w:right w:val="none" w:sz="0" w:space="0" w:color="auto"/>
      </w:divBdr>
    </w:div>
    <w:div w:id="186676064">
      <w:bodyDiv w:val="1"/>
      <w:marLeft w:val="0"/>
      <w:marRight w:val="0"/>
      <w:marTop w:val="0"/>
      <w:marBottom w:val="0"/>
      <w:divBdr>
        <w:top w:val="none" w:sz="0" w:space="0" w:color="auto"/>
        <w:left w:val="none" w:sz="0" w:space="0" w:color="auto"/>
        <w:bottom w:val="none" w:sz="0" w:space="0" w:color="auto"/>
        <w:right w:val="none" w:sz="0" w:space="0" w:color="auto"/>
      </w:divBdr>
    </w:div>
    <w:div w:id="194274310">
      <w:bodyDiv w:val="1"/>
      <w:marLeft w:val="0"/>
      <w:marRight w:val="0"/>
      <w:marTop w:val="0"/>
      <w:marBottom w:val="0"/>
      <w:divBdr>
        <w:top w:val="none" w:sz="0" w:space="0" w:color="auto"/>
        <w:left w:val="none" w:sz="0" w:space="0" w:color="auto"/>
        <w:bottom w:val="none" w:sz="0" w:space="0" w:color="auto"/>
        <w:right w:val="none" w:sz="0" w:space="0" w:color="auto"/>
      </w:divBdr>
    </w:div>
    <w:div w:id="195122437">
      <w:bodyDiv w:val="1"/>
      <w:marLeft w:val="0"/>
      <w:marRight w:val="0"/>
      <w:marTop w:val="0"/>
      <w:marBottom w:val="0"/>
      <w:divBdr>
        <w:top w:val="none" w:sz="0" w:space="0" w:color="auto"/>
        <w:left w:val="none" w:sz="0" w:space="0" w:color="auto"/>
        <w:bottom w:val="none" w:sz="0" w:space="0" w:color="auto"/>
        <w:right w:val="none" w:sz="0" w:space="0" w:color="auto"/>
      </w:divBdr>
    </w:div>
    <w:div w:id="195393702">
      <w:bodyDiv w:val="1"/>
      <w:marLeft w:val="0"/>
      <w:marRight w:val="0"/>
      <w:marTop w:val="0"/>
      <w:marBottom w:val="0"/>
      <w:divBdr>
        <w:top w:val="none" w:sz="0" w:space="0" w:color="auto"/>
        <w:left w:val="none" w:sz="0" w:space="0" w:color="auto"/>
        <w:bottom w:val="none" w:sz="0" w:space="0" w:color="auto"/>
        <w:right w:val="none" w:sz="0" w:space="0" w:color="auto"/>
      </w:divBdr>
      <w:divsChild>
        <w:div w:id="1030691835">
          <w:marLeft w:val="0"/>
          <w:marRight w:val="0"/>
          <w:marTop w:val="0"/>
          <w:marBottom w:val="0"/>
          <w:divBdr>
            <w:top w:val="none" w:sz="0" w:space="0" w:color="auto"/>
            <w:left w:val="none" w:sz="0" w:space="0" w:color="auto"/>
            <w:bottom w:val="none" w:sz="0" w:space="0" w:color="auto"/>
            <w:right w:val="none" w:sz="0" w:space="0" w:color="auto"/>
          </w:divBdr>
          <w:divsChild>
            <w:div w:id="228346917">
              <w:marLeft w:val="0"/>
              <w:marRight w:val="0"/>
              <w:marTop w:val="0"/>
              <w:marBottom w:val="0"/>
              <w:divBdr>
                <w:top w:val="none" w:sz="0" w:space="0" w:color="auto"/>
                <w:left w:val="none" w:sz="0" w:space="0" w:color="auto"/>
                <w:bottom w:val="none" w:sz="0" w:space="0" w:color="auto"/>
                <w:right w:val="none" w:sz="0" w:space="0" w:color="auto"/>
              </w:divBdr>
            </w:div>
          </w:divsChild>
        </w:div>
        <w:div w:id="1662195644">
          <w:marLeft w:val="0"/>
          <w:marRight w:val="0"/>
          <w:marTop w:val="0"/>
          <w:marBottom w:val="0"/>
          <w:divBdr>
            <w:top w:val="none" w:sz="0" w:space="0" w:color="auto"/>
            <w:left w:val="none" w:sz="0" w:space="0" w:color="auto"/>
            <w:bottom w:val="none" w:sz="0" w:space="0" w:color="auto"/>
            <w:right w:val="none" w:sz="0" w:space="0" w:color="auto"/>
          </w:divBdr>
        </w:div>
      </w:divsChild>
    </w:div>
    <w:div w:id="207912137">
      <w:bodyDiv w:val="1"/>
      <w:marLeft w:val="0"/>
      <w:marRight w:val="0"/>
      <w:marTop w:val="0"/>
      <w:marBottom w:val="0"/>
      <w:divBdr>
        <w:top w:val="none" w:sz="0" w:space="0" w:color="auto"/>
        <w:left w:val="none" w:sz="0" w:space="0" w:color="auto"/>
        <w:bottom w:val="none" w:sz="0" w:space="0" w:color="auto"/>
        <w:right w:val="none" w:sz="0" w:space="0" w:color="auto"/>
      </w:divBdr>
    </w:div>
    <w:div w:id="269627851">
      <w:bodyDiv w:val="1"/>
      <w:marLeft w:val="0"/>
      <w:marRight w:val="0"/>
      <w:marTop w:val="0"/>
      <w:marBottom w:val="0"/>
      <w:divBdr>
        <w:top w:val="none" w:sz="0" w:space="0" w:color="auto"/>
        <w:left w:val="none" w:sz="0" w:space="0" w:color="auto"/>
        <w:bottom w:val="none" w:sz="0" w:space="0" w:color="auto"/>
        <w:right w:val="none" w:sz="0" w:space="0" w:color="auto"/>
      </w:divBdr>
    </w:div>
    <w:div w:id="294987605">
      <w:bodyDiv w:val="1"/>
      <w:marLeft w:val="0"/>
      <w:marRight w:val="0"/>
      <w:marTop w:val="0"/>
      <w:marBottom w:val="0"/>
      <w:divBdr>
        <w:top w:val="none" w:sz="0" w:space="0" w:color="auto"/>
        <w:left w:val="none" w:sz="0" w:space="0" w:color="auto"/>
        <w:bottom w:val="none" w:sz="0" w:space="0" w:color="auto"/>
        <w:right w:val="none" w:sz="0" w:space="0" w:color="auto"/>
      </w:divBdr>
    </w:div>
    <w:div w:id="304243518">
      <w:bodyDiv w:val="1"/>
      <w:marLeft w:val="0"/>
      <w:marRight w:val="0"/>
      <w:marTop w:val="0"/>
      <w:marBottom w:val="0"/>
      <w:divBdr>
        <w:top w:val="none" w:sz="0" w:space="0" w:color="auto"/>
        <w:left w:val="none" w:sz="0" w:space="0" w:color="auto"/>
        <w:bottom w:val="none" w:sz="0" w:space="0" w:color="auto"/>
        <w:right w:val="none" w:sz="0" w:space="0" w:color="auto"/>
      </w:divBdr>
    </w:div>
    <w:div w:id="314069326">
      <w:bodyDiv w:val="1"/>
      <w:marLeft w:val="0"/>
      <w:marRight w:val="0"/>
      <w:marTop w:val="0"/>
      <w:marBottom w:val="0"/>
      <w:divBdr>
        <w:top w:val="none" w:sz="0" w:space="0" w:color="auto"/>
        <w:left w:val="none" w:sz="0" w:space="0" w:color="auto"/>
        <w:bottom w:val="none" w:sz="0" w:space="0" w:color="auto"/>
        <w:right w:val="none" w:sz="0" w:space="0" w:color="auto"/>
      </w:divBdr>
    </w:div>
    <w:div w:id="341976502">
      <w:bodyDiv w:val="1"/>
      <w:marLeft w:val="0"/>
      <w:marRight w:val="0"/>
      <w:marTop w:val="0"/>
      <w:marBottom w:val="0"/>
      <w:divBdr>
        <w:top w:val="none" w:sz="0" w:space="0" w:color="auto"/>
        <w:left w:val="none" w:sz="0" w:space="0" w:color="auto"/>
        <w:bottom w:val="none" w:sz="0" w:space="0" w:color="auto"/>
        <w:right w:val="none" w:sz="0" w:space="0" w:color="auto"/>
      </w:divBdr>
    </w:div>
    <w:div w:id="346031490">
      <w:bodyDiv w:val="1"/>
      <w:marLeft w:val="0"/>
      <w:marRight w:val="0"/>
      <w:marTop w:val="0"/>
      <w:marBottom w:val="0"/>
      <w:divBdr>
        <w:top w:val="none" w:sz="0" w:space="0" w:color="auto"/>
        <w:left w:val="none" w:sz="0" w:space="0" w:color="auto"/>
        <w:bottom w:val="none" w:sz="0" w:space="0" w:color="auto"/>
        <w:right w:val="none" w:sz="0" w:space="0" w:color="auto"/>
      </w:divBdr>
    </w:div>
    <w:div w:id="351617337">
      <w:bodyDiv w:val="1"/>
      <w:marLeft w:val="0"/>
      <w:marRight w:val="0"/>
      <w:marTop w:val="0"/>
      <w:marBottom w:val="0"/>
      <w:divBdr>
        <w:top w:val="none" w:sz="0" w:space="0" w:color="auto"/>
        <w:left w:val="none" w:sz="0" w:space="0" w:color="auto"/>
        <w:bottom w:val="none" w:sz="0" w:space="0" w:color="auto"/>
        <w:right w:val="none" w:sz="0" w:space="0" w:color="auto"/>
      </w:divBdr>
    </w:div>
    <w:div w:id="356852712">
      <w:bodyDiv w:val="1"/>
      <w:marLeft w:val="0"/>
      <w:marRight w:val="0"/>
      <w:marTop w:val="0"/>
      <w:marBottom w:val="0"/>
      <w:divBdr>
        <w:top w:val="none" w:sz="0" w:space="0" w:color="auto"/>
        <w:left w:val="none" w:sz="0" w:space="0" w:color="auto"/>
        <w:bottom w:val="none" w:sz="0" w:space="0" w:color="auto"/>
        <w:right w:val="none" w:sz="0" w:space="0" w:color="auto"/>
      </w:divBdr>
    </w:div>
    <w:div w:id="361133984">
      <w:bodyDiv w:val="1"/>
      <w:marLeft w:val="0"/>
      <w:marRight w:val="0"/>
      <w:marTop w:val="0"/>
      <w:marBottom w:val="0"/>
      <w:divBdr>
        <w:top w:val="none" w:sz="0" w:space="0" w:color="auto"/>
        <w:left w:val="none" w:sz="0" w:space="0" w:color="auto"/>
        <w:bottom w:val="none" w:sz="0" w:space="0" w:color="auto"/>
        <w:right w:val="none" w:sz="0" w:space="0" w:color="auto"/>
      </w:divBdr>
      <w:divsChild>
        <w:div w:id="6257625">
          <w:marLeft w:val="547"/>
          <w:marRight w:val="0"/>
          <w:marTop w:val="0"/>
          <w:marBottom w:val="0"/>
          <w:divBdr>
            <w:top w:val="none" w:sz="0" w:space="0" w:color="auto"/>
            <w:left w:val="none" w:sz="0" w:space="0" w:color="auto"/>
            <w:bottom w:val="none" w:sz="0" w:space="0" w:color="auto"/>
            <w:right w:val="none" w:sz="0" w:space="0" w:color="auto"/>
          </w:divBdr>
        </w:div>
        <w:div w:id="1425691344">
          <w:marLeft w:val="547"/>
          <w:marRight w:val="0"/>
          <w:marTop w:val="0"/>
          <w:marBottom w:val="0"/>
          <w:divBdr>
            <w:top w:val="none" w:sz="0" w:space="0" w:color="auto"/>
            <w:left w:val="none" w:sz="0" w:space="0" w:color="auto"/>
            <w:bottom w:val="none" w:sz="0" w:space="0" w:color="auto"/>
            <w:right w:val="none" w:sz="0" w:space="0" w:color="auto"/>
          </w:divBdr>
        </w:div>
        <w:div w:id="1828549590">
          <w:marLeft w:val="547"/>
          <w:marRight w:val="0"/>
          <w:marTop w:val="0"/>
          <w:marBottom w:val="0"/>
          <w:divBdr>
            <w:top w:val="none" w:sz="0" w:space="0" w:color="auto"/>
            <w:left w:val="none" w:sz="0" w:space="0" w:color="auto"/>
            <w:bottom w:val="none" w:sz="0" w:space="0" w:color="auto"/>
            <w:right w:val="none" w:sz="0" w:space="0" w:color="auto"/>
          </w:divBdr>
        </w:div>
      </w:divsChild>
    </w:div>
    <w:div w:id="362367807">
      <w:bodyDiv w:val="1"/>
      <w:marLeft w:val="0"/>
      <w:marRight w:val="0"/>
      <w:marTop w:val="0"/>
      <w:marBottom w:val="0"/>
      <w:divBdr>
        <w:top w:val="none" w:sz="0" w:space="0" w:color="auto"/>
        <w:left w:val="none" w:sz="0" w:space="0" w:color="auto"/>
        <w:bottom w:val="none" w:sz="0" w:space="0" w:color="auto"/>
        <w:right w:val="none" w:sz="0" w:space="0" w:color="auto"/>
      </w:divBdr>
    </w:div>
    <w:div w:id="364255641">
      <w:bodyDiv w:val="1"/>
      <w:marLeft w:val="0"/>
      <w:marRight w:val="0"/>
      <w:marTop w:val="0"/>
      <w:marBottom w:val="0"/>
      <w:divBdr>
        <w:top w:val="none" w:sz="0" w:space="0" w:color="auto"/>
        <w:left w:val="none" w:sz="0" w:space="0" w:color="auto"/>
        <w:bottom w:val="none" w:sz="0" w:space="0" w:color="auto"/>
        <w:right w:val="none" w:sz="0" w:space="0" w:color="auto"/>
      </w:divBdr>
    </w:div>
    <w:div w:id="371734859">
      <w:bodyDiv w:val="1"/>
      <w:marLeft w:val="0"/>
      <w:marRight w:val="0"/>
      <w:marTop w:val="0"/>
      <w:marBottom w:val="0"/>
      <w:divBdr>
        <w:top w:val="none" w:sz="0" w:space="0" w:color="auto"/>
        <w:left w:val="none" w:sz="0" w:space="0" w:color="auto"/>
        <w:bottom w:val="none" w:sz="0" w:space="0" w:color="auto"/>
        <w:right w:val="none" w:sz="0" w:space="0" w:color="auto"/>
      </w:divBdr>
      <w:divsChild>
        <w:div w:id="177085252">
          <w:marLeft w:val="547"/>
          <w:marRight w:val="0"/>
          <w:marTop w:val="0"/>
          <w:marBottom w:val="0"/>
          <w:divBdr>
            <w:top w:val="none" w:sz="0" w:space="0" w:color="auto"/>
            <w:left w:val="none" w:sz="0" w:space="0" w:color="auto"/>
            <w:bottom w:val="none" w:sz="0" w:space="0" w:color="auto"/>
            <w:right w:val="none" w:sz="0" w:space="0" w:color="auto"/>
          </w:divBdr>
        </w:div>
        <w:div w:id="1344358706">
          <w:marLeft w:val="547"/>
          <w:marRight w:val="0"/>
          <w:marTop w:val="0"/>
          <w:marBottom w:val="0"/>
          <w:divBdr>
            <w:top w:val="none" w:sz="0" w:space="0" w:color="auto"/>
            <w:left w:val="none" w:sz="0" w:space="0" w:color="auto"/>
            <w:bottom w:val="none" w:sz="0" w:space="0" w:color="auto"/>
            <w:right w:val="none" w:sz="0" w:space="0" w:color="auto"/>
          </w:divBdr>
        </w:div>
        <w:div w:id="1856378618">
          <w:marLeft w:val="547"/>
          <w:marRight w:val="0"/>
          <w:marTop w:val="0"/>
          <w:marBottom w:val="0"/>
          <w:divBdr>
            <w:top w:val="none" w:sz="0" w:space="0" w:color="auto"/>
            <w:left w:val="none" w:sz="0" w:space="0" w:color="auto"/>
            <w:bottom w:val="none" w:sz="0" w:space="0" w:color="auto"/>
            <w:right w:val="none" w:sz="0" w:space="0" w:color="auto"/>
          </w:divBdr>
        </w:div>
      </w:divsChild>
    </w:div>
    <w:div w:id="372190763">
      <w:bodyDiv w:val="1"/>
      <w:marLeft w:val="0"/>
      <w:marRight w:val="0"/>
      <w:marTop w:val="0"/>
      <w:marBottom w:val="0"/>
      <w:divBdr>
        <w:top w:val="none" w:sz="0" w:space="0" w:color="auto"/>
        <w:left w:val="none" w:sz="0" w:space="0" w:color="auto"/>
        <w:bottom w:val="none" w:sz="0" w:space="0" w:color="auto"/>
        <w:right w:val="none" w:sz="0" w:space="0" w:color="auto"/>
      </w:divBdr>
    </w:div>
    <w:div w:id="373821496">
      <w:bodyDiv w:val="1"/>
      <w:marLeft w:val="0"/>
      <w:marRight w:val="0"/>
      <w:marTop w:val="0"/>
      <w:marBottom w:val="0"/>
      <w:divBdr>
        <w:top w:val="none" w:sz="0" w:space="0" w:color="auto"/>
        <w:left w:val="none" w:sz="0" w:space="0" w:color="auto"/>
        <w:bottom w:val="none" w:sz="0" w:space="0" w:color="auto"/>
        <w:right w:val="none" w:sz="0" w:space="0" w:color="auto"/>
      </w:divBdr>
    </w:div>
    <w:div w:id="384912961">
      <w:bodyDiv w:val="1"/>
      <w:marLeft w:val="0"/>
      <w:marRight w:val="0"/>
      <w:marTop w:val="0"/>
      <w:marBottom w:val="0"/>
      <w:divBdr>
        <w:top w:val="none" w:sz="0" w:space="0" w:color="auto"/>
        <w:left w:val="none" w:sz="0" w:space="0" w:color="auto"/>
        <w:bottom w:val="none" w:sz="0" w:space="0" w:color="auto"/>
        <w:right w:val="none" w:sz="0" w:space="0" w:color="auto"/>
      </w:divBdr>
    </w:div>
    <w:div w:id="388696420">
      <w:bodyDiv w:val="1"/>
      <w:marLeft w:val="0"/>
      <w:marRight w:val="0"/>
      <w:marTop w:val="0"/>
      <w:marBottom w:val="0"/>
      <w:divBdr>
        <w:top w:val="none" w:sz="0" w:space="0" w:color="auto"/>
        <w:left w:val="none" w:sz="0" w:space="0" w:color="auto"/>
        <w:bottom w:val="none" w:sz="0" w:space="0" w:color="auto"/>
        <w:right w:val="none" w:sz="0" w:space="0" w:color="auto"/>
      </w:divBdr>
    </w:div>
    <w:div w:id="401408647">
      <w:bodyDiv w:val="1"/>
      <w:marLeft w:val="0"/>
      <w:marRight w:val="0"/>
      <w:marTop w:val="0"/>
      <w:marBottom w:val="0"/>
      <w:divBdr>
        <w:top w:val="none" w:sz="0" w:space="0" w:color="auto"/>
        <w:left w:val="none" w:sz="0" w:space="0" w:color="auto"/>
        <w:bottom w:val="none" w:sz="0" w:space="0" w:color="auto"/>
        <w:right w:val="none" w:sz="0" w:space="0" w:color="auto"/>
      </w:divBdr>
    </w:div>
    <w:div w:id="415442393">
      <w:bodyDiv w:val="1"/>
      <w:marLeft w:val="0"/>
      <w:marRight w:val="0"/>
      <w:marTop w:val="0"/>
      <w:marBottom w:val="0"/>
      <w:divBdr>
        <w:top w:val="none" w:sz="0" w:space="0" w:color="auto"/>
        <w:left w:val="none" w:sz="0" w:space="0" w:color="auto"/>
        <w:bottom w:val="none" w:sz="0" w:space="0" w:color="auto"/>
        <w:right w:val="none" w:sz="0" w:space="0" w:color="auto"/>
      </w:divBdr>
    </w:div>
    <w:div w:id="422923980">
      <w:bodyDiv w:val="1"/>
      <w:marLeft w:val="0"/>
      <w:marRight w:val="0"/>
      <w:marTop w:val="0"/>
      <w:marBottom w:val="0"/>
      <w:divBdr>
        <w:top w:val="none" w:sz="0" w:space="0" w:color="auto"/>
        <w:left w:val="none" w:sz="0" w:space="0" w:color="auto"/>
        <w:bottom w:val="none" w:sz="0" w:space="0" w:color="auto"/>
        <w:right w:val="none" w:sz="0" w:space="0" w:color="auto"/>
      </w:divBdr>
      <w:divsChild>
        <w:div w:id="194659730">
          <w:marLeft w:val="547"/>
          <w:marRight w:val="0"/>
          <w:marTop w:val="0"/>
          <w:marBottom w:val="0"/>
          <w:divBdr>
            <w:top w:val="none" w:sz="0" w:space="0" w:color="auto"/>
            <w:left w:val="none" w:sz="0" w:space="0" w:color="auto"/>
            <w:bottom w:val="none" w:sz="0" w:space="0" w:color="auto"/>
            <w:right w:val="none" w:sz="0" w:space="0" w:color="auto"/>
          </w:divBdr>
        </w:div>
        <w:div w:id="735591855">
          <w:marLeft w:val="547"/>
          <w:marRight w:val="0"/>
          <w:marTop w:val="0"/>
          <w:marBottom w:val="0"/>
          <w:divBdr>
            <w:top w:val="none" w:sz="0" w:space="0" w:color="auto"/>
            <w:left w:val="none" w:sz="0" w:space="0" w:color="auto"/>
            <w:bottom w:val="none" w:sz="0" w:space="0" w:color="auto"/>
            <w:right w:val="none" w:sz="0" w:space="0" w:color="auto"/>
          </w:divBdr>
        </w:div>
        <w:div w:id="1577322551">
          <w:marLeft w:val="547"/>
          <w:marRight w:val="0"/>
          <w:marTop w:val="0"/>
          <w:marBottom w:val="0"/>
          <w:divBdr>
            <w:top w:val="none" w:sz="0" w:space="0" w:color="auto"/>
            <w:left w:val="none" w:sz="0" w:space="0" w:color="auto"/>
            <w:bottom w:val="none" w:sz="0" w:space="0" w:color="auto"/>
            <w:right w:val="none" w:sz="0" w:space="0" w:color="auto"/>
          </w:divBdr>
        </w:div>
      </w:divsChild>
    </w:div>
    <w:div w:id="445464813">
      <w:bodyDiv w:val="1"/>
      <w:marLeft w:val="0"/>
      <w:marRight w:val="0"/>
      <w:marTop w:val="0"/>
      <w:marBottom w:val="0"/>
      <w:divBdr>
        <w:top w:val="none" w:sz="0" w:space="0" w:color="auto"/>
        <w:left w:val="none" w:sz="0" w:space="0" w:color="auto"/>
        <w:bottom w:val="none" w:sz="0" w:space="0" w:color="auto"/>
        <w:right w:val="none" w:sz="0" w:space="0" w:color="auto"/>
      </w:divBdr>
    </w:div>
    <w:div w:id="447242504">
      <w:bodyDiv w:val="1"/>
      <w:marLeft w:val="0"/>
      <w:marRight w:val="0"/>
      <w:marTop w:val="0"/>
      <w:marBottom w:val="0"/>
      <w:divBdr>
        <w:top w:val="none" w:sz="0" w:space="0" w:color="auto"/>
        <w:left w:val="none" w:sz="0" w:space="0" w:color="auto"/>
        <w:bottom w:val="none" w:sz="0" w:space="0" w:color="auto"/>
        <w:right w:val="none" w:sz="0" w:space="0" w:color="auto"/>
      </w:divBdr>
    </w:div>
    <w:div w:id="455878038">
      <w:bodyDiv w:val="1"/>
      <w:marLeft w:val="0"/>
      <w:marRight w:val="0"/>
      <w:marTop w:val="0"/>
      <w:marBottom w:val="0"/>
      <w:divBdr>
        <w:top w:val="none" w:sz="0" w:space="0" w:color="auto"/>
        <w:left w:val="none" w:sz="0" w:space="0" w:color="auto"/>
        <w:bottom w:val="none" w:sz="0" w:space="0" w:color="auto"/>
        <w:right w:val="none" w:sz="0" w:space="0" w:color="auto"/>
      </w:divBdr>
    </w:div>
    <w:div w:id="485247161">
      <w:bodyDiv w:val="1"/>
      <w:marLeft w:val="0"/>
      <w:marRight w:val="0"/>
      <w:marTop w:val="0"/>
      <w:marBottom w:val="0"/>
      <w:divBdr>
        <w:top w:val="none" w:sz="0" w:space="0" w:color="auto"/>
        <w:left w:val="none" w:sz="0" w:space="0" w:color="auto"/>
        <w:bottom w:val="none" w:sz="0" w:space="0" w:color="auto"/>
        <w:right w:val="none" w:sz="0" w:space="0" w:color="auto"/>
      </w:divBdr>
    </w:div>
    <w:div w:id="485586956">
      <w:bodyDiv w:val="1"/>
      <w:marLeft w:val="0"/>
      <w:marRight w:val="0"/>
      <w:marTop w:val="0"/>
      <w:marBottom w:val="0"/>
      <w:divBdr>
        <w:top w:val="none" w:sz="0" w:space="0" w:color="auto"/>
        <w:left w:val="none" w:sz="0" w:space="0" w:color="auto"/>
        <w:bottom w:val="none" w:sz="0" w:space="0" w:color="auto"/>
        <w:right w:val="none" w:sz="0" w:space="0" w:color="auto"/>
      </w:divBdr>
    </w:div>
    <w:div w:id="489835243">
      <w:bodyDiv w:val="1"/>
      <w:marLeft w:val="0"/>
      <w:marRight w:val="0"/>
      <w:marTop w:val="0"/>
      <w:marBottom w:val="0"/>
      <w:divBdr>
        <w:top w:val="none" w:sz="0" w:space="0" w:color="auto"/>
        <w:left w:val="none" w:sz="0" w:space="0" w:color="auto"/>
        <w:bottom w:val="none" w:sz="0" w:space="0" w:color="auto"/>
        <w:right w:val="none" w:sz="0" w:space="0" w:color="auto"/>
      </w:divBdr>
    </w:div>
    <w:div w:id="493031391">
      <w:bodyDiv w:val="1"/>
      <w:marLeft w:val="0"/>
      <w:marRight w:val="0"/>
      <w:marTop w:val="0"/>
      <w:marBottom w:val="0"/>
      <w:divBdr>
        <w:top w:val="none" w:sz="0" w:space="0" w:color="auto"/>
        <w:left w:val="none" w:sz="0" w:space="0" w:color="auto"/>
        <w:bottom w:val="none" w:sz="0" w:space="0" w:color="auto"/>
        <w:right w:val="none" w:sz="0" w:space="0" w:color="auto"/>
      </w:divBdr>
    </w:div>
    <w:div w:id="495077640">
      <w:bodyDiv w:val="1"/>
      <w:marLeft w:val="0"/>
      <w:marRight w:val="0"/>
      <w:marTop w:val="0"/>
      <w:marBottom w:val="0"/>
      <w:divBdr>
        <w:top w:val="none" w:sz="0" w:space="0" w:color="auto"/>
        <w:left w:val="none" w:sz="0" w:space="0" w:color="auto"/>
        <w:bottom w:val="none" w:sz="0" w:space="0" w:color="auto"/>
        <w:right w:val="none" w:sz="0" w:space="0" w:color="auto"/>
      </w:divBdr>
    </w:div>
    <w:div w:id="499462835">
      <w:bodyDiv w:val="1"/>
      <w:marLeft w:val="0"/>
      <w:marRight w:val="0"/>
      <w:marTop w:val="0"/>
      <w:marBottom w:val="0"/>
      <w:divBdr>
        <w:top w:val="none" w:sz="0" w:space="0" w:color="auto"/>
        <w:left w:val="none" w:sz="0" w:space="0" w:color="auto"/>
        <w:bottom w:val="none" w:sz="0" w:space="0" w:color="auto"/>
        <w:right w:val="none" w:sz="0" w:space="0" w:color="auto"/>
      </w:divBdr>
    </w:div>
    <w:div w:id="504588794">
      <w:bodyDiv w:val="1"/>
      <w:marLeft w:val="0"/>
      <w:marRight w:val="0"/>
      <w:marTop w:val="0"/>
      <w:marBottom w:val="0"/>
      <w:divBdr>
        <w:top w:val="none" w:sz="0" w:space="0" w:color="auto"/>
        <w:left w:val="none" w:sz="0" w:space="0" w:color="auto"/>
        <w:bottom w:val="none" w:sz="0" w:space="0" w:color="auto"/>
        <w:right w:val="none" w:sz="0" w:space="0" w:color="auto"/>
      </w:divBdr>
    </w:div>
    <w:div w:id="508721231">
      <w:bodyDiv w:val="1"/>
      <w:marLeft w:val="0"/>
      <w:marRight w:val="0"/>
      <w:marTop w:val="0"/>
      <w:marBottom w:val="0"/>
      <w:divBdr>
        <w:top w:val="none" w:sz="0" w:space="0" w:color="auto"/>
        <w:left w:val="none" w:sz="0" w:space="0" w:color="auto"/>
        <w:bottom w:val="none" w:sz="0" w:space="0" w:color="auto"/>
        <w:right w:val="none" w:sz="0" w:space="0" w:color="auto"/>
      </w:divBdr>
    </w:div>
    <w:div w:id="512303188">
      <w:bodyDiv w:val="1"/>
      <w:marLeft w:val="0"/>
      <w:marRight w:val="0"/>
      <w:marTop w:val="0"/>
      <w:marBottom w:val="0"/>
      <w:divBdr>
        <w:top w:val="none" w:sz="0" w:space="0" w:color="auto"/>
        <w:left w:val="none" w:sz="0" w:space="0" w:color="auto"/>
        <w:bottom w:val="none" w:sz="0" w:space="0" w:color="auto"/>
        <w:right w:val="none" w:sz="0" w:space="0" w:color="auto"/>
      </w:divBdr>
    </w:div>
    <w:div w:id="540285147">
      <w:bodyDiv w:val="1"/>
      <w:marLeft w:val="0"/>
      <w:marRight w:val="0"/>
      <w:marTop w:val="0"/>
      <w:marBottom w:val="0"/>
      <w:divBdr>
        <w:top w:val="none" w:sz="0" w:space="0" w:color="auto"/>
        <w:left w:val="none" w:sz="0" w:space="0" w:color="auto"/>
        <w:bottom w:val="none" w:sz="0" w:space="0" w:color="auto"/>
        <w:right w:val="none" w:sz="0" w:space="0" w:color="auto"/>
      </w:divBdr>
    </w:div>
    <w:div w:id="552891212">
      <w:bodyDiv w:val="1"/>
      <w:marLeft w:val="0"/>
      <w:marRight w:val="0"/>
      <w:marTop w:val="0"/>
      <w:marBottom w:val="0"/>
      <w:divBdr>
        <w:top w:val="none" w:sz="0" w:space="0" w:color="auto"/>
        <w:left w:val="none" w:sz="0" w:space="0" w:color="auto"/>
        <w:bottom w:val="none" w:sz="0" w:space="0" w:color="auto"/>
        <w:right w:val="none" w:sz="0" w:space="0" w:color="auto"/>
      </w:divBdr>
    </w:div>
    <w:div w:id="570237178">
      <w:bodyDiv w:val="1"/>
      <w:marLeft w:val="0"/>
      <w:marRight w:val="0"/>
      <w:marTop w:val="0"/>
      <w:marBottom w:val="0"/>
      <w:divBdr>
        <w:top w:val="none" w:sz="0" w:space="0" w:color="auto"/>
        <w:left w:val="none" w:sz="0" w:space="0" w:color="auto"/>
        <w:bottom w:val="none" w:sz="0" w:space="0" w:color="auto"/>
        <w:right w:val="none" w:sz="0" w:space="0" w:color="auto"/>
      </w:divBdr>
    </w:div>
    <w:div w:id="571811192">
      <w:bodyDiv w:val="1"/>
      <w:marLeft w:val="0"/>
      <w:marRight w:val="0"/>
      <w:marTop w:val="0"/>
      <w:marBottom w:val="0"/>
      <w:divBdr>
        <w:top w:val="none" w:sz="0" w:space="0" w:color="auto"/>
        <w:left w:val="none" w:sz="0" w:space="0" w:color="auto"/>
        <w:bottom w:val="none" w:sz="0" w:space="0" w:color="auto"/>
        <w:right w:val="none" w:sz="0" w:space="0" w:color="auto"/>
      </w:divBdr>
    </w:div>
    <w:div w:id="580913085">
      <w:bodyDiv w:val="1"/>
      <w:marLeft w:val="0"/>
      <w:marRight w:val="0"/>
      <w:marTop w:val="0"/>
      <w:marBottom w:val="0"/>
      <w:divBdr>
        <w:top w:val="none" w:sz="0" w:space="0" w:color="auto"/>
        <w:left w:val="none" w:sz="0" w:space="0" w:color="auto"/>
        <w:bottom w:val="none" w:sz="0" w:space="0" w:color="auto"/>
        <w:right w:val="none" w:sz="0" w:space="0" w:color="auto"/>
      </w:divBdr>
    </w:div>
    <w:div w:id="583077179">
      <w:bodyDiv w:val="1"/>
      <w:marLeft w:val="0"/>
      <w:marRight w:val="0"/>
      <w:marTop w:val="0"/>
      <w:marBottom w:val="0"/>
      <w:divBdr>
        <w:top w:val="none" w:sz="0" w:space="0" w:color="auto"/>
        <w:left w:val="none" w:sz="0" w:space="0" w:color="auto"/>
        <w:bottom w:val="none" w:sz="0" w:space="0" w:color="auto"/>
        <w:right w:val="none" w:sz="0" w:space="0" w:color="auto"/>
      </w:divBdr>
    </w:div>
    <w:div w:id="588923551">
      <w:bodyDiv w:val="1"/>
      <w:marLeft w:val="0"/>
      <w:marRight w:val="0"/>
      <w:marTop w:val="0"/>
      <w:marBottom w:val="0"/>
      <w:divBdr>
        <w:top w:val="none" w:sz="0" w:space="0" w:color="auto"/>
        <w:left w:val="none" w:sz="0" w:space="0" w:color="auto"/>
        <w:bottom w:val="none" w:sz="0" w:space="0" w:color="auto"/>
        <w:right w:val="none" w:sz="0" w:space="0" w:color="auto"/>
      </w:divBdr>
    </w:div>
    <w:div w:id="589000165">
      <w:bodyDiv w:val="1"/>
      <w:marLeft w:val="0"/>
      <w:marRight w:val="0"/>
      <w:marTop w:val="0"/>
      <w:marBottom w:val="0"/>
      <w:divBdr>
        <w:top w:val="none" w:sz="0" w:space="0" w:color="auto"/>
        <w:left w:val="none" w:sz="0" w:space="0" w:color="auto"/>
        <w:bottom w:val="none" w:sz="0" w:space="0" w:color="auto"/>
        <w:right w:val="none" w:sz="0" w:space="0" w:color="auto"/>
      </w:divBdr>
    </w:div>
    <w:div w:id="599988155">
      <w:bodyDiv w:val="1"/>
      <w:marLeft w:val="0"/>
      <w:marRight w:val="0"/>
      <w:marTop w:val="0"/>
      <w:marBottom w:val="0"/>
      <w:divBdr>
        <w:top w:val="none" w:sz="0" w:space="0" w:color="auto"/>
        <w:left w:val="none" w:sz="0" w:space="0" w:color="auto"/>
        <w:bottom w:val="none" w:sz="0" w:space="0" w:color="auto"/>
        <w:right w:val="none" w:sz="0" w:space="0" w:color="auto"/>
      </w:divBdr>
    </w:div>
    <w:div w:id="606739575">
      <w:bodyDiv w:val="1"/>
      <w:marLeft w:val="0"/>
      <w:marRight w:val="0"/>
      <w:marTop w:val="0"/>
      <w:marBottom w:val="0"/>
      <w:divBdr>
        <w:top w:val="none" w:sz="0" w:space="0" w:color="auto"/>
        <w:left w:val="none" w:sz="0" w:space="0" w:color="auto"/>
        <w:bottom w:val="none" w:sz="0" w:space="0" w:color="auto"/>
        <w:right w:val="none" w:sz="0" w:space="0" w:color="auto"/>
      </w:divBdr>
    </w:div>
    <w:div w:id="617492650">
      <w:bodyDiv w:val="1"/>
      <w:marLeft w:val="0"/>
      <w:marRight w:val="0"/>
      <w:marTop w:val="0"/>
      <w:marBottom w:val="0"/>
      <w:divBdr>
        <w:top w:val="none" w:sz="0" w:space="0" w:color="auto"/>
        <w:left w:val="none" w:sz="0" w:space="0" w:color="auto"/>
        <w:bottom w:val="none" w:sz="0" w:space="0" w:color="auto"/>
        <w:right w:val="none" w:sz="0" w:space="0" w:color="auto"/>
      </w:divBdr>
    </w:div>
    <w:div w:id="637994663">
      <w:bodyDiv w:val="1"/>
      <w:marLeft w:val="0"/>
      <w:marRight w:val="0"/>
      <w:marTop w:val="0"/>
      <w:marBottom w:val="0"/>
      <w:divBdr>
        <w:top w:val="none" w:sz="0" w:space="0" w:color="auto"/>
        <w:left w:val="none" w:sz="0" w:space="0" w:color="auto"/>
        <w:bottom w:val="none" w:sz="0" w:space="0" w:color="auto"/>
        <w:right w:val="none" w:sz="0" w:space="0" w:color="auto"/>
      </w:divBdr>
    </w:div>
    <w:div w:id="641927350">
      <w:bodyDiv w:val="1"/>
      <w:marLeft w:val="0"/>
      <w:marRight w:val="0"/>
      <w:marTop w:val="0"/>
      <w:marBottom w:val="0"/>
      <w:divBdr>
        <w:top w:val="none" w:sz="0" w:space="0" w:color="auto"/>
        <w:left w:val="none" w:sz="0" w:space="0" w:color="auto"/>
        <w:bottom w:val="none" w:sz="0" w:space="0" w:color="auto"/>
        <w:right w:val="none" w:sz="0" w:space="0" w:color="auto"/>
      </w:divBdr>
    </w:div>
    <w:div w:id="652876512">
      <w:bodyDiv w:val="1"/>
      <w:marLeft w:val="0"/>
      <w:marRight w:val="0"/>
      <w:marTop w:val="0"/>
      <w:marBottom w:val="0"/>
      <w:divBdr>
        <w:top w:val="none" w:sz="0" w:space="0" w:color="auto"/>
        <w:left w:val="none" w:sz="0" w:space="0" w:color="auto"/>
        <w:bottom w:val="none" w:sz="0" w:space="0" w:color="auto"/>
        <w:right w:val="none" w:sz="0" w:space="0" w:color="auto"/>
      </w:divBdr>
    </w:div>
    <w:div w:id="653068578">
      <w:bodyDiv w:val="1"/>
      <w:marLeft w:val="0"/>
      <w:marRight w:val="0"/>
      <w:marTop w:val="0"/>
      <w:marBottom w:val="0"/>
      <w:divBdr>
        <w:top w:val="none" w:sz="0" w:space="0" w:color="auto"/>
        <w:left w:val="none" w:sz="0" w:space="0" w:color="auto"/>
        <w:bottom w:val="none" w:sz="0" w:space="0" w:color="auto"/>
        <w:right w:val="none" w:sz="0" w:space="0" w:color="auto"/>
      </w:divBdr>
    </w:div>
    <w:div w:id="672033048">
      <w:bodyDiv w:val="1"/>
      <w:marLeft w:val="0"/>
      <w:marRight w:val="0"/>
      <w:marTop w:val="0"/>
      <w:marBottom w:val="0"/>
      <w:divBdr>
        <w:top w:val="none" w:sz="0" w:space="0" w:color="auto"/>
        <w:left w:val="none" w:sz="0" w:space="0" w:color="auto"/>
        <w:bottom w:val="none" w:sz="0" w:space="0" w:color="auto"/>
        <w:right w:val="none" w:sz="0" w:space="0" w:color="auto"/>
      </w:divBdr>
    </w:div>
    <w:div w:id="692610249">
      <w:bodyDiv w:val="1"/>
      <w:marLeft w:val="0"/>
      <w:marRight w:val="0"/>
      <w:marTop w:val="0"/>
      <w:marBottom w:val="0"/>
      <w:divBdr>
        <w:top w:val="none" w:sz="0" w:space="0" w:color="auto"/>
        <w:left w:val="none" w:sz="0" w:space="0" w:color="auto"/>
        <w:bottom w:val="none" w:sz="0" w:space="0" w:color="auto"/>
        <w:right w:val="none" w:sz="0" w:space="0" w:color="auto"/>
      </w:divBdr>
    </w:div>
    <w:div w:id="694624433">
      <w:bodyDiv w:val="1"/>
      <w:marLeft w:val="0"/>
      <w:marRight w:val="0"/>
      <w:marTop w:val="0"/>
      <w:marBottom w:val="0"/>
      <w:divBdr>
        <w:top w:val="none" w:sz="0" w:space="0" w:color="auto"/>
        <w:left w:val="none" w:sz="0" w:space="0" w:color="auto"/>
        <w:bottom w:val="none" w:sz="0" w:space="0" w:color="auto"/>
        <w:right w:val="none" w:sz="0" w:space="0" w:color="auto"/>
      </w:divBdr>
    </w:div>
    <w:div w:id="695271829">
      <w:bodyDiv w:val="1"/>
      <w:marLeft w:val="0"/>
      <w:marRight w:val="0"/>
      <w:marTop w:val="0"/>
      <w:marBottom w:val="0"/>
      <w:divBdr>
        <w:top w:val="none" w:sz="0" w:space="0" w:color="auto"/>
        <w:left w:val="none" w:sz="0" w:space="0" w:color="auto"/>
        <w:bottom w:val="none" w:sz="0" w:space="0" w:color="auto"/>
        <w:right w:val="none" w:sz="0" w:space="0" w:color="auto"/>
      </w:divBdr>
    </w:div>
    <w:div w:id="709692848">
      <w:bodyDiv w:val="1"/>
      <w:marLeft w:val="0"/>
      <w:marRight w:val="0"/>
      <w:marTop w:val="0"/>
      <w:marBottom w:val="0"/>
      <w:divBdr>
        <w:top w:val="none" w:sz="0" w:space="0" w:color="auto"/>
        <w:left w:val="none" w:sz="0" w:space="0" w:color="auto"/>
        <w:bottom w:val="none" w:sz="0" w:space="0" w:color="auto"/>
        <w:right w:val="none" w:sz="0" w:space="0" w:color="auto"/>
      </w:divBdr>
    </w:div>
    <w:div w:id="710039076">
      <w:bodyDiv w:val="1"/>
      <w:marLeft w:val="0"/>
      <w:marRight w:val="0"/>
      <w:marTop w:val="0"/>
      <w:marBottom w:val="0"/>
      <w:divBdr>
        <w:top w:val="none" w:sz="0" w:space="0" w:color="auto"/>
        <w:left w:val="none" w:sz="0" w:space="0" w:color="auto"/>
        <w:bottom w:val="none" w:sz="0" w:space="0" w:color="auto"/>
        <w:right w:val="none" w:sz="0" w:space="0" w:color="auto"/>
      </w:divBdr>
    </w:div>
    <w:div w:id="717239802">
      <w:bodyDiv w:val="1"/>
      <w:marLeft w:val="0"/>
      <w:marRight w:val="0"/>
      <w:marTop w:val="0"/>
      <w:marBottom w:val="0"/>
      <w:divBdr>
        <w:top w:val="none" w:sz="0" w:space="0" w:color="auto"/>
        <w:left w:val="none" w:sz="0" w:space="0" w:color="auto"/>
        <w:bottom w:val="none" w:sz="0" w:space="0" w:color="auto"/>
        <w:right w:val="none" w:sz="0" w:space="0" w:color="auto"/>
      </w:divBdr>
    </w:div>
    <w:div w:id="718819935">
      <w:bodyDiv w:val="1"/>
      <w:marLeft w:val="0"/>
      <w:marRight w:val="0"/>
      <w:marTop w:val="0"/>
      <w:marBottom w:val="0"/>
      <w:divBdr>
        <w:top w:val="none" w:sz="0" w:space="0" w:color="auto"/>
        <w:left w:val="none" w:sz="0" w:space="0" w:color="auto"/>
        <w:bottom w:val="none" w:sz="0" w:space="0" w:color="auto"/>
        <w:right w:val="none" w:sz="0" w:space="0" w:color="auto"/>
      </w:divBdr>
    </w:div>
    <w:div w:id="720055529">
      <w:bodyDiv w:val="1"/>
      <w:marLeft w:val="0"/>
      <w:marRight w:val="0"/>
      <w:marTop w:val="0"/>
      <w:marBottom w:val="0"/>
      <w:divBdr>
        <w:top w:val="none" w:sz="0" w:space="0" w:color="auto"/>
        <w:left w:val="none" w:sz="0" w:space="0" w:color="auto"/>
        <w:bottom w:val="none" w:sz="0" w:space="0" w:color="auto"/>
        <w:right w:val="none" w:sz="0" w:space="0" w:color="auto"/>
      </w:divBdr>
    </w:div>
    <w:div w:id="737555098">
      <w:bodyDiv w:val="1"/>
      <w:marLeft w:val="0"/>
      <w:marRight w:val="0"/>
      <w:marTop w:val="0"/>
      <w:marBottom w:val="0"/>
      <w:divBdr>
        <w:top w:val="none" w:sz="0" w:space="0" w:color="auto"/>
        <w:left w:val="none" w:sz="0" w:space="0" w:color="auto"/>
        <w:bottom w:val="none" w:sz="0" w:space="0" w:color="auto"/>
        <w:right w:val="none" w:sz="0" w:space="0" w:color="auto"/>
      </w:divBdr>
    </w:div>
    <w:div w:id="742069859">
      <w:bodyDiv w:val="1"/>
      <w:marLeft w:val="0"/>
      <w:marRight w:val="0"/>
      <w:marTop w:val="0"/>
      <w:marBottom w:val="0"/>
      <w:divBdr>
        <w:top w:val="none" w:sz="0" w:space="0" w:color="auto"/>
        <w:left w:val="none" w:sz="0" w:space="0" w:color="auto"/>
        <w:bottom w:val="none" w:sz="0" w:space="0" w:color="auto"/>
        <w:right w:val="none" w:sz="0" w:space="0" w:color="auto"/>
      </w:divBdr>
    </w:div>
    <w:div w:id="742146948">
      <w:bodyDiv w:val="1"/>
      <w:marLeft w:val="0"/>
      <w:marRight w:val="0"/>
      <w:marTop w:val="0"/>
      <w:marBottom w:val="0"/>
      <w:divBdr>
        <w:top w:val="none" w:sz="0" w:space="0" w:color="auto"/>
        <w:left w:val="none" w:sz="0" w:space="0" w:color="auto"/>
        <w:bottom w:val="none" w:sz="0" w:space="0" w:color="auto"/>
        <w:right w:val="none" w:sz="0" w:space="0" w:color="auto"/>
      </w:divBdr>
    </w:div>
    <w:div w:id="749470770">
      <w:bodyDiv w:val="1"/>
      <w:marLeft w:val="0"/>
      <w:marRight w:val="0"/>
      <w:marTop w:val="0"/>
      <w:marBottom w:val="0"/>
      <w:divBdr>
        <w:top w:val="none" w:sz="0" w:space="0" w:color="auto"/>
        <w:left w:val="none" w:sz="0" w:space="0" w:color="auto"/>
        <w:bottom w:val="none" w:sz="0" w:space="0" w:color="auto"/>
        <w:right w:val="none" w:sz="0" w:space="0" w:color="auto"/>
      </w:divBdr>
    </w:div>
    <w:div w:id="769161992">
      <w:bodyDiv w:val="1"/>
      <w:marLeft w:val="0"/>
      <w:marRight w:val="0"/>
      <w:marTop w:val="0"/>
      <w:marBottom w:val="0"/>
      <w:divBdr>
        <w:top w:val="none" w:sz="0" w:space="0" w:color="auto"/>
        <w:left w:val="none" w:sz="0" w:space="0" w:color="auto"/>
        <w:bottom w:val="none" w:sz="0" w:space="0" w:color="auto"/>
        <w:right w:val="none" w:sz="0" w:space="0" w:color="auto"/>
      </w:divBdr>
    </w:div>
    <w:div w:id="771586468">
      <w:bodyDiv w:val="1"/>
      <w:marLeft w:val="0"/>
      <w:marRight w:val="0"/>
      <w:marTop w:val="0"/>
      <w:marBottom w:val="0"/>
      <w:divBdr>
        <w:top w:val="none" w:sz="0" w:space="0" w:color="auto"/>
        <w:left w:val="none" w:sz="0" w:space="0" w:color="auto"/>
        <w:bottom w:val="none" w:sz="0" w:space="0" w:color="auto"/>
        <w:right w:val="none" w:sz="0" w:space="0" w:color="auto"/>
      </w:divBdr>
    </w:div>
    <w:div w:id="792214468">
      <w:bodyDiv w:val="1"/>
      <w:marLeft w:val="0"/>
      <w:marRight w:val="0"/>
      <w:marTop w:val="0"/>
      <w:marBottom w:val="0"/>
      <w:divBdr>
        <w:top w:val="none" w:sz="0" w:space="0" w:color="auto"/>
        <w:left w:val="none" w:sz="0" w:space="0" w:color="auto"/>
        <w:bottom w:val="none" w:sz="0" w:space="0" w:color="auto"/>
        <w:right w:val="none" w:sz="0" w:space="0" w:color="auto"/>
      </w:divBdr>
    </w:div>
    <w:div w:id="793597812">
      <w:bodyDiv w:val="1"/>
      <w:marLeft w:val="0"/>
      <w:marRight w:val="0"/>
      <w:marTop w:val="0"/>
      <w:marBottom w:val="0"/>
      <w:divBdr>
        <w:top w:val="none" w:sz="0" w:space="0" w:color="auto"/>
        <w:left w:val="none" w:sz="0" w:space="0" w:color="auto"/>
        <w:bottom w:val="none" w:sz="0" w:space="0" w:color="auto"/>
        <w:right w:val="none" w:sz="0" w:space="0" w:color="auto"/>
      </w:divBdr>
      <w:divsChild>
        <w:div w:id="1572352990">
          <w:marLeft w:val="0"/>
          <w:marRight w:val="0"/>
          <w:marTop w:val="0"/>
          <w:marBottom w:val="0"/>
          <w:divBdr>
            <w:top w:val="none" w:sz="0" w:space="0" w:color="auto"/>
            <w:left w:val="none" w:sz="0" w:space="0" w:color="auto"/>
            <w:bottom w:val="none" w:sz="0" w:space="0" w:color="auto"/>
            <w:right w:val="none" w:sz="0" w:space="0" w:color="auto"/>
          </w:divBdr>
        </w:div>
        <w:div w:id="1716536715">
          <w:marLeft w:val="0"/>
          <w:marRight w:val="0"/>
          <w:marTop w:val="0"/>
          <w:marBottom w:val="0"/>
          <w:divBdr>
            <w:top w:val="none" w:sz="0" w:space="0" w:color="auto"/>
            <w:left w:val="none" w:sz="0" w:space="0" w:color="auto"/>
            <w:bottom w:val="none" w:sz="0" w:space="0" w:color="auto"/>
            <w:right w:val="none" w:sz="0" w:space="0" w:color="auto"/>
          </w:divBdr>
        </w:div>
        <w:div w:id="2122721624">
          <w:marLeft w:val="0"/>
          <w:marRight w:val="0"/>
          <w:marTop w:val="0"/>
          <w:marBottom w:val="0"/>
          <w:divBdr>
            <w:top w:val="none" w:sz="0" w:space="0" w:color="auto"/>
            <w:left w:val="none" w:sz="0" w:space="0" w:color="auto"/>
            <w:bottom w:val="none" w:sz="0" w:space="0" w:color="auto"/>
            <w:right w:val="none" w:sz="0" w:space="0" w:color="auto"/>
          </w:divBdr>
        </w:div>
      </w:divsChild>
    </w:div>
    <w:div w:id="833881049">
      <w:bodyDiv w:val="1"/>
      <w:marLeft w:val="0"/>
      <w:marRight w:val="0"/>
      <w:marTop w:val="0"/>
      <w:marBottom w:val="0"/>
      <w:divBdr>
        <w:top w:val="none" w:sz="0" w:space="0" w:color="auto"/>
        <w:left w:val="none" w:sz="0" w:space="0" w:color="auto"/>
        <w:bottom w:val="none" w:sz="0" w:space="0" w:color="auto"/>
        <w:right w:val="none" w:sz="0" w:space="0" w:color="auto"/>
      </w:divBdr>
    </w:div>
    <w:div w:id="841428230">
      <w:bodyDiv w:val="1"/>
      <w:marLeft w:val="0"/>
      <w:marRight w:val="0"/>
      <w:marTop w:val="0"/>
      <w:marBottom w:val="0"/>
      <w:divBdr>
        <w:top w:val="none" w:sz="0" w:space="0" w:color="auto"/>
        <w:left w:val="none" w:sz="0" w:space="0" w:color="auto"/>
        <w:bottom w:val="none" w:sz="0" w:space="0" w:color="auto"/>
        <w:right w:val="none" w:sz="0" w:space="0" w:color="auto"/>
      </w:divBdr>
    </w:div>
    <w:div w:id="856038964">
      <w:bodyDiv w:val="1"/>
      <w:marLeft w:val="0"/>
      <w:marRight w:val="0"/>
      <w:marTop w:val="0"/>
      <w:marBottom w:val="0"/>
      <w:divBdr>
        <w:top w:val="none" w:sz="0" w:space="0" w:color="auto"/>
        <w:left w:val="none" w:sz="0" w:space="0" w:color="auto"/>
        <w:bottom w:val="none" w:sz="0" w:space="0" w:color="auto"/>
        <w:right w:val="none" w:sz="0" w:space="0" w:color="auto"/>
      </w:divBdr>
    </w:div>
    <w:div w:id="861822906">
      <w:bodyDiv w:val="1"/>
      <w:marLeft w:val="0"/>
      <w:marRight w:val="0"/>
      <w:marTop w:val="0"/>
      <w:marBottom w:val="0"/>
      <w:divBdr>
        <w:top w:val="none" w:sz="0" w:space="0" w:color="auto"/>
        <w:left w:val="none" w:sz="0" w:space="0" w:color="auto"/>
        <w:bottom w:val="none" w:sz="0" w:space="0" w:color="auto"/>
        <w:right w:val="none" w:sz="0" w:space="0" w:color="auto"/>
      </w:divBdr>
    </w:div>
    <w:div w:id="881602294">
      <w:bodyDiv w:val="1"/>
      <w:marLeft w:val="0"/>
      <w:marRight w:val="0"/>
      <w:marTop w:val="0"/>
      <w:marBottom w:val="0"/>
      <w:divBdr>
        <w:top w:val="none" w:sz="0" w:space="0" w:color="auto"/>
        <w:left w:val="none" w:sz="0" w:space="0" w:color="auto"/>
        <w:bottom w:val="none" w:sz="0" w:space="0" w:color="auto"/>
        <w:right w:val="none" w:sz="0" w:space="0" w:color="auto"/>
      </w:divBdr>
    </w:div>
    <w:div w:id="903682303">
      <w:bodyDiv w:val="1"/>
      <w:marLeft w:val="0"/>
      <w:marRight w:val="0"/>
      <w:marTop w:val="0"/>
      <w:marBottom w:val="0"/>
      <w:divBdr>
        <w:top w:val="none" w:sz="0" w:space="0" w:color="auto"/>
        <w:left w:val="none" w:sz="0" w:space="0" w:color="auto"/>
        <w:bottom w:val="none" w:sz="0" w:space="0" w:color="auto"/>
        <w:right w:val="none" w:sz="0" w:space="0" w:color="auto"/>
      </w:divBdr>
    </w:div>
    <w:div w:id="904099455">
      <w:bodyDiv w:val="1"/>
      <w:marLeft w:val="0"/>
      <w:marRight w:val="0"/>
      <w:marTop w:val="0"/>
      <w:marBottom w:val="0"/>
      <w:divBdr>
        <w:top w:val="none" w:sz="0" w:space="0" w:color="auto"/>
        <w:left w:val="none" w:sz="0" w:space="0" w:color="auto"/>
        <w:bottom w:val="none" w:sz="0" w:space="0" w:color="auto"/>
        <w:right w:val="none" w:sz="0" w:space="0" w:color="auto"/>
      </w:divBdr>
    </w:div>
    <w:div w:id="910890579">
      <w:bodyDiv w:val="1"/>
      <w:marLeft w:val="0"/>
      <w:marRight w:val="0"/>
      <w:marTop w:val="0"/>
      <w:marBottom w:val="0"/>
      <w:divBdr>
        <w:top w:val="none" w:sz="0" w:space="0" w:color="auto"/>
        <w:left w:val="none" w:sz="0" w:space="0" w:color="auto"/>
        <w:bottom w:val="none" w:sz="0" w:space="0" w:color="auto"/>
        <w:right w:val="none" w:sz="0" w:space="0" w:color="auto"/>
      </w:divBdr>
    </w:div>
    <w:div w:id="918245561">
      <w:bodyDiv w:val="1"/>
      <w:marLeft w:val="0"/>
      <w:marRight w:val="0"/>
      <w:marTop w:val="0"/>
      <w:marBottom w:val="0"/>
      <w:divBdr>
        <w:top w:val="none" w:sz="0" w:space="0" w:color="auto"/>
        <w:left w:val="none" w:sz="0" w:space="0" w:color="auto"/>
        <w:bottom w:val="none" w:sz="0" w:space="0" w:color="auto"/>
        <w:right w:val="none" w:sz="0" w:space="0" w:color="auto"/>
      </w:divBdr>
    </w:div>
    <w:div w:id="952977215">
      <w:bodyDiv w:val="1"/>
      <w:marLeft w:val="0"/>
      <w:marRight w:val="0"/>
      <w:marTop w:val="0"/>
      <w:marBottom w:val="0"/>
      <w:divBdr>
        <w:top w:val="none" w:sz="0" w:space="0" w:color="auto"/>
        <w:left w:val="none" w:sz="0" w:space="0" w:color="auto"/>
        <w:bottom w:val="none" w:sz="0" w:space="0" w:color="auto"/>
        <w:right w:val="none" w:sz="0" w:space="0" w:color="auto"/>
      </w:divBdr>
    </w:div>
    <w:div w:id="956909918">
      <w:bodyDiv w:val="1"/>
      <w:marLeft w:val="0"/>
      <w:marRight w:val="0"/>
      <w:marTop w:val="0"/>
      <w:marBottom w:val="0"/>
      <w:divBdr>
        <w:top w:val="none" w:sz="0" w:space="0" w:color="auto"/>
        <w:left w:val="none" w:sz="0" w:space="0" w:color="auto"/>
        <w:bottom w:val="none" w:sz="0" w:space="0" w:color="auto"/>
        <w:right w:val="none" w:sz="0" w:space="0" w:color="auto"/>
      </w:divBdr>
    </w:div>
    <w:div w:id="975110809">
      <w:bodyDiv w:val="1"/>
      <w:marLeft w:val="0"/>
      <w:marRight w:val="0"/>
      <w:marTop w:val="0"/>
      <w:marBottom w:val="0"/>
      <w:divBdr>
        <w:top w:val="none" w:sz="0" w:space="0" w:color="auto"/>
        <w:left w:val="none" w:sz="0" w:space="0" w:color="auto"/>
        <w:bottom w:val="none" w:sz="0" w:space="0" w:color="auto"/>
        <w:right w:val="none" w:sz="0" w:space="0" w:color="auto"/>
      </w:divBdr>
    </w:div>
    <w:div w:id="980966160">
      <w:bodyDiv w:val="1"/>
      <w:marLeft w:val="0"/>
      <w:marRight w:val="0"/>
      <w:marTop w:val="0"/>
      <w:marBottom w:val="0"/>
      <w:divBdr>
        <w:top w:val="none" w:sz="0" w:space="0" w:color="auto"/>
        <w:left w:val="none" w:sz="0" w:space="0" w:color="auto"/>
        <w:bottom w:val="none" w:sz="0" w:space="0" w:color="auto"/>
        <w:right w:val="none" w:sz="0" w:space="0" w:color="auto"/>
      </w:divBdr>
    </w:div>
    <w:div w:id="982461598">
      <w:bodyDiv w:val="1"/>
      <w:marLeft w:val="0"/>
      <w:marRight w:val="0"/>
      <w:marTop w:val="0"/>
      <w:marBottom w:val="0"/>
      <w:divBdr>
        <w:top w:val="none" w:sz="0" w:space="0" w:color="auto"/>
        <w:left w:val="none" w:sz="0" w:space="0" w:color="auto"/>
        <w:bottom w:val="none" w:sz="0" w:space="0" w:color="auto"/>
        <w:right w:val="none" w:sz="0" w:space="0" w:color="auto"/>
      </w:divBdr>
    </w:div>
    <w:div w:id="986661968">
      <w:bodyDiv w:val="1"/>
      <w:marLeft w:val="0"/>
      <w:marRight w:val="0"/>
      <w:marTop w:val="0"/>
      <w:marBottom w:val="0"/>
      <w:divBdr>
        <w:top w:val="none" w:sz="0" w:space="0" w:color="auto"/>
        <w:left w:val="none" w:sz="0" w:space="0" w:color="auto"/>
        <w:bottom w:val="none" w:sz="0" w:space="0" w:color="auto"/>
        <w:right w:val="none" w:sz="0" w:space="0" w:color="auto"/>
      </w:divBdr>
    </w:div>
    <w:div w:id="1021784003">
      <w:bodyDiv w:val="1"/>
      <w:marLeft w:val="0"/>
      <w:marRight w:val="0"/>
      <w:marTop w:val="0"/>
      <w:marBottom w:val="0"/>
      <w:divBdr>
        <w:top w:val="none" w:sz="0" w:space="0" w:color="auto"/>
        <w:left w:val="none" w:sz="0" w:space="0" w:color="auto"/>
        <w:bottom w:val="none" w:sz="0" w:space="0" w:color="auto"/>
        <w:right w:val="none" w:sz="0" w:space="0" w:color="auto"/>
      </w:divBdr>
    </w:div>
    <w:div w:id="1027756307">
      <w:bodyDiv w:val="1"/>
      <w:marLeft w:val="0"/>
      <w:marRight w:val="0"/>
      <w:marTop w:val="0"/>
      <w:marBottom w:val="0"/>
      <w:divBdr>
        <w:top w:val="none" w:sz="0" w:space="0" w:color="auto"/>
        <w:left w:val="none" w:sz="0" w:space="0" w:color="auto"/>
        <w:bottom w:val="none" w:sz="0" w:space="0" w:color="auto"/>
        <w:right w:val="none" w:sz="0" w:space="0" w:color="auto"/>
      </w:divBdr>
    </w:div>
    <w:div w:id="1033531618">
      <w:bodyDiv w:val="1"/>
      <w:marLeft w:val="0"/>
      <w:marRight w:val="0"/>
      <w:marTop w:val="0"/>
      <w:marBottom w:val="0"/>
      <w:divBdr>
        <w:top w:val="none" w:sz="0" w:space="0" w:color="auto"/>
        <w:left w:val="none" w:sz="0" w:space="0" w:color="auto"/>
        <w:bottom w:val="none" w:sz="0" w:space="0" w:color="auto"/>
        <w:right w:val="none" w:sz="0" w:space="0" w:color="auto"/>
      </w:divBdr>
    </w:div>
    <w:div w:id="1055085810">
      <w:bodyDiv w:val="1"/>
      <w:marLeft w:val="0"/>
      <w:marRight w:val="0"/>
      <w:marTop w:val="0"/>
      <w:marBottom w:val="0"/>
      <w:divBdr>
        <w:top w:val="none" w:sz="0" w:space="0" w:color="auto"/>
        <w:left w:val="none" w:sz="0" w:space="0" w:color="auto"/>
        <w:bottom w:val="none" w:sz="0" w:space="0" w:color="auto"/>
        <w:right w:val="none" w:sz="0" w:space="0" w:color="auto"/>
      </w:divBdr>
    </w:div>
    <w:div w:id="1058747174">
      <w:bodyDiv w:val="1"/>
      <w:marLeft w:val="0"/>
      <w:marRight w:val="0"/>
      <w:marTop w:val="0"/>
      <w:marBottom w:val="0"/>
      <w:divBdr>
        <w:top w:val="none" w:sz="0" w:space="0" w:color="auto"/>
        <w:left w:val="none" w:sz="0" w:space="0" w:color="auto"/>
        <w:bottom w:val="none" w:sz="0" w:space="0" w:color="auto"/>
        <w:right w:val="none" w:sz="0" w:space="0" w:color="auto"/>
      </w:divBdr>
    </w:div>
    <w:div w:id="1071923676">
      <w:bodyDiv w:val="1"/>
      <w:marLeft w:val="0"/>
      <w:marRight w:val="0"/>
      <w:marTop w:val="0"/>
      <w:marBottom w:val="0"/>
      <w:divBdr>
        <w:top w:val="none" w:sz="0" w:space="0" w:color="auto"/>
        <w:left w:val="none" w:sz="0" w:space="0" w:color="auto"/>
        <w:bottom w:val="none" w:sz="0" w:space="0" w:color="auto"/>
        <w:right w:val="none" w:sz="0" w:space="0" w:color="auto"/>
      </w:divBdr>
    </w:div>
    <w:div w:id="1074861544">
      <w:bodyDiv w:val="1"/>
      <w:marLeft w:val="0"/>
      <w:marRight w:val="0"/>
      <w:marTop w:val="0"/>
      <w:marBottom w:val="0"/>
      <w:divBdr>
        <w:top w:val="none" w:sz="0" w:space="0" w:color="auto"/>
        <w:left w:val="none" w:sz="0" w:space="0" w:color="auto"/>
        <w:bottom w:val="none" w:sz="0" w:space="0" w:color="auto"/>
        <w:right w:val="none" w:sz="0" w:space="0" w:color="auto"/>
      </w:divBdr>
    </w:div>
    <w:div w:id="1091585470">
      <w:bodyDiv w:val="1"/>
      <w:marLeft w:val="0"/>
      <w:marRight w:val="0"/>
      <w:marTop w:val="0"/>
      <w:marBottom w:val="0"/>
      <w:divBdr>
        <w:top w:val="none" w:sz="0" w:space="0" w:color="auto"/>
        <w:left w:val="none" w:sz="0" w:space="0" w:color="auto"/>
        <w:bottom w:val="none" w:sz="0" w:space="0" w:color="auto"/>
        <w:right w:val="none" w:sz="0" w:space="0" w:color="auto"/>
      </w:divBdr>
    </w:div>
    <w:div w:id="1098797684">
      <w:bodyDiv w:val="1"/>
      <w:marLeft w:val="0"/>
      <w:marRight w:val="0"/>
      <w:marTop w:val="0"/>
      <w:marBottom w:val="0"/>
      <w:divBdr>
        <w:top w:val="none" w:sz="0" w:space="0" w:color="auto"/>
        <w:left w:val="none" w:sz="0" w:space="0" w:color="auto"/>
        <w:bottom w:val="none" w:sz="0" w:space="0" w:color="auto"/>
        <w:right w:val="none" w:sz="0" w:space="0" w:color="auto"/>
      </w:divBdr>
    </w:div>
    <w:div w:id="1107116745">
      <w:bodyDiv w:val="1"/>
      <w:marLeft w:val="0"/>
      <w:marRight w:val="0"/>
      <w:marTop w:val="0"/>
      <w:marBottom w:val="0"/>
      <w:divBdr>
        <w:top w:val="none" w:sz="0" w:space="0" w:color="auto"/>
        <w:left w:val="none" w:sz="0" w:space="0" w:color="auto"/>
        <w:bottom w:val="none" w:sz="0" w:space="0" w:color="auto"/>
        <w:right w:val="none" w:sz="0" w:space="0" w:color="auto"/>
      </w:divBdr>
    </w:div>
    <w:div w:id="1112626462">
      <w:bodyDiv w:val="1"/>
      <w:marLeft w:val="0"/>
      <w:marRight w:val="0"/>
      <w:marTop w:val="0"/>
      <w:marBottom w:val="0"/>
      <w:divBdr>
        <w:top w:val="none" w:sz="0" w:space="0" w:color="auto"/>
        <w:left w:val="none" w:sz="0" w:space="0" w:color="auto"/>
        <w:bottom w:val="none" w:sz="0" w:space="0" w:color="auto"/>
        <w:right w:val="none" w:sz="0" w:space="0" w:color="auto"/>
      </w:divBdr>
    </w:div>
    <w:div w:id="1117331775">
      <w:bodyDiv w:val="1"/>
      <w:marLeft w:val="0"/>
      <w:marRight w:val="0"/>
      <w:marTop w:val="0"/>
      <w:marBottom w:val="0"/>
      <w:divBdr>
        <w:top w:val="none" w:sz="0" w:space="0" w:color="auto"/>
        <w:left w:val="none" w:sz="0" w:space="0" w:color="auto"/>
        <w:bottom w:val="none" w:sz="0" w:space="0" w:color="auto"/>
        <w:right w:val="none" w:sz="0" w:space="0" w:color="auto"/>
      </w:divBdr>
    </w:div>
    <w:div w:id="1121804831">
      <w:bodyDiv w:val="1"/>
      <w:marLeft w:val="0"/>
      <w:marRight w:val="0"/>
      <w:marTop w:val="0"/>
      <w:marBottom w:val="0"/>
      <w:divBdr>
        <w:top w:val="none" w:sz="0" w:space="0" w:color="auto"/>
        <w:left w:val="none" w:sz="0" w:space="0" w:color="auto"/>
        <w:bottom w:val="none" w:sz="0" w:space="0" w:color="auto"/>
        <w:right w:val="none" w:sz="0" w:space="0" w:color="auto"/>
      </w:divBdr>
    </w:div>
    <w:div w:id="1124420039">
      <w:bodyDiv w:val="1"/>
      <w:marLeft w:val="0"/>
      <w:marRight w:val="0"/>
      <w:marTop w:val="0"/>
      <w:marBottom w:val="0"/>
      <w:divBdr>
        <w:top w:val="none" w:sz="0" w:space="0" w:color="auto"/>
        <w:left w:val="none" w:sz="0" w:space="0" w:color="auto"/>
        <w:bottom w:val="none" w:sz="0" w:space="0" w:color="auto"/>
        <w:right w:val="none" w:sz="0" w:space="0" w:color="auto"/>
      </w:divBdr>
    </w:div>
    <w:div w:id="1129741643">
      <w:bodyDiv w:val="1"/>
      <w:marLeft w:val="0"/>
      <w:marRight w:val="0"/>
      <w:marTop w:val="0"/>
      <w:marBottom w:val="0"/>
      <w:divBdr>
        <w:top w:val="none" w:sz="0" w:space="0" w:color="auto"/>
        <w:left w:val="none" w:sz="0" w:space="0" w:color="auto"/>
        <w:bottom w:val="none" w:sz="0" w:space="0" w:color="auto"/>
        <w:right w:val="none" w:sz="0" w:space="0" w:color="auto"/>
      </w:divBdr>
    </w:div>
    <w:div w:id="1143351420">
      <w:bodyDiv w:val="1"/>
      <w:marLeft w:val="0"/>
      <w:marRight w:val="0"/>
      <w:marTop w:val="0"/>
      <w:marBottom w:val="0"/>
      <w:divBdr>
        <w:top w:val="none" w:sz="0" w:space="0" w:color="auto"/>
        <w:left w:val="none" w:sz="0" w:space="0" w:color="auto"/>
        <w:bottom w:val="none" w:sz="0" w:space="0" w:color="auto"/>
        <w:right w:val="none" w:sz="0" w:space="0" w:color="auto"/>
      </w:divBdr>
    </w:div>
    <w:div w:id="1158421702">
      <w:bodyDiv w:val="1"/>
      <w:marLeft w:val="0"/>
      <w:marRight w:val="0"/>
      <w:marTop w:val="0"/>
      <w:marBottom w:val="0"/>
      <w:divBdr>
        <w:top w:val="none" w:sz="0" w:space="0" w:color="auto"/>
        <w:left w:val="none" w:sz="0" w:space="0" w:color="auto"/>
        <w:bottom w:val="none" w:sz="0" w:space="0" w:color="auto"/>
        <w:right w:val="none" w:sz="0" w:space="0" w:color="auto"/>
      </w:divBdr>
    </w:div>
    <w:div w:id="1171067899">
      <w:bodyDiv w:val="1"/>
      <w:marLeft w:val="0"/>
      <w:marRight w:val="0"/>
      <w:marTop w:val="0"/>
      <w:marBottom w:val="0"/>
      <w:divBdr>
        <w:top w:val="none" w:sz="0" w:space="0" w:color="auto"/>
        <w:left w:val="none" w:sz="0" w:space="0" w:color="auto"/>
        <w:bottom w:val="none" w:sz="0" w:space="0" w:color="auto"/>
        <w:right w:val="none" w:sz="0" w:space="0" w:color="auto"/>
      </w:divBdr>
      <w:divsChild>
        <w:div w:id="123738362">
          <w:marLeft w:val="547"/>
          <w:marRight w:val="0"/>
          <w:marTop w:val="0"/>
          <w:marBottom w:val="0"/>
          <w:divBdr>
            <w:top w:val="none" w:sz="0" w:space="0" w:color="auto"/>
            <w:left w:val="none" w:sz="0" w:space="0" w:color="auto"/>
            <w:bottom w:val="none" w:sz="0" w:space="0" w:color="auto"/>
            <w:right w:val="none" w:sz="0" w:space="0" w:color="auto"/>
          </w:divBdr>
        </w:div>
        <w:div w:id="1409300587">
          <w:marLeft w:val="547"/>
          <w:marRight w:val="0"/>
          <w:marTop w:val="0"/>
          <w:marBottom w:val="0"/>
          <w:divBdr>
            <w:top w:val="none" w:sz="0" w:space="0" w:color="auto"/>
            <w:left w:val="none" w:sz="0" w:space="0" w:color="auto"/>
            <w:bottom w:val="none" w:sz="0" w:space="0" w:color="auto"/>
            <w:right w:val="none" w:sz="0" w:space="0" w:color="auto"/>
          </w:divBdr>
        </w:div>
        <w:div w:id="2147234648">
          <w:marLeft w:val="547"/>
          <w:marRight w:val="0"/>
          <w:marTop w:val="0"/>
          <w:marBottom w:val="0"/>
          <w:divBdr>
            <w:top w:val="none" w:sz="0" w:space="0" w:color="auto"/>
            <w:left w:val="none" w:sz="0" w:space="0" w:color="auto"/>
            <w:bottom w:val="none" w:sz="0" w:space="0" w:color="auto"/>
            <w:right w:val="none" w:sz="0" w:space="0" w:color="auto"/>
          </w:divBdr>
        </w:div>
      </w:divsChild>
    </w:div>
    <w:div w:id="1179658427">
      <w:bodyDiv w:val="1"/>
      <w:marLeft w:val="0"/>
      <w:marRight w:val="0"/>
      <w:marTop w:val="0"/>
      <w:marBottom w:val="0"/>
      <w:divBdr>
        <w:top w:val="none" w:sz="0" w:space="0" w:color="auto"/>
        <w:left w:val="none" w:sz="0" w:space="0" w:color="auto"/>
        <w:bottom w:val="none" w:sz="0" w:space="0" w:color="auto"/>
        <w:right w:val="none" w:sz="0" w:space="0" w:color="auto"/>
      </w:divBdr>
    </w:div>
    <w:div w:id="1181775944">
      <w:bodyDiv w:val="1"/>
      <w:marLeft w:val="0"/>
      <w:marRight w:val="0"/>
      <w:marTop w:val="0"/>
      <w:marBottom w:val="0"/>
      <w:divBdr>
        <w:top w:val="none" w:sz="0" w:space="0" w:color="auto"/>
        <w:left w:val="none" w:sz="0" w:space="0" w:color="auto"/>
        <w:bottom w:val="none" w:sz="0" w:space="0" w:color="auto"/>
        <w:right w:val="none" w:sz="0" w:space="0" w:color="auto"/>
      </w:divBdr>
    </w:div>
    <w:div w:id="1184132830">
      <w:bodyDiv w:val="1"/>
      <w:marLeft w:val="0"/>
      <w:marRight w:val="0"/>
      <w:marTop w:val="0"/>
      <w:marBottom w:val="0"/>
      <w:divBdr>
        <w:top w:val="none" w:sz="0" w:space="0" w:color="auto"/>
        <w:left w:val="none" w:sz="0" w:space="0" w:color="auto"/>
        <w:bottom w:val="none" w:sz="0" w:space="0" w:color="auto"/>
        <w:right w:val="none" w:sz="0" w:space="0" w:color="auto"/>
      </w:divBdr>
    </w:div>
    <w:div w:id="1195582884">
      <w:bodyDiv w:val="1"/>
      <w:marLeft w:val="0"/>
      <w:marRight w:val="0"/>
      <w:marTop w:val="0"/>
      <w:marBottom w:val="0"/>
      <w:divBdr>
        <w:top w:val="none" w:sz="0" w:space="0" w:color="auto"/>
        <w:left w:val="none" w:sz="0" w:space="0" w:color="auto"/>
        <w:bottom w:val="none" w:sz="0" w:space="0" w:color="auto"/>
        <w:right w:val="none" w:sz="0" w:space="0" w:color="auto"/>
      </w:divBdr>
    </w:div>
    <w:div w:id="1209731169">
      <w:bodyDiv w:val="1"/>
      <w:marLeft w:val="0"/>
      <w:marRight w:val="0"/>
      <w:marTop w:val="0"/>
      <w:marBottom w:val="0"/>
      <w:divBdr>
        <w:top w:val="none" w:sz="0" w:space="0" w:color="auto"/>
        <w:left w:val="none" w:sz="0" w:space="0" w:color="auto"/>
        <w:bottom w:val="none" w:sz="0" w:space="0" w:color="auto"/>
        <w:right w:val="none" w:sz="0" w:space="0" w:color="auto"/>
      </w:divBdr>
    </w:div>
    <w:div w:id="1211188232">
      <w:bodyDiv w:val="1"/>
      <w:marLeft w:val="0"/>
      <w:marRight w:val="0"/>
      <w:marTop w:val="0"/>
      <w:marBottom w:val="0"/>
      <w:divBdr>
        <w:top w:val="none" w:sz="0" w:space="0" w:color="auto"/>
        <w:left w:val="none" w:sz="0" w:space="0" w:color="auto"/>
        <w:bottom w:val="none" w:sz="0" w:space="0" w:color="auto"/>
        <w:right w:val="none" w:sz="0" w:space="0" w:color="auto"/>
      </w:divBdr>
      <w:divsChild>
        <w:div w:id="563487248">
          <w:marLeft w:val="547"/>
          <w:marRight w:val="0"/>
          <w:marTop w:val="0"/>
          <w:marBottom w:val="0"/>
          <w:divBdr>
            <w:top w:val="none" w:sz="0" w:space="0" w:color="auto"/>
            <w:left w:val="none" w:sz="0" w:space="0" w:color="auto"/>
            <w:bottom w:val="none" w:sz="0" w:space="0" w:color="auto"/>
            <w:right w:val="none" w:sz="0" w:space="0" w:color="auto"/>
          </w:divBdr>
        </w:div>
        <w:div w:id="1367367941">
          <w:marLeft w:val="547"/>
          <w:marRight w:val="0"/>
          <w:marTop w:val="0"/>
          <w:marBottom w:val="0"/>
          <w:divBdr>
            <w:top w:val="none" w:sz="0" w:space="0" w:color="auto"/>
            <w:left w:val="none" w:sz="0" w:space="0" w:color="auto"/>
            <w:bottom w:val="none" w:sz="0" w:space="0" w:color="auto"/>
            <w:right w:val="none" w:sz="0" w:space="0" w:color="auto"/>
          </w:divBdr>
        </w:div>
        <w:div w:id="1505047828">
          <w:marLeft w:val="547"/>
          <w:marRight w:val="0"/>
          <w:marTop w:val="0"/>
          <w:marBottom w:val="0"/>
          <w:divBdr>
            <w:top w:val="none" w:sz="0" w:space="0" w:color="auto"/>
            <w:left w:val="none" w:sz="0" w:space="0" w:color="auto"/>
            <w:bottom w:val="none" w:sz="0" w:space="0" w:color="auto"/>
            <w:right w:val="none" w:sz="0" w:space="0" w:color="auto"/>
          </w:divBdr>
        </w:div>
      </w:divsChild>
    </w:div>
    <w:div w:id="1220826128">
      <w:bodyDiv w:val="1"/>
      <w:marLeft w:val="0"/>
      <w:marRight w:val="0"/>
      <w:marTop w:val="0"/>
      <w:marBottom w:val="0"/>
      <w:divBdr>
        <w:top w:val="none" w:sz="0" w:space="0" w:color="auto"/>
        <w:left w:val="none" w:sz="0" w:space="0" w:color="auto"/>
        <w:bottom w:val="none" w:sz="0" w:space="0" w:color="auto"/>
        <w:right w:val="none" w:sz="0" w:space="0" w:color="auto"/>
      </w:divBdr>
    </w:div>
    <w:div w:id="1230379893">
      <w:bodyDiv w:val="1"/>
      <w:marLeft w:val="0"/>
      <w:marRight w:val="0"/>
      <w:marTop w:val="0"/>
      <w:marBottom w:val="0"/>
      <w:divBdr>
        <w:top w:val="none" w:sz="0" w:space="0" w:color="auto"/>
        <w:left w:val="none" w:sz="0" w:space="0" w:color="auto"/>
        <w:bottom w:val="none" w:sz="0" w:space="0" w:color="auto"/>
        <w:right w:val="none" w:sz="0" w:space="0" w:color="auto"/>
      </w:divBdr>
    </w:div>
    <w:div w:id="1230464509">
      <w:bodyDiv w:val="1"/>
      <w:marLeft w:val="0"/>
      <w:marRight w:val="0"/>
      <w:marTop w:val="0"/>
      <w:marBottom w:val="0"/>
      <w:divBdr>
        <w:top w:val="none" w:sz="0" w:space="0" w:color="auto"/>
        <w:left w:val="none" w:sz="0" w:space="0" w:color="auto"/>
        <w:bottom w:val="none" w:sz="0" w:space="0" w:color="auto"/>
        <w:right w:val="none" w:sz="0" w:space="0" w:color="auto"/>
      </w:divBdr>
    </w:div>
    <w:div w:id="1235895339">
      <w:bodyDiv w:val="1"/>
      <w:marLeft w:val="0"/>
      <w:marRight w:val="0"/>
      <w:marTop w:val="0"/>
      <w:marBottom w:val="0"/>
      <w:divBdr>
        <w:top w:val="none" w:sz="0" w:space="0" w:color="auto"/>
        <w:left w:val="none" w:sz="0" w:space="0" w:color="auto"/>
        <w:bottom w:val="none" w:sz="0" w:space="0" w:color="auto"/>
        <w:right w:val="none" w:sz="0" w:space="0" w:color="auto"/>
      </w:divBdr>
    </w:div>
    <w:div w:id="1245455626">
      <w:bodyDiv w:val="1"/>
      <w:marLeft w:val="0"/>
      <w:marRight w:val="0"/>
      <w:marTop w:val="0"/>
      <w:marBottom w:val="0"/>
      <w:divBdr>
        <w:top w:val="none" w:sz="0" w:space="0" w:color="auto"/>
        <w:left w:val="none" w:sz="0" w:space="0" w:color="auto"/>
        <w:bottom w:val="none" w:sz="0" w:space="0" w:color="auto"/>
        <w:right w:val="none" w:sz="0" w:space="0" w:color="auto"/>
      </w:divBdr>
    </w:div>
    <w:div w:id="1248609631">
      <w:bodyDiv w:val="1"/>
      <w:marLeft w:val="0"/>
      <w:marRight w:val="0"/>
      <w:marTop w:val="0"/>
      <w:marBottom w:val="0"/>
      <w:divBdr>
        <w:top w:val="none" w:sz="0" w:space="0" w:color="auto"/>
        <w:left w:val="none" w:sz="0" w:space="0" w:color="auto"/>
        <w:bottom w:val="none" w:sz="0" w:space="0" w:color="auto"/>
        <w:right w:val="none" w:sz="0" w:space="0" w:color="auto"/>
      </w:divBdr>
    </w:div>
    <w:div w:id="1250694984">
      <w:bodyDiv w:val="1"/>
      <w:marLeft w:val="0"/>
      <w:marRight w:val="0"/>
      <w:marTop w:val="0"/>
      <w:marBottom w:val="0"/>
      <w:divBdr>
        <w:top w:val="none" w:sz="0" w:space="0" w:color="auto"/>
        <w:left w:val="none" w:sz="0" w:space="0" w:color="auto"/>
        <w:bottom w:val="none" w:sz="0" w:space="0" w:color="auto"/>
        <w:right w:val="none" w:sz="0" w:space="0" w:color="auto"/>
      </w:divBdr>
    </w:div>
    <w:div w:id="1265305853">
      <w:bodyDiv w:val="1"/>
      <w:marLeft w:val="0"/>
      <w:marRight w:val="0"/>
      <w:marTop w:val="0"/>
      <w:marBottom w:val="0"/>
      <w:divBdr>
        <w:top w:val="none" w:sz="0" w:space="0" w:color="auto"/>
        <w:left w:val="none" w:sz="0" w:space="0" w:color="auto"/>
        <w:bottom w:val="none" w:sz="0" w:space="0" w:color="auto"/>
        <w:right w:val="none" w:sz="0" w:space="0" w:color="auto"/>
      </w:divBdr>
    </w:div>
    <w:div w:id="1270157596">
      <w:bodyDiv w:val="1"/>
      <w:marLeft w:val="0"/>
      <w:marRight w:val="0"/>
      <w:marTop w:val="0"/>
      <w:marBottom w:val="0"/>
      <w:divBdr>
        <w:top w:val="none" w:sz="0" w:space="0" w:color="auto"/>
        <w:left w:val="none" w:sz="0" w:space="0" w:color="auto"/>
        <w:bottom w:val="none" w:sz="0" w:space="0" w:color="auto"/>
        <w:right w:val="none" w:sz="0" w:space="0" w:color="auto"/>
      </w:divBdr>
    </w:div>
    <w:div w:id="1293562294">
      <w:bodyDiv w:val="1"/>
      <w:marLeft w:val="0"/>
      <w:marRight w:val="0"/>
      <w:marTop w:val="0"/>
      <w:marBottom w:val="0"/>
      <w:divBdr>
        <w:top w:val="none" w:sz="0" w:space="0" w:color="auto"/>
        <w:left w:val="none" w:sz="0" w:space="0" w:color="auto"/>
        <w:bottom w:val="none" w:sz="0" w:space="0" w:color="auto"/>
        <w:right w:val="none" w:sz="0" w:space="0" w:color="auto"/>
      </w:divBdr>
    </w:div>
    <w:div w:id="1303383628">
      <w:bodyDiv w:val="1"/>
      <w:marLeft w:val="0"/>
      <w:marRight w:val="0"/>
      <w:marTop w:val="0"/>
      <w:marBottom w:val="0"/>
      <w:divBdr>
        <w:top w:val="none" w:sz="0" w:space="0" w:color="auto"/>
        <w:left w:val="none" w:sz="0" w:space="0" w:color="auto"/>
        <w:bottom w:val="none" w:sz="0" w:space="0" w:color="auto"/>
        <w:right w:val="none" w:sz="0" w:space="0" w:color="auto"/>
      </w:divBdr>
    </w:div>
    <w:div w:id="1304773083">
      <w:bodyDiv w:val="1"/>
      <w:marLeft w:val="0"/>
      <w:marRight w:val="0"/>
      <w:marTop w:val="0"/>
      <w:marBottom w:val="0"/>
      <w:divBdr>
        <w:top w:val="none" w:sz="0" w:space="0" w:color="auto"/>
        <w:left w:val="none" w:sz="0" w:space="0" w:color="auto"/>
        <w:bottom w:val="none" w:sz="0" w:space="0" w:color="auto"/>
        <w:right w:val="none" w:sz="0" w:space="0" w:color="auto"/>
      </w:divBdr>
    </w:div>
    <w:div w:id="1310480134">
      <w:bodyDiv w:val="1"/>
      <w:marLeft w:val="0"/>
      <w:marRight w:val="0"/>
      <w:marTop w:val="0"/>
      <w:marBottom w:val="0"/>
      <w:divBdr>
        <w:top w:val="none" w:sz="0" w:space="0" w:color="auto"/>
        <w:left w:val="none" w:sz="0" w:space="0" w:color="auto"/>
        <w:bottom w:val="none" w:sz="0" w:space="0" w:color="auto"/>
        <w:right w:val="none" w:sz="0" w:space="0" w:color="auto"/>
      </w:divBdr>
    </w:div>
    <w:div w:id="1318261390">
      <w:bodyDiv w:val="1"/>
      <w:marLeft w:val="0"/>
      <w:marRight w:val="0"/>
      <w:marTop w:val="0"/>
      <w:marBottom w:val="0"/>
      <w:divBdr>
        <w:top w:val="none" w:sz="0" w:space="0" w:color="auto"/>
        <w:left w:val="none" w:sz="0" w:space="0" w:color="auto"/>
        <w:bottom w:val="none" w:sz="0" w:space="0" w:color="auto"/>
        <w:right w:val="none" w:sz="0" w:space="0" w:color="auto"/>
      </w:divBdr>
    </w:div>
    <w:div w:id="1323435048">
      <w:bodyDiv w:val="1"/>
      <w:marLeft w:val="0"/>
      <w:marRight w:val="0"/>
      <w:marTop w:val="0"/>
      <w:marBottom w:val="0"/>
      <w:divBdr>
        <w:top w:val="none" w:sz="0" w:space="0" w:color="auto"/>
        <w:left w:val="none" w:sz="0" w:space="0" w:color="auto"/>
        <w:bottom w:val="none" w:sz="0" w:space="0" w:color="auto"/>
        <w:right w:val="none" w:sz="0" w:space="0" w:color="auto"/>
      </w:divBdr>
    </w:div>
    <w:div w:id="1336231221">
      <w:bodyDiv w:val="1"/>
      <w:marLeft w:val="0"/>
      <w:marRight w:val="0"/>
      <w:marTop w:val="0"/>
      <w:marBottom w:val="0"/>
      <w:divBdr>
        <w:top w:val="none" w:sz="0" w:space="0" w:color="auto"/>
        <w:left w:val="none" w:sz="0" w:space="0" w:color="auto"/>
        <w:bottom w:val="none" w:sz="0" w:space="0" w:color="auto"/>
        <w:right w:val="none" w:sz="0" w:space="0" w:color="auto"/>
      </w:divBdr>
    </w:div>
    <w:div w:id="1340424970">
      <w:bodyDiv w:val="1"/>
      <w:marLeft w:val="0"/>
      <w:marRight w:val="0"/>
      <w:marTop w:val="0"/>
      <w:marBottom w:val="0"/>
      <w:divBdr>
        <w:top w:val="none" w:sz="0" w:space="0" w:color="auto"/>
        <w:left w:val="none" w:sz="0" w:space="0" w:color="auto"/>
        <w:bottom w:val="none" w:sz="0" w:space="0" w:color="auto"/>
        <w:right w:val="none" w:sz="0" w:space="0" w:color="auto"/>
      </w:divBdr>
    </w:div>
    <w:div w:id="1345984943">
      <w:bodyDiv w:val="1"/>
      <w:marLeft w:val="0"/>
      <w:marRight w:val="0"/>
      <w:marTop w:val="0"/>
      <w:marBottom w:val="0"/>
      <w:divBdr>
        <w:top w:val="none" w:sz="0" w:space="0" w:color="auto"/>
        <w:left w:val="none" w:sz="0" w:space="0" w:color="auto"/>
        <w:bottom w:val="none" w:sz="0" w:space="0" w:color="auto"/>
        <w:right w:val="none" w:sz="0" w:space="0" w:color="auto"/>
      </w:divBdr>
    </w:div>
    <w:div w:id="1346589506">
      <w:bodyDiv w:val="1"/>
      <w:marLeft w:val="0"/>
      <w:marRight w:val="0"/>
      <w:marTop w:val="0"/>
      <w:marBottom w:val="0"/>
      <w:divBdr>
        <w:top w:val="none" w:sz="0" w:space="0" w:color="auto"/>
        <w:left w:val="none" w:sz="0" w:space="0" w:color="auto"/>
        <w:bottom w:val="none" w:sz="0" w:space="0" w:color="auto"/>
        <w:right w:val="none" w:sz="0" w:space="0" w:color="auto"/>
      </w:divBdr>
      <w:divsChild>
        <w:div w:id="968708390">
          <w:marLeft w:val="0"/>
          <w:marRight w:val="0"/>
          <w:marTop w:val="0"/>
          <w:marBottom w:val="0"/>
          <w:divBdr>
            <w:top w:val="none" w:sz="0" w:space="0" w:color="auto"/>
            <w:left w:val="none" w:sz="0" w:space="0" w:color="auto"/>
            <w:bottom w:val="none" w:sz="0" w:space="0" w:color="auto"/>
            <w:right w:val="none" w:sz="0" w:space="0" w:color="auto"/>
          </w:divBdr>
        </w:div>
      </w:divsChild>
    </w:div>
    <w:div w:id="1356809486">
      <w:bodyDiv w:val="1"/>
      <w:marLeft w:val="0"/>
      <w:marRight w:val="0"/>
      <w:marTop w:val="0"/>
      <w:marBottom w:val="0"/>
      <w:divBdr>
        <w:top w:val="none" w:sz="0" w:space="0" w:color="auto"/>
        <w:left w:val="none" w:sz="0" w:space="0" w:color="auto"/>
        <w:bottom w:val="none" w:sz="0" w:space="0" w:color="auto"/>
        <w:right w:val="none" w:sz="0" w:space="0" w:color="auto"/>
      </w:divBdr>
    </w:div>
    <w:div w:id="1358583691">
      <w:bodyDiv w:val="1"/>
      <w:marLeft w:val="0"/>
      <w:marRight w:val="0"/>
      <w:marTop w:val="0"/>
      <w:marBottom w:val="0"/>
      <w:divBdr>
        <w:top w:val="none" w:sz="0" w:space="0" w:color="auto"/>
        <w:left w:val="none" w:sz="0" w:space="0" w:color="auto"/>
        <w:bottom w:val="none" w:sz="0" w:space="0" w:color="auto"/>
        <w:right w:val="none" w:sz="0" w:space="0" w:color="auto"/>
      </w:divBdr>
    </w:div>
    <w:div w:id="1364282387">
      <w:bodyDiv w:val="1"/>
      <w:marLeft w:val="0"/>
      <w:marRight w:val="0"/>
      <w:marTop w:val="0"/>
      <w:marBottom w:val="0"/>
      <w:divBdr>
        <w:top w:val="none" w:sz="0" w:space="0" w:color="auto"/>
        <w:left w:val="none" w:sz="0" w:space="0" w:color="auto"/>
        <w:bottom w:val="none" w:sz="0" w:space="0" w:color="auto"/>
        <w:right w:val="none" w:sz="0" w:space="0" w:color="auto"/>
      </w:divBdr>
    </w:div>
    <w:div w:id="1374228056">
      <w:bodyDiv w:val="1"/>
      <w:marLeft w:val="0"/>
      <w:marRight w:val="0"/>
      <w:marTop w:val="0"/>
      <w:marBottom w:val="0"/>
      <w:divBdr>
        <w:top w:val="none" w:sz="0" w:space="0" w:color="auto"/>
        <w:left w:val="none" w:sz="0" w:space="0" w:color="auto"/>
        <w:bottom w:val="none" w:sz="0" w:space="0" w:color="auto"/>
        <w:right w:val="none" w:sz="0" w:space="0" w:color="auto"/>
      </w:divBdr>
    </w:div>
    <w:div w:id="1384448158">
      <w:bodyDiv w:val="1"/>
      <w:marLeft w:val="0"/>
      <w:marRight w:val="0"/>
      <w:marTop w:val="0"/>
      <w:marBottom w:val="0"/>
      <w:divBdr>
        <w:top w:val="none" w:sz="0" w:space="0" w:color="auto"/>
        <w:left w:val="none" w:sz="0" w:space="0" w:color="auto"/>
        <w:bottom w:val="none" w:sz="0" w:space="0" w:color="auto"/>
        <w:right w:val="none" w:sz="0" w:space="0" w:color="auto"/>
      </w:divBdr>
    </w:div>
    <w:div w:id="1387875621">
      <w:bodyDiv w:val="1"/>
      <w:marLeft w:val="0"/>
      <w:marRight w:val="0"/>
      <w:marTop w:val="0"/>
      <w:marBottom w:val="0"/>
      <w:divBdr>
        <w:top w:val="none" w:sz="0" w:space="0" w:color="auto"/>
        <w:left w:val="none" w:sz="0" w:space="0" w:color="auto"/>
        <w:bottom w:val="none" w:sz="0" w:space="0" w:color="auto"/>
        <w:right w:val="none" w:sz="0" w:space="0" w:color="auto"/>
      </w:divBdr>
    </w:div>
    <w:div w:id="1414399589">
      <w:bodyDiv w:val="1"/>
      <w:marLeft w:val="0"/>
      <w:marRight w:val="0"/>
      <w:marTop w:val="0"/>
      <w:marBottom w:val="0"/>
      <w:divBdr>
        <w:top w:val="none" w:sz="0" w:space="0" w:color="auto"/>
        <w:left w:val="none" w:sz="0" w:space="0" w:color="auto"/>
        <w:bottom w:val="none" w:sz="0" w:space="0" w:color="auto"/>
        <w:right w:val="none" w:sz="0" w:space="0" w:color="auto"/>
      </w:divBdr>
    </w:div>
    <w:div w:id="1427924288">
      <w:bodyDiv w:val="1"/>
      <w:marLeft w:val="0"/>
      <w:marRight w:val="0"/>
      <w:marTop w:val="0"/>
      <w:marBottom w:val="0"/>
      <w:divBdr>
        <w:top w:val="none" w:sz="0" w:space="0" w:color="auto"/>
        <w:left w:val="none" w:sz="0" w:space="0" w:color="auto"/>
        <w:bottom w:val="none" w:sz="0" w:space="0" w:color="auto"/>
        <w:right w:val="none" w:sz="0" w:space="0" w:color="auto"/>
      </w:divBdr>
      <w:divsChild>
        <w:div w:id="214703482">
          <w:marLeft w:val="547"/>
          <w:marRight w:val="0"/>
          <w:marTop w:val="0"/>
          <w:marBottom w:val="0"/>
          <w:divBdr>
            <w:top w:val="none" w:sz="0" w:space="0" w:color="auto"/>
            <w:left w:val="none" w:sz="0" w:space="0" w:color="auto"/>
            <w:bottom w:val="none" w:sz="0" w:space="0" w:color="auto"/>
            <w:right w:val="none" w:sz="0" w:space="0" w:color="auto"/>
          </w:divBdr>
        </w:div>
        <w:div w:id="1384603317">
          <w:marLeft w:val="547"/>
          <w:marRight w:val="0"/>
          <w:marTop w:val="0"/>
          <w:marBottom w:val="0"/>
          <w:divBdr>
            <w:top w:val="none" w:sz="0" w:space="0" w:color="auto"/>
            <w:left w:val="none" w:sz="0" w:space="0" w:color="auto"/>
            <w:bottom w:val="none" w:sz="0" w:space="0" w:color="auto"/>
            <w:right w:val="none" w:sz="0" w:space="0" w:color="auto"/>
          </w:divBdr>
        </w:div>
        <w:div w:id="1791245547">
          <w:marLeft w:val="547"/>
          <w:marRight w:val="0"/>
          <w:marTop w:val="0"/>
          <w:marBottom w:val="0"/>
          <w:divBdr>
            <w:top w:val="none" w:sz="0" w:space="0" w:color="auto"/>
            <w:left w:val="none" w:sz="0" w:space="0" w:color="auto"/>
            <w:bottom w:val="none" w:sz="0" w:space="0" w:color="auto"/>
            <w:right w:val="none" w:sz="0" w:space="0" w:color="auto"/>
          </w:divBdr>
        </w:div>
        <w:div w:id="1907959820">
          <w:marLeft w:val="547"/>
          <w:marRight w:val="0"/>
          <w:marTop w:val="0"/>
          <w:marBottom w:val="0"/>
          <w:divBdr>
            <w:top w:val="none" w:sz="0" w:space="0" w:color="auto"/>
            <w:left w:val="none" w:sz="0" w:space="0" w:color="auto"/>
            <w:bottom w:val="none" w:sz="0" w:space="0" w:color="auto"/>
            <w:right w:val="none" w:sz="0" w:space="0" w:color="auto"/>
          </w:divBdr>
        </w:div>
      </w:divsChild>
    </w:div>
    <w:div w:id="1428841859">
      <w:bodyDiv w:val="1"/>
      <w:marLeft w:val="0"/>
      <w:marRight w:val="0"/>
      <w:marTop w:val="0"/>
      <w:marBottom w:val="0"/>
      <w:divBdr>
        <w:top w:val="none" w:sz="0" w:space="0" w:color="auto"/>
        <w:left w:val="none" w:sz="0" w:space="0" w:color="auto"/>
        <w:bottom w:val="none" w:sz="0" w:space="0" w:color="auto"/>
        <w:right w:val="none" w:sz="0" w:space="0" w:color="auto"/>
      </w:divBdr>
    </w:div>
    <w:div w:id="1431049629">
      <w:bodyDiv w:val="1"/>
      <w:marLeft w:val="0"/>
      <w:marRight w:val="0"/>
      <w:marTop w:val="0"/>
      <w:marBottom w:val="0"/>
      <w:divBdr>
        <w:top w:val="none" w:sz="0" w:space="0" w:color="auto"/>
        <w:left w:val="none" w:sz="0" w:space="0" w:color="auto"/>
        <w:bottom w:val="none" w:sz="0" w:space="0" w:color="auto"/>
        <w:right w:val="none" w:sz="0" w:space="0" w:color="auto"/>
      </w:divBdr>
      <w:divsChild>
        <w:div w:id="262033538">
          <w:marLeft w:val="547"/>
          <w:marRight w:val="0"/>
          <w:marTop w:val="0"/>
          <w:marBottom w:val="0"/>
          <w:divBdr>
            <w:top w:val="none" w:sz="0" w:space="0" w:color="auto"/>
            <w:left w:val="none" w:sz="0" w:space="0" w:color="auto"/>
            <w:bottom w:val="none" w:sz="0" w:space="0" w:color="auto"/>
            <w:right w:val="none" w:sz="0" w:space="0" w:color="auto"/>
          </w:divBdr>
        </w:div>
        <w:div w:id="380792283">
          <w:marLeft w:val="547"/>
          <w:marRight w:val="0"/>
          <w:marTop w:val="0"/>
          <w:marBottom w:val="0"/>
          <w:divBdr>
            <w:top w:val="none" w:sz="0" w:space="0" w:color="auto"/>
            <w:left w:val="none" w:sz="0" w:space="0" w:color="auto"/>
            <w:bottom w:val="none" w:sz="0" w:space="0" w:color="auto"/>
            <w:right w:val="none" w:sz="0" w:space="0" w:color="auto"/>
          </w:divBdr>
        </w:div>
        <w:div w:id="515195789">
          <w:marLeft w:val="547"/>
          <w:marRight w:val="0"/>
          <w:marTop w:val="0"/>
          <w:marBottom w:val="0"/>
          <w:divBdr>
            <w:top w:val="none" w:sz="0" w:space="0" w:color="auto"/>
            <w:left w:val="none" w:sz="0" w:space="0" w:color="auto"/>
            <w:bottom w:val="none" w:sz="0" w:space="0" w:color="auto"/>
            <w:right w:val="none" w:sz="0" w:space="0" w:color="auto"/>
          </w:divBdr>
        </w:div>
        <w:div w:id="849442670">
          <w:marLeft w:val="547"/>
          <w:marRight w:val="0"/>
          <w:marTop w:val="0"/>
          <w:marBottom w:val="0"/>
          <w:divBdr>
            <w:top w:val="none" w:sz="0" w:space="0" w:color="auto"/>
            <w:left w:val="none" w:sz="0" w:space="0" w:color="auto"/>
            <w:bottom w:val="none" w:sz="0" w:space="0" w:color="auto"/>
            <w:right w:val="none" w:sz="0" w:space="0" w:color="auto"/>
          </w:divBdr>
        </w:div>
      </w:divsChild>
    </w:div>
    <w:div w:id="1434780818">
      <w:bodyDiv w:val="1"/>
      <w:marLeft w:val="0"/>
      <w:marRight w:val="0"/>
      <w:marTop w:val="0"/>
      <w:marBottom w:val="0"/>
      <w:divBdr>
        <w:top w:val="none" w:sz="0" w:space="0" w:color="auto"/>
        <w:left w:val="none" w:sz="0" w:space="0" w:color="auto"/>
        <w:bottom w:val="none" w:sz="0" w:space="0" w:color="auto"/>
        <w:right w:val="none" w:sz="0" w:space="0" w:color="auto"/>
      </w:divBdr>
    </w:div>
    <w:div w:id="1441141187">
      <w:bodyDiv w:val="1"/>
      <w:marLeft w:val="0"/>
      <w:marRight w:val="0"/>
      <w:marTop w:val="0"/>
      <w:marBottom w:val="0"/>
      <w:divBdr>
        <w:top w:val="none" w:sz="0" w:space="0" w:color="auto"/>
        <w:left w:val="none" w:sz="0" w:space="0" w:color="auto"/>
        <w:bottom w:val="none" w:sz="0" w:space="0" w:color="auto"/>
        <w:right w:val="none" w:sz="0" w:space="0" w:color="auto"/>
      </w:divBdr>
    </w:div>
    <w:div w:id="1447263836">
      <w:bodyDiv w:val="1"/>
      <w:marLeft w:val="0"/>
      <w:marRight w:val="0"/>
      <w:marTop w:val="0"/>
      <w:marBottom w:val="0"/>
      <w:divBdr>
        <w:top w:val="none" w:sz="0" w:space="0" w:color="auto"/>
        <w:left w:val="none" w:sz="0" w:space="0" w:color="auto"/>
        <w:bottom w:val="none" w:sz="0" w:space="0" w:color="auto"/>
        <w:right w:val="none" w:sz="0" w:space="0" w:color="auto"/>
      </w:divBdr>
    </w:div>
    <w:div w:id="1449549408">
      <w:bodyDiv w:val="1"/>
      <w:marLeft w:val="0"/>
      <w:marRight w:val="0"/>
      <w:marTop w:val="0"/>
      <w:marBottom w:val="0"/>
      <w:divBdr>
        <w:top w:val="none" w:sz="0" w:space="0" w:color="auto"/>
        <w:left w:val="none" w:sz="0" w:space="0" w:color="auto"/>
        <w:bottom w:val="none" w:sz="0" w:space="0" w:color="auto"/>
        <w:right w:val="none" w:sz="0" w:space="0" w:color="auto"/>
      </w:divBdr>
    </w:div>
    <w:div w:id="1454978073">
      <w:bodyDiv w:val="1"/>
      <w:marLeft w:val="0"/>
      <w:marRight w:val="0"/>
      <w:marTop w:val="0"/>
      <w:marBottom w:val="0"/>
      <w:divBdr>
        <w:top w:val="none" w:sz="0" w:space="0" w:color="auto"/>
        <w:left w:val="none" w:sz="0" w:space="0" w:color="auto"/>
        <w:bottom w:val="none" w:sz="0" w:space="0" w:color="auto"/>
        <w:right w:val="none" w:sz="0" w:space="0" w:color="auto"/>
      </w:divBdr>
    </w:div>
    <w:div w:id="1457681834">
      <w:bodyDiv w:val="1"/>
      <w:marLeft w:val="0"/>
      <w:marRight w:val="0"/>
      <w:marTop w:val="0"/>
      <w:marBottom w:val="0"/>
      <w:divBdr>
        <w:top w:val="none" w:sz="0" w:space="0" w:color="auto"/>
        <w:left w:val="none" w:sz="0" w:space="0" w:color="auto"/>
        <w:bottom w:val="none" w:sz="0" w:space="0" w:color="auto"/>
        <w:right w:val="none" w:sz="0" w:space="0" w:color="auto"/>
      </w:divBdr>
    </w:div>
    <w:div w:id="1462961461">
      <w:bodyDiv w:val="1"/>
      <w:marLeft w:val="0"/>
      <w:marRight w:val="0"/>
      <w:marTop w:val="0"/>
      <w:marBottom w:val="0"/>
      <w:divBdr>
        <w:top w:val="none" w:sz="0" w:space="0" w:color="auto"/>
        <w:left w:val="none" w:sz="0" w:space="0" w:color="auto"/>
        <w:bottom w:val="none" w:sz="0" w:space="0" w:color="auto"/>
        <w:right w:val="none" w:sz="0" w:space="0" w:color="auto"/>
      </w:divBdr>
    </w:div>
    <w:div w:id="1468157214">
      <w:bodyDiv w:val="1"/>
      <w:marLeft w:val="0"/>
      <w:marRight w:val="0"/>
      <w:marTop w:val="0"/>
      <w:marBottom w:val="0"/>
      <w:divBdr>
        <w:top w:val="none" w:sz="0" w:space="0" w:color="auto"/>
        <w:left w:val="none" w:sz="0" w:space="0" w:color="auto"/>
        <w:bottom w:val="none" w:sz="0" w:space="0" w:color="auto"/>
        <w:right w:val="none" w:sz="0" w:space="0" w:color="auto"/>
      </w:divBdr>
    </w:div>
    <w:div w:id="1488475686">
      <w:bodyDiv w:val="1"/>
      <w:marLeft w:val="0"/>
      <w:marRight w:val="0"/>
      <w:marTop w:val="0"/>
      <w:marBottom w:val="0"/>
      <w:divBdr>
        <w:top w:val="none" w:sz="0" w:space="0" w:color="auto"/>
        <w:left w:val="none" w:sz="0" w:space="0" w:color="auto"/>
        <w:bottom w:val="none" w:sz="0" w:space="0" w:color="auto"/>
        <w:right w:val="none" w:sz="0" w:space="0" w:color="auto"/>
      </w:divBdr>
    </w:div>
    <w:div w:id="1496609593">
      <w:bodyDiv w:val="1"/>
      <w:marLeft w:val="0"/>
      <w:marRight w:val="0"/>
      <w:marTop w:val="0"/>
      <w:marBottom w:val="0"/>
      <w:divBdr>
        <w:top w:val="none" w:sz="0" w:space="0" w:color="auto"/>
        <w:left w:val="none" w:sz="0" w:space="0" w:color="auto"/>
        <w:bottom w:val="none" w:sz="0" w:space="0" w:color="auto"/>
        <w:right w:val="none" w:sz="0" w:space="0" w:color="auto"/>
      </w:divBdr>
    </w:div>
    <w:div w:id="1506283291">
      <w:bodyDiv w:val="1"/>
      <w:marLeft w:val="0"/>
      <w:marRight w:val="0"/>
      <w:marTop w:val="0"/>
      <w:marBottom w:val="0"/>
      <w:divBdr>
        <w:top w:val="none" w:sz="0" w:space="0" w:color="auto"/>
        <w:left w:val="none" w:sz="0" w:space="0" w:color="auto"/>
        <w:bottom w:val="none" w:sz="0" w:space="0" w:color="auto"/>
        <w:right w:val="none" w:sz="0" w:space="0" w:color="auto"/>
      </w:divBdr>
    </w:div>
    <w:div w:id="1515341286">
      <w:bodyDiv w:val="1"/>
      <w:marLeft w:val="0"/>
      <w:marRight w:val="0"/>
      <w:marTop w:val="0"/>
      <w:marBottom w:val="0"/>
      <w:divBdr>
        <w:top w:val="none" w:sz="0" w:space="0" w:color="auto"/>
        <w:left w:val="none" w:sz="0" w:space="0" w:color="auto"/>
        <w:bottom w:val="none" w:sz="0" w:space="0" w:color="auto"/>
        <w:right w:val="none" w:sz="0" w:space="0" w:color="auto"/>
      </w:divBdr>
    </w:div>
    <w:div w:id="1516462682">
      <w:bodyDiv w:val="1"/>
      <w:marLeft w:val="0"/>
      <w:marRight w:val="0"/>
      <w:marTop w:val="0"/>
      <w:marBottom w:val="0"/>
      <w:divBdr>
        <w:top w:val="none" w:sz="0" w:space="0" w:color="auto"/>
        <w:left w:val="none" w:sz="0" w:space="0" w:color="auto"/>
        <w:bottom w:val="none" w:sz="0" w:space="0" w:color="auto"/>
        <w:right w:val="none" w:sz="0" w:space="0" w:color="auto"/>
      </w:divBdr>
    </w:div>
    <w:div w:id="1516723749">
      <w:bodyDiv w:val="1"/>
      <w:marLeft w:val="0"/>
      <w:marRight w:val="0"/>
      <w:marTop w:val="0"/>
      <w:marBottom w:val="0"/>
      <w:divBdr>
        <w:top w:val="none" w:sz="0" w:space="0" w:color="auto"/>
        <w:left w:val="none" w:sz="0" w:space="0" w:color="auto"/>
        <w:bottom w:val="none" w:sz="0" w:space="0" w:color="auto"/>
        <w:right w:val="none" w:sz="0" w:space="0" w:color="auto"/>
      </w:divBdr>
    </w:div>
    <w:div w:id="1540162054">
      <w:bodyDiv w:val="1"/>
      <w:marLeft w:val="0"/>
      <w:marRight w:val="0"/>
      <w:marTop w:val="0"/>
      <w:marBottom w:val="0"/>
      <w:divBdr>
        <w:top w:val="none" w:sz="0" w:space="0" w:color="auto"/>
        <w:left w:val="none" w:sz="0" w:space="0" w:color="auto"/>
        <w:bottom w:val="none" w:sz="0" w:space="0" w:color="auto"/>
        <w:right w:val="none" w:sz="0" w:space="0" w:color="auto"/>
      </w:divBdr>
    </w:div>
    <w:div w:id="1561478623">
      <w:bodyDiv w:val="1"/>
      <w:marLeft w:val="0"/>
      <w:marRight w:val="0"/>
      <w:marTop w:val="0"/>
      <w:marBottom w:val="0"/>
      <w:divBdr>
        <w:top w:val="none" w:sz="0" w:space="0" w:color="auto"/>
        <w:left w:val="none" w:sz="0" w:space="0" w:color="auto"/>
        <w:bottom w:val="none" w:sz="0" w:space="0" w:color="auto"/>
        <w:right w:val="none" w:sz="0" w:space="0" w:color="auto"/>
      </w:divBdr>
    </w:div>
    <w:div w:id="1565067909">
      <w:bodyDiv w:val="1"/>
      <w:marLeft w:val="0"/>
      <w:marRight w:val="0"/>
      <w:marTop w:val="0"/>
      <w:marBottom w:val="0"/>
      <w:divBdr>
        <w:top w:val="none" w:sz="0" w:space="0" w:color="auto"/>
        <w:left w:val="none" w:sz="0" w:space="0" w:color="auto"/>
        <w:bottom w:val="none" w:sz="0" w:space="0" w:color="auto"/>
        <w:right w:val="none" w:sz="0" w:space="0" w:color="auto"/>
      </w:divBdr>
    </w:div>
    <w:div w:id="1569727847">
      <w:bodyDiv w:val="1"/>
      <w:marLeft w:val="0"/>
      <w:marRight w:val="0"/>
      <w:marTop w:val="0"/>
      <w:marBottom w:val="0"/>
      <w:divBdr>
        <w:top w:val="none" w:sz="0" w:space="0" w:color="auto"/>
        <w:left w:val="none" w:sz="0" w:space="0" w:color="auto"/>
        <w:bottom w:val="none" w:sz="0" w:space="0" w:color="auto"/>
        <w:right w:val="none" w:sz="0" w:space="0" w:color="auto"/>
      </w:divBdr>
    </w:div>
    <w:div w:id="1571504447">
      <w:bodyDiv w:val="1"/>
      <w:marLeft w:val="0"/>
      <w:marRight w:val="0"/>
      <w:marTop w:val="0"/>
      <w:marBottom w:val="0"/>
      <w:divBdr>
        <w:top w:val="none" w:sz="0" w:space="0" w:color="auto"/>
        <w:left w:val="none" w:sz="0" w:space="0" w:color="auto"/>
        <w:bottom w:val="none" w:sz="0" w:space="0" w:color="auto"/>
        <w:right w:val="none" w:sz="0" w:space="0" w:color="auto"/>
      </w:divBdr>
    </w:div>
    <w:div w:id="1587499545">
      <w:bodyDiv w:val="1"/>
      <w:marLeft w:val="0"/>
      <w:marRight w:val="0"/>
      <w:marTop w:val="0"/>
      <w:marBottom w:val="0"/>
      <w:divBdr>
        <w:top w:val="none" w:sz="0" w:space="0" w:color="auto"/>
        <w:left w:val="none" w:sz="0" w:space="0" w:color="auto"/>
        <w:bottom w:val="none" w:sz="0" w:space="0" w:color="auto"/>
        <w:right w:val="none" w:sz="0" w:space="0" w:color="auto"/>
      </w:divBdr>
    </w:div>
    <w:div w:id="1606694711">
      <w:bodyDiv w:val="1"/>
      <w:marLeft w:val="0"/>
      <w:marRight w:val="0"/>
      <w:marTop w:val="0"/>
      <w:marBottom w:val="0"/>
      <w:divBdr>
        <w:top w:val="none" w:sz="0" w:space="0" w:color="auto"/>
        <w:left w:val="none" w:sz="0" w:space="0" w:color="auto"/>
        <w:bottom w:val="none" w:sz="0" w:space="0" w:color="auto"/>
        <w:right w:val="none" w:sz="0" w:space="0" w:color="auto"/>
      </w:divBdr>
    </w:div>
    <w:div w:id="1615866060">
      <w:bodyDiv w:val="1"/>
      <w:marLeft w:val="0"/>
      <w:marRight w:val="0"/>
      <w:marTop w:val="0"/>
      <w:marBottom w:val="0"/>
      <w:divBdr>
        <w:top w:val="none" w:sz="0" w:space="0" w:color="auto"/>
        <w:left w:val="none" w:sz="0" w:space="0" w:color="auto"/>
        <w:bottom w:val="none" w:sz="0" w:space="0" w:color="auto"/>
        <w:right w:val="none" w:sz="0" w:space="0" w:color="auto"/>
      </w:divBdr>
    </w:div>
    <w:div w:id="1619600288">
      <w:bodyDiv w:val="1"/>
      <w:marLeft w:val="0"/>
      <w:marRight w:val="0"/>
      <w:marTop w:val="0"/>
      <w:marBottom w:val="0"/>
      <w:divBdr>
        <w:top w:val="none" w:sz="0" w:space="0" w:color="auto"/>
        <w:left w:val="none" w:sz="0" w:space="0" w:color="auto"/>
        <w:bottom w:val="none" w:sz="0" w:space="0" w:color="auto"/>
        <w:right w:val="none" w:sz="0" w:space="0" w:color="auto"/>
      </w:divBdr>
    </w:div>
    <w:div w:id="1638605139">
      <w:bodyDiv w:val="1"/>
      <w:marLeft w:val="0"/>
      <w:marRight w:val="0"/>
      <w:marTop w:val="0"/>
      <w:marBottom w:val="0"/>
      <w:divBdr>
        <w:top w:val="none" w:sz="0" w:space="0" w:color="auto"/>
        <w:left w:val="none" w:sz="0" w:space="0" w:color="auto"/>
        <w:bottom w:val="none" w:sz="0" w:space="0" w:color="auto"/>
        <w:right w:val="none" w:sz="0" w:space="0" w:color="auto"/>
      </w:divBdr>
    </w:div>
    <w:div w:id="1642032012">
      <w:bodyDiv w:val="1"/>
      <w:marLeft w:val="0"/>
      <w:marRight w:val="0"/>
      <w:marTop w:val="0"/>
      <w:marBottom w:val="0"/>
      <w:divBdr>
        <w:top w:val="none" w:sz="0" w:space="0" w:color="auto"/>
        <w:left w:val="none" w:sz="0" w:space="0" w:color="auto"/>
        <w:bottom w:val="none" w:sz="0" w:space="0" w:color="auto"/>
        <w:right w:val="none" w:sz="0" w:space="0" w:color="auto"/>
      </w:divBdr>
    </w:div>
    <w:div w:id="1643730253">
      <w:bodyDiv w:val="1"/>
      <w:marLeft w:val="0"/>
      <w:marRight w:val="0"/>
      <w:marTop w:val="0"/>
      <w:marBottom w:val="0"/>
      <w:divBdr>
        <w:top w:val="none" w:sz="0" w:space="0" w:color="auto"/>
        <w:left w:val="none" w:sz="0" w:space="0" w:color="auto"/>
        <w:bottom w:val="none" w:sz="0" w:space="0" w:color="auto"/>
        <w:right w:val="none" w:sz="0" w:space="0" w:color="auto"/>
      </w:divBdr>
    </w:div>
    <w:div w:id="1653288996">
      <w:bodyDiv w:val="1"/>
      <w:marLeft w:val="0"/>
      <w:marRight w:val="0"/>
      <w:marTop w:val="0"/>
      <w:marBottom w:val="0"/>
      <w:divBdr>
        <w:top w:val="none" w:sz="0" w:space="0" w:color="auto"/>
        <w:left w:val="none" w:sz="0" w:space="0" w:color="auto"/>
        <w:bottom w:val="none" w:sz="0" w:space="0" w:color="auto"/>
        <w:right w:val="none" w:sz="0" w:space="0" w:color="auto"/>
      </w:divBdr>
    </w:div>
    <w:div w:id="1659110992">
      <w:bodyDiv w:val="1"/>
      <w:marLeft w:val="0"/>
      <w:marRight w:val="0"/>
      <w:marTop w:val="0"/>
      <w:marBottom w:val="0"/>
      <w:divBdr>
        <w:top w:val="none" w:sz="0" w:space="0" w:color="auto"/>
        <w:left w:val="none" w:sz="0" w:space="0" w:color="auto"/>
        <w:bottom w:val="none" w:sz="0" w:space="0" w:color="auto"/>
        <w:right w:val="none" w:sz="0" w:space="0" w:color="auto"/>
      </w:divBdr>
    </w:div>
    <w:div w:id="1671908615">
      <w:bodyDiv w:val="1"/>
      <w:marLeft w:val="0"/>
      <w:marRight w:val="0"/>
      <w:marTop w:val="0"/>
      <w:marBottom w:val="0"/>
      <w:divBdr>
        <w:top w:val="none" w:sz="0" w:space="0" w:color="auto"/>
        <w:left w:val="none" w:sz="0" w:space="0" w:color="auto"/>
        <w:bottom w:val="none" w:sz="0" w:space="0" w:color="auto"/>
        <w:right w:val="none" w:sz="0" w:space="0" w:color="auto"/>
      </w:divBdr>
    </w:div>
    <w:div w:id="1677925743">
      <w:bodyDiv w:val="1"/>
      <w:marLeft w:val="0"/>
      <w:marRight w:val="0"/>
      <w:marTop w:val="0"/>
      <w:marBottom w:val="0"/>
      <w:divBdr>
        <w:top w:val="none" w:sz="0" w:space="0" w:color="auto"/>
        <w:left w:val="none" w:sz="0" w:space="0" w:color="auto"/>
        <w:bottom w:val="none" w:sz="0" w:space="0" w:color="auto"/>
        <w:right w:val="none" w:sz="0" w:space="0" w:color="auto"/>
      </w:divBdr>
    </w:div>
    <w:div w:id="1695812758">
      <w:bodyDiv w:val="1"/>
      <w:marLeft w:val="0"/>
      <w:marRight w:val="0"/>
      <w:marTop w:val="0"/>
      <w:marBottom w:val="0"/>
      <w:divBdr>
        <w:top w:val="none" w:sz="0" w:space="0" w:color="auto"/>
        <w:left w:val="none" w:sz="0" w:space="0" w:color="auto"/>
        <w:bottom w:val="none" w:sz="0" w:space="0" w:color="auto"/>
        <w:right w:val="none" w:sz="0" w:space="0" w:color="auto"/>
      </w:divBdr>
    </w:div>
    <w:div w:id="1702899947">
      <w:bodyDiv w:val="1"/>
      <w:marLeft w:val="0"/>
      <w:marRight w:val="0"/>
      <w:marTop w:val="0"/>
      <w:marBottom w:val="0"/>
      <w:divBdr>
        <w:top w:val="none" w:sz="0" w:space="0" w:color="auto"/>
        <w:left w:val="none" w:sz="0" w:space="0" w:color="auto"/>
        <w:bottom w:val="none" w:sz="0" w:space="0" w:color="auto"/>
        <w:right w:val="none" w:sz="0" w:space="0" w:color="auto"/>
      </w:divBdr>
    </w:div>
    <w:div w:id="1714184274">
      <w:bodyDiv w:val="1"/>
      <w:marLeft w:val="0"/>
      <w:marRight w:val="0"/>
      <w:marTop w:val="0"/>
      <w:marBottom w:val="0"/>
      <w:divBdr>
        <w:top w:val="none" w:sz="0" w:space="0" w:color="auto"/>
        <w:left w:val="none" w:sz="0" w:space="0" w:color="auto"/>
        <w:bottom w:val="none" w:sz="0" w:space="0" w:color="auto"/>
        <w:right w:val="none" w:sz="0" w:space="0" w:color="auto"/>
      </w:divBdr>
    </w:div>
    <w:div w:id="1720738669">
      <w:bodyDiv w:val="1"/>
      <w:marLeft w:val="0"/>
      <w:marRight w:val="0"/>
      <w:marTop w:val="0"/>
      <w:marBottom w:val="0"/>
      <w:divBdr>
        <w:top w:val="none" w:sz="0" w:space="0" w:color="auto"/>
        <w:left w:val="none" w:sz="0" w:space="0" w:color="auto"/>
        <w:bottom w:val="none" w:sz="0" w:space="0" w:color="auto"/>
        <w:right w:val="none" w:sz="0" w:space="0" w:color="auto"/>
      </w:divBdr>
    </w:div>
    <w:div w:id="1731463340">
      <w:bodyDiv w:val="1"/>
      <w:marLeft w:val="0"/>
      <w:marRight w:val="0"/>
      <w:marTop w:val="0"/>
      <w:marBottom w:val="0"/>
      <w:divBdr>
        <w:top w:val="none" w:sz="0" w:space="0" w:color="auto"/>
        <w:left w:val="none" w:sz="0" w:space="0" w:color="auto"/>
        <w:bottom w:val="none" w:sz="0" w:space="0" w:color="auto"/>
        <w:right w:val="none" w:sz="0" w:space="0" w:color="auto"/>
      </w:divBdr>
    </w:div>
    <w:div w:id="1763526789">
      <w:bodyDiv w:val="1"/>
      <w:marLeft w:val="0"/>
      <w:marRight w:val="0"/>
      <w:marTop w:val="0"/>
      <w:marBottom w:val="0"/>
      <w:divBdr>
        <w:top w:val="none" w:sz="0" w:space="0" w:color="auto"/>
        <w:left w:val="none" w:sz="0" w:space="0" w:color="auto"/>
        <w:bottom w:val="none" w:sz="0" w:space="0" w:color="auto"/>
        <w:right w:val="none" w:sz="0" w:space="0" w:color="auto"/>
      </w:divBdr>
    </w:div>
    <w:div w:id="1805150397">
      <w:bodyDiv w:val="1"/>
      <w:marLeft w:val="0"/>
      <w:marRight w:val="0"/>
      <w:marTop w:val="0"/>
      <w:marBottom w:val="0"/>
      <w:divBdr>
        <w:top w:val="none" w:sz="0" w:space="0" w:color="auto"/>
        <w:left w:val="none" w:sz="0" w:space="0" w:color="auto"/>
        <w:bottom w:val="none" w:sz="0" w:space="0" w:color="auto"/>
        <w:right w:val="none" w:sz="0" w:space="0" w:color="auto"/>
      </w:divBdr>
    </w:div>
    <w:div w:id="1821920513">
      <w:bodyDiv w:val="1"/>
      <w:marLeft w:val="0"/>
      <w:marRight w:val="0"/>
      <w:marTop w:val="0"/>
      <w:marBottom w:val="0"/>
      <w:divBdr>
        <w:top w:val="none" w:sz="0" w:space="0" w:color="auto"/>
        <w:left w:val="none" w:sz="0" w:space="0" w:color="auto"/>
        <w:bottom w:val="none" w:sz="0" w:space="0" w:color="auto"/>
        <w:right w:val="none" w:sz="0" w:space="0" w:color="auto"/>
      </w:divBdr>
    </w:div>
    <w:div w:id="1839077249">
      <w:bodyDiv w:val="1"/>
      <w:marLeft w:val="0"/>
      <w:marRight w:val="0"/>
      <w:marTop w:val="0"/>
      <w:marBottom w:val="0"/>
      <w:divBdr>
        <w:top w:val="none" w:sz="0" w:space="0" w:color="auto"/>
        <w:left w:val="none" w:sz="0" w:space="0" w:color="auto"/>
        <w:bottom w:val="none" w:sz="0" w:space="0" w:color="auto"/>
        <w:right w:val="none" w:sz="0" w:space="0" w:color="auto"/>
      </w:divBdr>
    </w:div>
    <w:div w:id="1840660123">
      <w:bodyDiv w:val="1"/>
      <w:marLeft w:val="0"/>
      <w:marRight w:val="0"/>
      <w:marTop w:val="0"/>
      <w:marBottom w:val="0"/>
      <w:divBdr>
        <w:top w:val="none" w:sz="0" w:space="0" w:color="auto"/>
        <w:left w:val="none" w:sz="0" w:space="0" w:color="auto"/>
        <w:bottom w:val="none" w:sz="0" w:space="0" w:color="auto"/>
        <w:right w:val="none" w:sz="0" w:space="0" w:color="auto"/>
      </w:divBdr>
    </w:div>
    <w:div w:id="1842043624">
      <w:bodyDiv w:val="1"/>
      <w:marLeft w:val="0"/>
      <w:marRight w:val="0"/>
      <w:marTop w:val="0"/>
      <w:marBottom w:val="0"/>
      <w:divBdr>
        <w:top w:val="none" w:sz="0" w:space="0" w:color="auto"/>
        <w:left w:val="none" w:sz="0" w:space="0" w:color="auto"/>
        <w:bottom w:val="none" w:sz="0" w:space="0" w:color="auto"/>
        <w:right w:val="none" w:sz="0" w:space="0" w:color="auto"/>
      </w:divBdr>
    </w:div>
    <w:div w:id="1884439534">
      <w:bodyDiv w:val="1"/>
      <w:marLeft w:val="0"/>
      <w:marRight w:val="0"/>
      <w:marTop w:val="0"/>
      <w:marBottom w:val="0"/>
      <w:divBdr>
        <w:top w:val="none" w:sz="0" w:space="0" w:color="auto"/>
        <w:left w:val="none" w:sz="0" w:space="0" w:color="auto"/>
        <w:bottom w:val="none" w:sz="0" w:space="0" w:color="auto"/>
        <w:right w:val="none" w:sz="0" w:space="0" w:color="auto"/>
      </w:divBdr>
    </w:div>
    <w:div w:id="1895434239">
      <w:bodyDiv w:val="1"/>
      <w:marLeft w:val="0"/>
      <w:marRight w:val="0"/>
      <w:marTop w:val="0"/>
      <w:marBottom w:val="0"/>
      <w:divBdr>
        <w:top w:val="none" w:sz="0" w:space="0" w:color="auto"/>
        <w:left w:val="none" w:sz="0" w:space="0" w:color="auto"/>
        <w:bottom w:val="none" w:sz="0" w:space="0" w:color="auto"/>
        <w:right w:val="none" w:sz="0" w:space="0" w:color="auto"/>
      </w:divBdr>
    </w:div>
    <w:div w:id="1896811868">
      <w:bodyDiv w:val="1"/>
      <w:marLeft w:val="0"/>
      <w:marRight w:val="0"/>
      <w:marTop w:val="0"/>
      <w:marBottom w:val="0"/>
      <w:divBdr>
        <w:top w:val="none" w:sz="0" w:space="0" w:color="auto"/>
        <w:left w:val="none" w:sz="0" w:space="0" w:color="auto"/>
        <w:bottom w:val="none" w:sz="0" w:space="0" w:color="auto"/>
        <w:right w:val="none" w:sz="0" w:space="0" w:color="auto"/>
      </w:divBdr>
    </w:div>
    <w:div w:id="1898583931">
      <w:bodyDiv w:val="1"/>
      <w:marLeft w:val="0"/>
      <w:marRight w:val="0"/>
      <w:marTop w:val="0"/>
      <w:marBottom w:val="0"/>
      <w:divBdr>
        <w:top w:val="none" w:sz="0" w:space="0" w:color="auto"/>
        <w:left w:val="none" w:sz="0" w:space="0" w:color="auto"/>
        <w:bottom w:val="none" w:sz="0" w:space="0" w:color="auto"/>
        <w:right w:val="none" w:sz="0" w:space="0" w:color="auto"/>
      </w:divBdr>
    </w:div>
    <w:div w:id="1901477412">
      <w:bodyDiv w:val="1"/>
      <w:marLeft w:val="0"/>
      <w:marRight w:val="0"/>
      <w:marTop w:val="0"/>
      <w:marBottom w:val="0"/>
      <w:divBdr>
        <w:top w:val="none" w:sz="0" w:space="0" w:color="auto"/>
        <w:left w:val="none" w:sz="0" w:space="0" w:color="auto"/>
        <w:bottom w:val="none" w:sz="0" w:space="0" w:color="auto"/>
        <w:right w:val="none" w:sz="0" w:space="0" w:color="auto"/>
      </w:divBdr>
    </w:div>
    <w:div w:id="1910918244">
      <w:bodyDiv w:val="1"/>
      <w:marLeft w:val="0"/>
      <w:marRight w:val="0"/>
      <w:marTop w:val="0"/>
      <w:marBottom w:val="0"/>
      <w:divBdr>
        <w:top w:val="none" w:sz="0" w:space="0" w:color="auto"/>
        <w:left w:val="none" w:sz="0" w:space="0" w:color="auto"/>
        <w:bottom w:val="none" w:sz="0" w:space="0" w:color="auto"/>
        <w:right w:val="none" w:sz="0" w:space="0" w:color="auto"/>
      </w:divBdr>
    </w:div>
    <w:div w:id="1911966493">
      <w:bodyDiv w:val="1"/>
      <w:marLeft w:val="0"/>
      <w:marRight w:val="0"/>
      <w:marTop w:val="0"/>
      <w:marBottom w:val="0"/>
      <w:divBdr>
        <w:top w:val="none" w:sz="0" w:space="0" w:color="auto"/>
        <w:left w:val="none" w:sz="0" w:space="0" w:color="auto"/>
        <w:bottom w:val="none" w:sz="0" w:space="0" w:color="auto"/>
        <w:right w:val="none" w:sz="0" w:space="0" w:color="auto"/>
      </w:divBdr>
    </w:div>
    <w:div w:id="1934783667">
      <w:bodyDiv w:val="1"/>
      <w:marLeft w:val="0"/>
      <w:marRight w:val="0"/>
      <w:marTop w:val="0"/>
      <w:marBottom w:val="0"/>
      <w:divBdr>
        <w:top w:val="none" w:sz="0" w:space="0" w:color="auto"/>
        <w:left w:val="none" w:sz="0" w:space="0" w:color="auto"/>
        <w:bottom w:val="none" w:sz="0" w:space="0" w:color="auto"/>
        <w:right w:val="none" w:sz="0" w:space="0" w:color="auto"/>
      </w:divBdr>
    </w:div>
    <w:div w:id="1946115247">
      <w:bodyDiv w:val="1"/>
      <w:marLeft w:val="0"/>
      <w:marRight w:val="0"/>
      <w:marTop w:val="0"/>
      <w:marBottom w:val="0"/>
      <w:divBdr>
        <w:top w:val="none" w:sz="0" w:space="0" w:color="auto"/>
        <w:left w:val="none" w:sz="0" w:space="0" w:color="auto"/>
        <w:bottom w:val="none" w:sz="0" w:space="0" w:color="auto"/>
        <w:right w:val="none" w:sz="0" w:space="0" w:color="auto"/>
      </w:divBdr>
    </w:div>
    <w:div w:id="1968851195">
      <w:bodyDiv w:val="1"/>
      <w:marLeft w:val="0"/>
      <w:marRight w:val="0"/>
      <w:marTop w:val="0"/>
      <w:marBottom w:val="0"/>
      <w:divBdr>
        <w:top w:val="none" w:sz="0" w:space="0" w:color="auto"/>
        <w:left w:val="none" w:sz="0" w:space="0" w:color="auto"/>
        <w:bottom w:val="none" w:sz="0" w:space="0" w:color="auto"/>
        <w:right w:val="none" w:sz="0" w:space="0" w:color="auto"/>
      </w:divBdr>
    </w:div>
    <w:div w:id="1969581545">
      <w:bodyDiv w:val="1"/>
      <w:marLeft w:val="0"/>
      <w:marRight w:val="0"/>
      <w:marTop w:val="0"/>
      <w:marBottom w:val="0"/>
      <w:divBdr>
        <w:top w:val="none" w:sz="0" w:space="0" w:color="auto"/>
        <w:left w:val="none" w:sz="0" w:space="0" w:color="auto"/>
        <w:bottom w:val="none" w:sz="0" w:space="0" w:color="auto"/>
        <w:right w:val="none" w:sz="0" w:space="0" w:color="auto"/>
      </w:divBdr>
    </w:div>
    <w:div w:id="2015182121">
      <w:bodyDiv w:val="1"/>
      <w:marLeft w:val="0"/>
      <w:marRight w:val="0"/>
      <w:marTop w:val="0"/>
      <w:marBottom w:val="0"/>
      <w:divBdr>
        <w:top w:val="none" w:sz="0" w:space="0" w:color="auto"/>
        <w:left w:val="none" w:sz="0" w:space="0" w:color="auto"/>
        <w:bottom w:val="none" w:sz="0" w:space="0" w:color="auto"/>
        <w:right w:val="none" w:sz="0" w:space="0" w:color="auto"/>
      </w:divBdr>
    </w:div>
    <w:div w:id="2042002803">
      <w:bodyDiv w:val="1"/>
      <w:marLeft w:val="0"/>
      <w:marRight w:val="0"/>
      <w:marTop w:val="0"/>
      <w:marBottom w:val="0"/>
      <w:divBdr>
        <w:top w:val="none" w:sz="0" w:space="0" w:color="auto"/>
        <w:left w:val="none" w:sz="0" w:space="0" w:color="auto"/>
        <w:bottom w:val="none" w:sz="0" w:space="0" w:color="auto"/>
        <w:right w:val="none" w:sz="0" w:space="0" w:color="auto"/>
      </w:divBdr>
    </w:div>
    <w:div w:id="2044942032">
      <w:bodyDiv w:val="1"/>
      <w:marLeft w:val="0"/>
      <w:marRight w:val="0"/>
      <w:marTop w:val="0"/>
      <w:marBottom w:val="0"/>
      <w:divBdr>
        <w:top w:val="none" w:sz="0" w:space="0" w:color="auto"/>
        <w:left w:val="none" w:sz="0" w:space="0" w:color="auto"/>
        <w:bottom w:val="none" w:sz="0" w:space="0" w:color="auto"/>
        <w:right w:val="none" w:sz="0" w:space="0" w:color="auto"/>
      </w:divBdr>
    </w:div>
    <w:div w:id="2071224729">
      <w:bodyDiv w:val="1"/>
      <w:marLeft w:val="0"/>
      <w:marRight w:val="0"/>
      <w:marTop w:val="0"/>
      <w:marBottom w:val="0"/>
      <w:divBdr>
        <w:top w:val="none" w:sz="0" w:space="0" w:color="auto"/>
        <w:left w:val="none" w:sz="0" w:space="0" w:color="auto"/>
        <w:bottom w:val="none" w:sz="0" w:space="0" w:color="auto"/>
        <w:right w:val="none" w:sz="0" w:space="0" w:color="auto"/>
      </w:divBdr>
    </w:div>
    <w:div w:id="2084065164">
      <w:bodyDiv w:val="1"/>
      <w:marLeft w:val="0"/>
      <w:marRight w:val="0"/>
      <w:marTop w:val="0"/>
      <w:marBottom w:val="0"/>
      <w:divBdr>
        <w:top w:val="none" w:sz="0" w:space="0" w:color="auto"/>
        <w:left w:val="none" w:sz="0" w:space="0" w:color="auto"/>
        <w:bottom w:val="none" w:sz="0" w:space="0" w:color="auto"/>
        <w:right w:val="none" w:sz="0" w:space="0" w:color="auto"/>
      </w:divBdr>
    </w:div>
    <w:div w:id="2093576959">
      <w:bodyDiv w:val="1"/>
      <w:marLeft w:val="0"/>
      <w:marRight w:val="0"/>
      <w:marTop w:val="0"/>
      <w:marBottom w:val="0"/>
      <w:divBdr>
        <w:top w:val="none" w:sz="0" w:space="0" w:color="auto"/>
        <w:left w:val="none" w:sz="0" w:space="0" w:color="auto"/>
        <w:bottom w:val="none" w:sz="0" w:space="0" w:color="auto"/>
        <w:right w:val="none" w:sz="0" w:space="0" w:color="auto"/>
      </w:divBdr>
    </w:div>
    <w:div w:id="2102145858">
      <w:bodyDiv w:val="1"/>
      <w:marLeft w:val="0"/>
      <w:marRight w:val="0"/>
      <w:marTop w:val="0"/>
      <w:marBottom w:val="0"/>
      <w:divBdr>
        <w:top w:val="none" w:sz="0" w:space="0" w:color="auto"/>
        <w:left w:val="none" w:sz="0" w:space="0" w:color="auto"/>
        <w:bottom w:val="none" w:sz="0" w:space="0" w:color="auto"/>
        <w:right w:val="none" w:sz="0" w:space="0" w:color="auto"/>
      </w:divBdr>
    </w:div>
    <w:div w:id="2122529828">
      <w:bodyDiv w:val="1"/>
      <w:marLeft w:val="0"/>
      <w:marRight w:val="0"/>
      <w:marTop w:val="0"/>
      <w:marBottom w:val="0"/>
      <w:divBdr>
        <w:top w:val="none" w:sz="0" w:space="0" w:color="auto"/>
        <w:left w:val="none" w:sz="0" w:space="0" w:color="auto"/>
        <w:bottom w:val="none" w:sz="0" w:space="0" w:color="auto"/>
        <w:right w:val="none" w:sz="0" w:space="0" w:color="auto"/>
      </w:divBdr>
    </w:div>
    <w:div w:id="2124299065">
      <w:bodyDiv w:val="1"/>
      <w:marLeft w:val="0"/>
      <w:marRight w:val="0"/>
      <w:marTop w:val="0"/>
      <w:marBottom w:val="0"/>
      <w:divBdr>
        <w:top w:val="none" w:sz="0" w:space="0" w:color="auto"/>
        <w:left w:val="none" w:sz="0" w:space="0" w:color="auto"/>
        <w:bottom w:val="none" w:sz="0" w:space="0" w:color="auto"/>
        <w:right w:val="none" w:sz="0" w:space="0" w:color="auto"/>
      </w:divBdr>
    </w:div>
    <w:div w:id="2137065918">
      <w:bodyDiv w:val="1"/>
      <w:marLeft w:val="0"/>
      <w:marRight w:val="0"/>
      <w:marTop w:val="0"/>
      <w:marBottom w:val="0"/>
      <w:divBdr>
        <w:top w:val="none" w:sz="0" w:space="0" w:color="auto"/>
        <w:left w:val="none" w:sz="0" w:space="0" w:color="auto"/>
        <w:bottom w:val="none" w:sz="0" w:space="0" w:color="auto"/>
        <w:right w:val="none" w:sz="0" w:space="0" w:color="auto"/>
      </w:divBdr>
    </w:div>
    <w:div w:id="213759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7.sv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header4.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ou\OneDrive%20-%20ALTEREA\Bureau\ugap\ALTEREA_MT_template.dotx" TargetMode="External"/></Relationships>
</file>

<file path=word/theme/theme1.xml><?xml version="1.0" encoding="utf-8"?>
<a:theme xmlns:a="http://schemas.openxmlformats.org/drawingml/2006/main" name="A2MO">
  <a:themeElements>
    <a:clrScheme name="Jaune">
      <a:dk1>
        <a:srgbClr val="5F5B58"/>
      </a:dk1>
      <a:lt1>
        <a:sysClr val="window" lastClr="FFFFFF"/>
      </a:lt1>
      <a:dk2>
        <a:srgbClr val="5F5B58"/>
      </a:dk2>
      <a:lt2>
        <a:srgbClr val="B1B2B4"/>
      </a:lt2>
      <a:accent1>
        <a:srgbClr val="F3C345"/>
      </a:accent1>
      <a:accent2>
        <a:srgbClr val="EE722E"/>
      </a:accent2>
      <a:accent3>
        <a:srgbClr val="256389"/>
      </a:accent3>
      <a:accent4>
        <a:srgbClr val="93C01F"/>
      </a:accent4>
      <a:accent5>
        <a:srgbClr val="40BFEF"/>
      </a:accent5>
      <a:accent6>
        <a:srgbClr val="951F81"/>
      </a:accent6>
      <a:hlink>
        <a:srgbClr val="92BCA5"/>
      </a:hlink>
      <a:folHlink>
        <a:srgbClr val="FF0000"/>
      </a:folHlink>
    </a:clrScheme>
    <a:fontScheme name="Montserrat ALTYN">
      <a:majorFont>
        <a:latin typeface="Montserrat"/>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A2MO_Trame PPT" id="{0BB9A239-2166-4820-8F3C-6D5295B1F052}" vid="{4D0D1FA1-9B8A-4AB0-A251-72D7BB78D2C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65228140-449b-4c00-9a82-d28d59023424" xsi:nil="true"/>
    <MigrationWizId xmlns="65228140-449b-4c00-9a82-d28d59023424" xsi:nil="true"/>
    <MigrationWizIdVersion xmlns="65228140-449b-4c00-9a82-d28d590234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3FC5453B12BB47A474B02CCD4047E9" ma:contentTypeVersion="6" ma:contentTypeDescription="Crée un document." ma:contentTypeScope="" ma:versionID="b24b36b8069a148c7c99c373d33f9f41">
  <xsd:schema xmlns:xsd="http://www.w3.org/2001/XMLSchema" xmlns:xs="http://www.w3.org/2001/XMLSchema" xmlns:p="http://schemas.microsoft.com/office/2006/metadata/properties" xmlns:ns2="65228140-449b-4c00-9a82-d28d59023424" targetNamespace="http://schemas.microsoft.com/office/2006/metadata/properties" ma:root="true" ma:fieldsID="a17863b596a6c7e6e469b6653028bf61" ns2:_="">
    <xsd:import namespace="65228140-449b-4c00-9a82-d28d59023424"/>
    <xsd:element name="properties">
      <xsd:complexType>
        <xsd:sequence>
          <xsd:element name="documentManagement">
            <xsd:complexType>
              <xsd:all>
                <xsd:element ref="ns2:MigrationWizId" minOccurs="0"/>
                <xsd:element ref="ns2:MigrationWizIdPermissions" minOccurs="0"/>
                <xsd:element ref="ns2:MigrationWizIdVersion"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228140-449b-4c00-9a82-d28d590234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76DF1-1424-4CBE-87C6-C7153D65CCD0}">
  <ds:schemaRefs>
    <ds:schemaRef ds:uri="http://schemas.microsoft.com/office/2006/metadata/properties"/>
    <ds:schemaRef ds:uri="http://schemas.microsoft.com/office/infopath/2007/PartnerControls"/>
    <ds:schemaRef ds:uri="65228140-449b-4c00-9a82-d28d59023424"/>
  </ds:schemaRefs>
</ds:datastoreItem>
</file>

<file path=customXml/itemProps2.xml><?xml version="1.0" encoding="utf-8"?>
<ds:datastoreItem xmlns:ds="http://schemas.openxmlformats.org/officeDocument/2006/customXml" ds:itemID="{08521CC3-2900-4F19-89BF-5ADA043DC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228140-449b-4c00-9a82-d28d590234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D6753-FDFD-4AE3-A600-F0A1B1A41203}">
  <ds:schemaRefs>
    <ds:schemaRef ds:uri="http://schemas.microsoft.com/sharepoint/v3/contenttype/forms"/>
  </ds:schemaRefs>
</ds:datastoreItem>
</file>

<file path=customXml/itemProps4.xml><?xml version="1.0" encoding="utf-8"?>
<ds:datastoreItem xmlns:ds="http://schemas.openxmlformats.org/officeDocument/2006/customXml" ds:itemID="{29A256E3-5321-4038-855B-A3CE9AC2F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ALTEREA_MT_template</Template>
  <TotalTime>30</TotalTime>
  <Pages>14</Pages>
  <Words>1848</Words>
  <Characters>10166</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MT01 - Mémoire Technique Conception</vt:lpstr>
    </vt:vector>
  </TitlesOfParts>
  <Manager/>
  <Company>A2MO</Company>
  <LinksUpToDate>false</LinksUpToDate>
  <CharactersWithSpaces>11991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Matthieu BOUETARD</dc:creator>
  <cp:keywords/>
  <cp:lastModifiedBy>LE LAY Antoine</cp:lastModifiedBy>
  <cp:revision>29</cp:revision>
  <cp:lastPrinted>2021-05-18T08:42:00Z</cp:lastPrinted>
  <dcterms:created xsi:type="dcterms:W3CDTF">2025-12-29T14:51:00Z</dcterms:created>
  <dcterms:modified xsi:type="dcterms:W3CDTF">2026-03-20T15:46:00Z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0x010100243FC5453B12BB47A474B02CCD4047E9</vt:lpwstr>
  </property>
</Properties>
</file>